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5D1594E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A2568DE" w14:textId="0CFDADC2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3834FA0B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3695953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B94C37B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751C28F6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45C590E" w14:textId="677FDC3D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134EC">
              <w:t>1</w:t>
            </w:r>
          </w:p>
        </w:tc>
      </w:tr>
      <w:tr w:rsidR="00BF17F2" w:rsidRPr="00BF17F2" w14:paraId="04FA3A17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7B5C02C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3E2F5BE" w14:textId="6B052264" w:rsidR="00FB59FB" w:rsidRPr="00C134EC" w:rsidRDefault="00FB59FB" w:rsidP="009E5630">
            <w:pPr>
              <w:pStyle w:val="ekvue1arial"/>
            </w:pPr>
          </w:p>
        </w:tc>
      </w:tr>
    </w:tbl>
    <w:p w14:paraId="0E934373" w14:textId="4B2EB568" w:rsidR="007B4ECE" w:rsidRDefault="009E5630" w:rsidP="009E5630">
      <w:pPr>
        <w:pStyle w:val="ekvue1arial"/>
      </w:pPr>
      <w:r>
        <w:t xml:space="preserve">Das Wörterbuch </w:t>
      </w:r>
      <w:proofErr w:type="gramStart"/>
      <w:r>
        <w:t>kennenlernen</w:t>
      </w:r>
      <w:proofErr w:type="gramEnd"/>
    </w:p>
    <w:p w14:paraId="2973FE3B" w14:textId="49DD2514" w:rsidR="009E5630" w:rsidRDefault="009E5630" w:rsidP="009E5630">
      <w:r>
        <w:rPr>
          <w:noProof/>
        </w:rPr>
        <w:drawing>
          <wp:anchor distT="0" distB="0" distL="114300" distR="114300" simplePos="0" relativeHeight="251715584" behindDoc="0" locked="0" layoutInCell="1" allowOverlap="1" wp14:anchorId="5D520649" wp14:editId="22DC9B03">
            <wp:simplePos x="0" y="0"/>
            <wp:positionH relativeFrom="column">
              <wp:posOffset>4984273</wp:posOffset>
            </wp:positionH>
            <wp:positionV relativeFrom="paragraph">
              <wp:posOffset>160486</wp:posOffset>
            </wp:positionV>
            <wp:extent cx="813435" cy="943610"/>
            <wp:effectExtent l="0" t="0" r="5715" b="8890"/>
            <wp:wrapNone/>
            <wp:docPr id="23" name="Grafik 23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435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E24F8C" w14:textId="04F49A64" w:rsidR="00C134EC" w:rsidRPr="00D3427F" w:rsidRDefault="00C134EC" w:rsidP="00C134EC">
      <w:pPr>
        <w:pStyle w:val="ekvnummerierung"/>
        <w:framePr w:wrap="around"/>
      </w:pPr>
      <w:r>
        <w:t>1</w:t>
      </w:r>
    </w:p>
    <w:p w14:paraId="75128CDE" w14:textId="77777777" w:rsidR="00C134EC" w:rsidRPr="00287B24" w:rsidRDefault="00C134EC" w:rsidP="00C134E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3B306C6" wp14:editId="23C162B0">
            <wp:extent cx="288290" cy="28829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0269E" w14:textId="676D2120" w:rsidR="00C134EC" w:rsidRDefault="00C134EC" w:rsidP="009E5630">
      <w:r>
        <w:t xml:space="preserve">Wie ist eine </w:t>
      </w:r>
      <w:r>
        <w:rPr>
          <w:b/>
        </w:rPr>
        <w:t xml:space="preserve">Wörterbuchseite </w:t>
      </w:r>
      <w:r>
        <w:t>aufgebaut?</w:t>
      </w:r>
      <w:r w:rsidR="009E5630" w:rsidRPr="009E5630">
        <w:t xml:space="preserve"> </w:t>
      </w:r>
    </w:p>
    <w:p w14:paraId="397F2856" w14:textId="789CCEED" w:rsidR="00C134EC" w:rsidRDefault="00BD3F03" w:rsidP="00C134EC">
      <w:pPr>
        <w:tabs>
          <w:tab w:val="clear" w:pos="340"/>
          <w:tab w:val="clear" w:pos="595"/>
          <w:tab w:val="clear" w:pos="851"/>
        </w:tabs>
        <w:spacing w:before="9"/>
        <w:rPr>
          <w:spacing w:val="-5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E6D3E96" wp14:editId="599DC10B">
                <wp:simplePos x="0" y="0"/>
                <wp:positionH relativeFrom="page">
                  <wp:posOffset>4127706</wp:posOffset>
                </wp:positionH>
                <wp:positionV relativeFrom="paragraph">
                  <wp:posOffset>166865</wp:posOffset>
                </wp:positionV>
                <wp:extent cx="1732280" cy="691288"/>
                <wp:effectExtent l="0" t="0" r="191770" b="13970"/>
                <wp:wrapNone/>
                <wp:docPr id="24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280" cy="691288"/>
                        </a:xfrm>
                        <a:prstGeom prst="wedgeRoundRectCallout">
                          <a:avLst>
                            <a:gd name="adj1" fmla="val 58914"/>
                            <a:gd name="adj2" fmla="val 641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F99CB8" w14:textId="78CE6210" w:rsidR="009E5630" w:rsidRPr="009E5630" w:rsidRDefault="009E5630" w:rsidP="009E5630">
                            <w:pPr>
                              <w:pStyle w:val="ekvsprechblase"/>
                            </w:pPr>
                            <w:r w:rsidRPr="009E5630">
                              <w:rPr>
                                <w:b/>
                              </w:rPr>
                              <w:t xml:space="preserve">Tipp: </w:t>
                            </w:r>
                            <w:r w:rsidRPr="009E5630">
                              <w:t>Sieh auf den Seiten 10 und 11 im Wörterbuch nach.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D3E9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25pt;margin-top:13.15pt;width:136.4pt;height:54.4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" adj="23525,12186" fillcolor="white [3212]" strokecolor="#a5a5a5 [2092]">
                <v:textbox>
                  <w:txbxContent>
                    <w:p w14:paraId="5DF99CB8" w14:textId="78CE6210" w:rsidR="009E5630" w:rsidRPr="009E5630" w:rsidRDefault="009E5630" w:rsidP="009E5630">
                      <w:pPr>
                        <w:pStyle w:val="ekvsprechblase"/>
                      </w:pPr>
                      <w:r w:rsidRPr="009E5630">
                        <w:rPr>
                          <w:b/>
                        </w:rPr>
                        <w:t xml:space="preserve">Tipp: </w:t>
                      </w:r>
                      <w:r w:rsidRPr="009E5630">
                        <w:t>Sieh auf den Seiten 10 und 11 im Wörterbuch nach.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134EC">
        <w:t>Ordne</w:t>
      </w:r>
      <w:r w:rsidR="00C134EC">
        <w:rPr>
          <w:spacing w:val="-7"/>
        </w:rPr>
        <w:t xml:space="preserve"> </w:t>
      </w:r>
      <w:r w:rsidR="00C134EC">
        <w:t>die</w:t>
      </w:r>
      <w:r w:rsidR="00C134EC">
        <w:rPr>
          <w:spacing w:val="-5"/>
        </w:rPr>
        <w:t xml:space="preserve"> </w:t>
      </w:r>
      <w:r w:rsidR="00C134EC">
        <w:t>Begriffe</w:t>
      </w:r>
      <w:r w:rsidR="00C134EC">
        <w:rPr>
          <w:spacing w:val="-5"/>
        </w:rPr>
        <w:t xml:space="preserve"> </w:t>
      </w:r>
      <w:r w:rsidR="00C134EC">
        <w:t>richtig</w:t>
      </w:r>
      <w:r w:rsidR="00C134EC">
        <w:rPr>
          <w:spacing w:val="-5"/>
        </w:rPr>
        <w:t xml:space="preserve"> zu.</w:t>
      </w:r>
    </w:p>
    <w:p w14:paraId="75A19441" w14:textId="00860F75" w:rsidR="000E2120" w:rsidRDefault="000E2120" w:rsidP="000E2120">
      <w:pPr>
        <w:pStyle w:val="ekvgrundtexthalbe"/>
      </w:pPr>
    </w:p>
    <w:p w14:paraId="1287E452" w14:textId="7477C8AA" w:rsidR="00C134EC" w:rsidRDefault="00AB1AE8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0CA876" wp14:editId="44E46290">
                <wp:simplePos x="0" y="0"/>
                <wp:positionH relativeFrom="column">
                  <wp:posOffset>1543685</wp:posOffset>
                </wp:positionH>
                <wp:positionV relativeFrom="paragraph">
                  <wp:posOffset>93980</wp:posOffset>
                </wp:positionV>
                <wp:extent cx="908685" cy="269875"/>
                <wp:effectExtent l="0" t="0" r="24765" b="1587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68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840D7C5" w14:textId="51F67440" w:rsidR="009E5630" w:rsidRPr="009F0109" w:rsidRDefault="009E5630" w:rsidP="00AB1AE8">
                            <w:pPr>
                              <w:pStyle w:val="ekvaufgabenwortkarte"/>
                              <w:jc w:val="center"/>
                            </w:pPr>
                            <w:r w:rsidRPr="009E5630">
                              <w:t>Seitenzahl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CA876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7" type="#_x0000_t202" style="position:absolute;margin-left:121.55pt;margin-top:7.4pt;width:71.55pt;height:2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" fillcolor="white [3212]" strokecolor="black [3213]" strokeweight=".5pt">
                <v:textbox>
                  <w:txbxContent>
                    <w:p w14:paraId="2840D7C5" w14:textId="51F67440" w:rsidR="009E5630" w:rsidRPr="009F0109" w:rsidRDefault="009E5630" w:rsidP="00AB1AE8">
                      <w:pPr>
                        <w:pStyle w:val="ekvaufgabenwortkarte"/>
                        <w:jc w:val="center"/>
                      </w:pPr>
                      <w:r w:rsidRPr="009E5630">
                        <w:t>Seitenzahl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BB36D5" wp14:editId="6FDADAE1">
                <wp:simplePos x="0" y="0"/>
                <wp:positionH relativeFrom="column">
                  <wp:posOffset>1544749</wp:posOffset>
                </wp:positionH>
                <wp:positionV relativeFrom="paragraph">
                  <wp:posOffset>94615</wp:posOffset>
                </wp:positionV>
                <wp:extent cx="1057275" cy="316865"/>
                <wp:effectExtent l="0" t="0" r="28575" b="26035"/>
                <wp:wrapNone/>
                <wp:docPr id="63" name="Gerader Verbinde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7275" cy="31686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2B417" id="Gerader Verbinder 6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65pt,7.45pt" to="204.9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" strokecolor="black [3213]" strokeweight=".5pt">
                <v:stroke joinstyle="miter"/>
              </v:line>
            </w:pict>
          </mc:Fallback>
        </mc:AlternateContent>
      </w:r>
      <w:r w:rsidR="001E113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16BFA1" wp14:editId="4380844D">
                <wp:simplePos x="0" y="0"/>
                <wp:positionH relativeFrom="column">
                  <wp:posOffset>-1883</wp:posOffset>
                </wp:positionH>
                <wp:positionV relativeFrom="paragraph">
                  <wp:posOffset>90776</wp:posOffset>
                </wp:positionV>
                <wp:extent cx="1353101" cy="269875"/>
                <wp:effectExtent l="0" t="0" r="19050" b="158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01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8FA8A17" w14:textId="5141EDA4" w:rsidR="009E5630" w:rsidRPr="009F0109" w:rsidRDefault="009E5630" w:rsidP="00AB1AE8">
                            <w:pPr>
                              <w:pStyle w:val="ekvaufgabenwortkarte"/>
                              <w:jc w:val="center"/>
                            </w:pPr>
                            <w:r w:rsidRPr="009E5630">
                              <w:t>Anfangsbuchstabe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6BFA1" id="Textfeld 3" o:spid="_x0000_s1028" type="#_x0000_t202" style="position:absolute;margin-left:-.15pt;margin-top:7.15pt;width:106.55pt;height:2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" fillcolor="white [3212]" strokecolor="black [3213]" strokeweight=".5pt">
                <v:textbox>
                  <w:txbxContent>
                    <w:p w14:paraId="28FA8A17" w14:textId="5141EDA4" w:rsidR="009E5630" w:rsidRPr="009F0109" w:rsidRDefault="009E5630" w:rsidP="00AB1AE8">
                      <w:pPr>
                        <w:pStyle w:val="ekvaufgabenwortkarte"/>
                        <w:jc w:val="center"/>
                      </w:pPr>
                      <w:r w:rsidRPr="009E5630">
                        <w:t>Anfangsbuchstabe</w:t>
                      </w:r>
                    </w:p>
                  </w:txbxContent>
                </v:textbox>
              </v:shape>
            </w:pict>
          </mc:Fallback>
        </mc:AlternateContent>
      </w:r>
      <w:r w:rsidR="009E5630" w:rsidRPr="009E563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C02C56" wp14:editId="34604634">
                <wp:simplePos x="0" y="0"/>
                <wp:positionH relativeFrom="column">
                  <wp:posOffset>1065530</wp:posOffset>
                </wp:positionH>
                <wp:positionV relativeFrom="paragraph">
                  <wp:posOffset>469265</wp:posOffset>
                </wp:positionV>
                <wp:extent cx="443865" cy="269875"/>
                <wp:effectExtent l="0" t="0" r="13335" b="15875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4AE6F34" w14:textId="43891192" w:rsidR="009E5630" w:rsidRPr="009F0109" w:rsidRDefault="009E5630" w:rsidP="00AB1AE8">
                            <w:pPr>
                              <w:pStyle w:val="ekvaufgabenwortkarte"/>
                              <w:jc w:val="center"/>
                            </w:pPr>
                            <w:r w:rsidRPr="009E5630">
                              <w:t>Bild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02C56" id="Textfeld 20" o:spid="_x0000_s1029" type="#_x0000_t202" style="position:absolute;margin-left:83.9pt;margin-top:36.95pt;width:34.95pt;height:2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" fillcolor="white [3212]" strokecolor="black [3213]" strokeweight=".5pt">
                <v:textbox>
                  <w:txbxContent>
                    <w:p w14:paraId="24AE6F34" w14:textId="43891192" w:rsidR="009E5630" w:rsidRPr="009F0109" w:rsidRDefault="009E5630" w:rsidP="00AB1AE8">
                      <w:pPr>
                        <w:pStyle w:val="ekvaufgabenwortkarte"/>
                        <w:jc w:val="center"/>
                      </w:pPr>
                      <w:r w:rsidRPr="009E5630">
                        <w:t>Bild</w:t>
                      </w:r>
                    </w:p>
                  </w:txbxContent>
                </v:textbox>
              </v:shape>
            </w:pict>
          </mc:Fallback>
        </mc:AlternateContent>
      </w:r>
    </w:p>
    <w:p w14:paraId="7B66E928" w14:textId="05DBFB8E" w:rsidR="002A7E4F" w:rsidRDefault="002A7E4F" w:rsidP="002C5AFB">
      <w:pPr>
        <w:tabs>
          <w:tab w:val="clear" w:pos="340"/>
          <w:tab w:val="clear" w:pos="595"/>
          <w:tab w:val="clear" w:pos="851"/>
          <w:tab w:val="left" w:pos="7663"/>
        </w:tabs>
      </w:pPr>
    </w:p>
    <w:p w14:paraId="0C2803F7" w14:textId="2D08EE5F" w:rsidR="00BC174D" w:rsidRDefault="00AB1AE8" w:rsidP="002C5AFB">
      <w:pPr>
        <w:tabs>
          <w:tab w:val="clear" w:pos="340"/>
          <w:tab w:val="clear" w:pos="595"/>
          <w:tab w:val="clear" w:pos="851"/>
          <w:tab w:val="left" w:pos="7663"/>
        </w:tabs>
      </w:pPr>
      <w:r w:rsidRPr="009E563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542393" wp14:editId="7F38FE01">
                <wp:simplePos x="0" y="0"/>
                <wp:positionH relativeFrom="column">
                  <wp:posOffset>1703911</wp:posOffset>
                </wp:positionH>
                <wp:positionV relativeFrom="paragraph">
                  <wp:posOffset>72390</wp:posOffset>
                </wp:positionV>
                <wp:extent cx="665480" cy="269875"/>
                <wp:effectExtent l="0" t="0" r="20320" b="15875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8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A6C58BF" w14:textId="5E82A5C1" w:rsidR="009E5630" w:rsidRPr="009F0109" w:rsidRDefault="009E5630" w:rsidP="00AB1AE8">
                            <w:pPr>
                              <w:pStyle w:val="ekvaufgabenwortkarte"/>
                              <w:jc w:val="center"/>
                            </w:pPr>
                            <w:r w:rsidRPr="009E5630">
                              <w:t>Kasten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42393" id="Textfeld 21" o:spid="_x0000_s1030" type="#_x0000_t202" style="position:absolute;margin-left:134.15pt;margin-top:5.7pt;width:52.4pt;height:2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" fillcolor="white [3212]" strokecolor="black [3213]" strokeweight=".5pt">
                <v:textbox>
                  <w:txbxContent>
                    <w:p w14:paraId="5A6C58BF" w14:textId="5E82A5C1" w:rsidR="009E5630" w:rsidRPr="009F0109" w:rsidRDefault="009E5630" w:rsidP="00AB1AE8">
                      <w:pPr>
                        <w:pStyle w:val="ekvaufgabenwortkarte"/>
                        <w:jc w:val="center"/>
                      </w:pPr>
                      <w:r w:rsidRPr="009E5630">
                        <w:t>Kasten</w:t>
                      </w:r>
                    </w:p>
                  </w:txbxContent>
                </v:textbox>
              </v:shape>
            </w:pict>
          </mc:Fallback>
        </mc:AlternateContent>
      </w:r>
      <w:r w:rsidR="001E1133" w:rsidRPr="009E563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84CB1E" wp14:editId="59F4B972">
                <wp:simplePos x="0" y="0"/>
                <wp:positionH relativeFrom="column">
                  <wp:posOffset>-433</wp:posOffset>
                </wp:positionH>
                <wp:positionV relativeFrom="paragraph">
                  <wp:posOffset>63500</wp:posOffset>
                </wp:positionV>
                <wp:extent cx="887936" cy="269875"/>
                <wp:effectExtent l="0" t="0" r="26670" b="15875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936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F9B262B" w14:textId="37E65823" w:rsidR="009E5630" w:rsidRPr="009F0109" w:rsidRDefault="009E5630" w:rsidP="00AB1AE8">
                            <w:pPr>
                              <w:pStyle w:val="ekvaufgabenwortkarte"/>
                              <w:jc w:val="center"/>
                            </w:pPr>
                            <w:r w:rsidRPr="009E5630">
                              <w:t>Abc-Leiste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4CB1E" id="Textfeld 17" o:spid="_x0000_s1031" type="#_x0000_t202" style="position:absolute;margin-left:-.05pt;margin-top:5pt;width:69.9pt;height:2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" fillcolor="white [3212]" strokecolor="black [3213]" strokeweight=".5pt">
                <v:textbox>
                  <w:txbxContent>
                    <w:p w14:paraId="3F9B262B" w14:textId="37E65823" w:rsidR="009E5630" w:rsidRPr="009F0109" w:rsidRDefault="009E5630" w:rsidP="00AB1AE8">
                      <w:pPr>
                        <w:pStyle w:val="ekvaufgabenwortkarte"/>
                        <w:jc w:val="center"/>
                      </w:pPr>
                      <w:r w:rsidRPr="009E5630">
                        <w:t>Abc-Leiste</w:t>
                      </w:r>
                    </w:p>
                  </w:txbxContent>
                </v:textbox>
              </v:shape>
            </w:pict>
          </mc:Fallback>
        </mc:AlternateContent>
      </w:r>
    </w:p>
    <w:p w14:paraId="34F4AE15" w14:textId="102A7D7B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8F7F641" w14:textId="7B9D38C1" w:rsidR="00BC174D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6DB202" wp14:editId="18424985">
                <wp:simplePos x="0" y="0"/>
                <wp:positionH relativeFrom="column">
                  <wp:posOffset>-100330</wp:posOffset>
                </wp:positionH>
                <wp:positionV relativeFrom="paragraph">
                  <wp:posOffset>108032</wp:posOffset>
                </wp:positionV>
                <wp:extent cx="2255872" cy="552262"/>
                <wp:effectExtent l="0" t="0" r="0" b="635"/>
                <wp:wrapNone/>
                <wp:docPr id="136" name="Textfeld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5872" cy="5522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5EC694" w14:textId="71F2A408" w:rsidR="00AB4693" w:rsidRPr="00E05ECB" w:rsidRDefault="00AB4693" w:rsidP="00AB4693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clear" w:pos="9327"/>
                                <w:tab w:val="left" w:pos="3261"/>
                              </w:tabs>
                              <w:rPr>
                                <w:szCs w:val="23"/>
                                <w:u w:val="single"/>
                              </w:rPr>
                            </w:pPr>
                            <w:r w:rsidRPr="00805829">
                              <w:rPr>
                                <w:szCs w:val="23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DB202" id="Textfeld 136" o:spid="_x0000_s1032" type="#_x0000_t202" style="position:absolute;margin-left:-7.9pt;margin-top:8.5pt;width:177.65pt;height:4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" filled="f" stroked="f" strokeweight=".5pt">
                <v:textbox>
                  <w:txbxContent>
                    <w:p w14:paraId="1D5EC694" w14:textId="71F2A408" w:rsidR="00AB4693" w:rsidRPr="00E05ECB" w:rsidRDefault="00AB4693" w:rsidP="00AB4693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clear" w:pos="9327"/>
                          <w:tab w:val="left" w:pos="3261"/>
                        </w:tabs>
                        <w:rPr>
                          <w:szCs w:val="23"/>
                          <w:u w:val="single"/>
                        </w:rPr>
                      </w:pPr>
                      <w:r w:rsidRPr="00805829">
                        <w:rPr>
                          <w:szCs w:val="23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E2120">
        <w:rPr>
          <w:noProof/>
        </w:rPr>
        <w:drawing>
          <wp:anchor distT="0" distB="0" distL="114300" distR="114300" simplePos="0" relativeHeight="251721728" behindDoc="1" locked="0" layoutInCell="1" allowOverlap="1" wp14:anchorId="1648160E" wp14:editId="00A1E35E">
            <wp:simplePos x="0" y="0"/>
            <wp:positionH relativeFrom="column">
              <wp:posOffset>2555034</wp:posOffset>
            </wp:positionH>
            <wp:positionV relativeFrom="paragraph">
              <wp:posOffset>133350</wp:posOffset>
            </wp:positionV>
            <wp:extent cx="3488546" cy="4480600"/>
            <wp:effectExtent l="0" t="0" r="0" b="0"/>
            <wp:wrapNone/>
            <wp:docPr id="28" name="Grafik 28" descr="SE01ECN20017UAA99_216577_S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8546" cy="448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7B6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723AEF" wp14:editId="5D9C3AB4">
                <wp:simplePos x="0" y="0"/>
                <wp:positionH relativeFrom="column">
                  <wp:posOffset>1350720</wp:posOffset>
                </wp:positionH>
                <wp:positionV relativeFrom="paragraph">
                  <wp:posOffset>423168</wp:posOffset>
                </wp:positionV>
                <wp:extent cx="1946008" cy="754078"/>
                <wp:effectExtent l="0" t="38100" r="54610" b="27305"/>
                <wp:wrapNone/>
                <wp:docPr id="57" name="Verbinder: gewinkelt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6008" cy="754078"/>
                        </a:xfrm>
                        <a:prstGeom prst="bentConnector3">
                          <a:avLst>
                            <a:gd name="adj1" fmla="val 49829"/>
                          </a:avLst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8D23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Verbinder: gewinkelt 57" o:spid="_x0000_s1026" type="#_x0000_t34" style="position:absolute;margin-left:106.35pt;margin-top:33.3pt;width:153.25pt;height:59.4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" adj="10763" strokecolor="black [3213]" strokeweight=".5pt">
                <v:stroke startarrow="oval"/>
              </v:shape>
            </w:pict>
          </mc:Fallback>
        </mc:AlternateContent>
      </w:r>
      <w:r w:rsidR="00C47B6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C9114" wp14:editId="4D84F604">
                <wp:simplePos x="0" y="0"/>
                <wp:positionH relativeFrom="column">
                  <wp:posOffset>2071370</wp:posOffset>
                </wp:positionH>
                <wp:positionV relativeFrom="paragraph">
                  <wp:posOffset>321140</wp:posOffset>
                </wp:positionV>
                <wp:extent cx="770890" cy="0"/>
                <wp:effectExtent l="0" t="38100" r="48260" b="57150"/>
                <wp:wrapNone/>
                <wp:docPr id="55" name="Gerader Verbinde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2331E" id="Gerader Verbinder 55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1pt,25.3pt" to="223.8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" strokecolor="black [3213]" strokeweight=".5pt">
                <v:stroke startarrow="oval" joinstyle="miter"/>
              </v:line>
            </w:pict>
          </mc:Fallback>
        </mc:AlternateContent>
      </w:r>
    </w:p>
    <w:p w14:paraId="28763C52" w14:textId="6D0845B7" w:rsidR="00AB4693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010A0BA1" w14:textId="023D95AA" w:rsidR="00AB4693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6815AF4F" w14:textId="35EEB2AA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6B9D9DD8" w14:textId="59972E10" w:rsidR="00BC174D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1301C1F" wp14:editId="603AB977">
                <wp:simplePos x="0" y="0"/>
                <wp:positionH relativeFrom="column">
                  <wp:posOffset>-95885</wp:posOffset>
                </wp:positionH>
                <wp:positionV relativeFrom="paragraph">
                  <wp:posOffset>116287</wp:posOffset>
                </wp:positionV>
                <wp:extent cx="1810693" cy="552262"/>
                <wp:effectExtent l="0" t="0" r="0" b="63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0693" cy="5522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DA4766" w14:textId="77777777" w:rsidR="00AB4693" w:rsidRPr="00E05ECB" w:rsidRDefault="00AB4693" w:rsidP="00AB4693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clear" w:pos="9327"/>
                                <w:tab w:val="left" w:pos="2127"/>
                              </w:tabs>
                              <w:rPr>
                                <w:szCs w:val="23"/>
                                <w:u w:val="single"/>
                              </w:rPr>
                            </w:pPr>
                            <w:r w:rsidRPr="00805829">
                              <w:rPr>
                                <w:szCs w:val="23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01C1F" id="Textfeld 1" o:spid="_x0000_s1033" type="#_x0000_t202" style="position:absolute;margin-left:-7.55pt;margin-top:9.15pt;width:142.55pt;height:43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" filled="f" stroked="f" strokeweight=".5pt">
                <v:textbox>
                  <w:txbxContent>
                    <w:p w14:paraId="5FDA4766" w14:textId="77777777" w:rsidR="00AB4693" w:rsidRPr="00E05ECB" w:rsidRDefault="00AB4693" w:rsidP="00AB4693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clear" w:pos="9327"/>
                          <w:tab w:val="left" w:pos="2127"/>
                        </w:tabs>
                        <w:rPr>
                          <w:szCs w:val="23"/>
                          <w:u w:val="single"/>
                        </w:rPr>
                      </w:pPr>
                      <w:r w:rsidRPr="00805829">
                        <w:rPr>
                          <w:szCs w:val="23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60F7079B" w14:textId="2681C695" w:rsidR="00AB4693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22D8A5BB" w14:textId="0F88FF98" w:rsidR="00AB4693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30F7D495" w14:textId="3B2E5322" w:rsidR="00BC174D" w:rsidRDefault="00BC174D" w:rsidP="00AB4693">
      <w:pPr>
        <w:pStyle w:val="ekvgrundtexthalbe"/>
      </w:pPr>
    </w:p>
    <w:p w14:paraId="419C187D" w14:textId="799BB4CD" w:rsidR="00BC174D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4FAF94" wp14:editId="3168F703">
                <wp:simplePos x="0" y="0"/>
                <wp:positionH relativeFrom="column">
                  <wp:posOffset>-93754</wp:posOffset>
                </wp:positionH>
                <wp:positionV relativeFrom="paragraph">
                  <wp:posOffset>187325</wp:posOffset>
                </wp:positionV>
                <wp:extent cx="2255872" cy="552262"/>
                <wp:effectExtent l="0" t="0" r="0" b="63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5872" cy="5522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E1999A" w14:textId="77777777" w:rsidR="00AB4693" w:rsidRPr="00E05ECB" w:rsidRDefault="00AB4693" w:rsidP="00AB4693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clear" w:pos="9327"/>
                                <w:tab w:val="left" w:pos="2977"/>
                              </w:tabs>
                              <w:rPr>
                                <w:szCs w:val="23"/>
                                <w:u w:val="single"/>
                              </w:rPr>
                            </w:pPr>
                            <w:r w:rsidRPr="00805829">
                              <w:rPr>
                                <w:szCs w:val="23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FAF9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4" type="#_x0000_t202" style="position:absolute;margin-left:-7.4pt;margin-top:14.75pt;width:177.65pt;height:43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" filled="f" stroked="f" strokeweight=".5pt">
                <v:textbox>
                  <w:txbxContent>
                    <w:p w14:paraId="64E1999A" w14:textId="77777777" w:rsidR="00AB4693" w:rsidRPr="00E05ECB" w:rsidRDefault="00AB4693" w:rsidP="00AB4693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clear" w:pos="9327"/>
                          <w:tab w:val="left" w:pos="2977"/>
                        </w:tabs>
                        <w:rPr>
                          <w:szCs w:val="23"/>
                          <w:u w:val="single"/>
                        </w:rPr>
                      </w:pPr>
                      <w:r w:rsidRPr="00805829">
                        <w:rPr>
                          <w:szCs w:val="23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47B6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74ABF4" wp14:editId="778D591E">
                <wp:simplePos x="0" y="0"/>
                <wp:positionH relativeFrom="column">
                  <wp:posOffset>1888414</wp:posOffset>
                </wp:positionH>
                <wp:positionV relativeFrom="paragraph">
                  <wp:posOffset>413740</wp:posOffset>
                </wp:positionV>
                <wp:extent cx="585313" cy="0"/>
                <wp:effectExtent l="0" t="38100" r="62865" b="57150"/>
                <wp:wrapNone/>
                <wp:docPr id="58" name="Gerader Verbinde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531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D7DC6" id="Gerader Verbinder 58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7pt,32.6pt" to="194.8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" strokecolor="black [3213]" strokeweight=".5pt">
                <v:stroke startarrow="oval" joinstyle="miter"/>
              </v:line>
            </w:pict>
          </mc:Fallback>
        </mc:AlternateContent>
      </w:r>
    </w:p>
    <w:p w14:paraId="764CE71E" w14:textId="2FAAB338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0C268E21" w14:textId="4DF59938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141E208" w14:textId="6D5752D3" w:rsidR="00AB4693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39267F82" w14:textId="202BC4B8" w:rsidR="00AB4693" w:rsidRDefault="00AB4693" w:rsidP="00AB4693">
      <w:pPr>
        <w:pStyle w:val="ekvgrundtexthalbe"/>
      </w:pPr>
    </w:p>
    <w:p w14:paraId="4A7DC2FB" w14:textId="38B2CB12" w:rsidR="00AB4693" w:rsidRDefault="00AB4693" w:rsidP="00AB4693">
      <w:pPr>
        <w:pStyle w:val="ekvgrundtexthalbe"/>
      </w:pPr>
    </w:p>
    <w:p w14:paraId="7D45AB52" w14:textId="6C30C3BF" w:rsidR="00C47B61" w:rsidRDefault="00C47B61" w:rsidP="00AB4693">
      <w:pPr>
        <w:pStyle w:val="ekvgrundtexthalbe"/>
      </w:pPr>
    </w:p>
    <w:p w14:paraId="30ED35F7" w14:textId="5C2193C9" w:rsidR="00C47B61" w:rsidRDefault="00AB4693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F1A166" wp14:editId="2C59F499">
                <wp:simplePos x="0" y="0"/>
                <wp:positionH relativeFrom="column">
                  <wp:posOffset>1663065</wp:posOffset>
                </wp:positionH>
                <wp:positionV relativeFrom="paragraph">
                  <wp:posOffset>4099</wp:posOffset>
                </wp:positionV>
                <wp:extent cx="1268095" cy="2540"/>
                <wp:effectExtent l="0" t="38100" r="65405" b="54610"/>
                <wp:wrapNone/>
                <wp:docPr id="60" name="Gerader Verbinde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8095" cy="254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32F65A" id="Gerader Verbinder 60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95pt,.3pt" to="230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" strokecolor="black [3213]" strokeweight=".5pt">
                <v:stroke startarrow="oval" joinstyle="miter"/>
              </v:line>
            </w:pict>
          </mc:Fallback>
        </mc:AlternateContent>
      </w:r>
      <w:r w:rsidR="00EC215E" w:rsidRPr="004779F6">
        <w:rPr>
          <w:sz w:val="24"/>
          <w:szCs w:val="24"/>
        </w:rPr>
        <w:t>Im</w:t>
      </w:r>
      <w:r w:rsidR="00EC215E">
        <w:rPr>
          <w:sz w:val="24"/>
          <w:szCs w:val="24"/>
        </w:rPr>
        <w:t xml:space="preserve"> </w:t>
      </w:r>
      <w:r w:rsidR="00EC215E" w:rsidRPr="008B2B00">
        <w:rPr>
          <w:noProof/>
          <w:position w:val="-34"/>
          <w:lang w:eastAsia="de-DE"/>
        </w:rPr>
        <mc:AlternateContent>
          <mc:Choice Requires="wps">
            <w:drawing>
              <wp:inline distT="0" distB="0" distL="0" distR="0" wp14:anchorId="76738FC5" wp14:editId="3BA23209">
                <wp:extent cx="1485433" cy="586080"/>
                <wp:effectExtent l="0" t="0" r="635" b="5080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433" cy="586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477EDE" w14:textId="438AC7CE" w:rsidR="00EC215E" w:rsidRPr="000037EA" w:rsidRDefault="00AB4693" w:rsidP="00AB4693">
                            <w:pPr>
                              <w:pStyle w:val="ekvaufgabenwortkart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2217"/>
                              </w:tabs>
                            </w:pPr>
                            <w:r w:rsidRPr="00805829">
                              <w:rPr>
                                <w:sz w:val="23"/>
                                <w:szCs w:val="23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738FC5" id="Textfeld 5" o:spid="_x0000_s1035" type="#_x0000_t202" style="width:116.95pt;height:4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" filled="f" stroked="f" strokeweight=".5pt">
                <v:textbox inset="1mm,1mm,1mm,0">
                  <w:txbxContent>
                    <w:p w14:paraId="38477EDE" w14:textId="438AC7CE" w:rsidR="00EC215E" w:rsidRPr="000037EA" w:rsidRDefault="00AB4693" w:rsidP="00AB4693">
                      <w:pPr>
                        <w:pStyle w:val="ekvaufgabenwortkarte"/>
                        <w:tabs>
                          <w:tab w:val="clear" w:pos="340"/>
                          <w:tab w:val="clear" w:pos="595"/>
                          <w:tab w:val="clear" w:pos="851"/>
                          <w:tab w:val="left" w:pos="2217"/>
                        </w:tabs>
                      </w:pPr>
                      <w:r w:rsidRPr="00805829">
                        <w:rPr>
                          <w:sz w:val="23"/>
                          <w:szCs w:val="23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C215E" w:rsidRPr="008B2B00">
        <w:rPr>
          <w:position w:val="-34"/>
        </w:rPr>
        <w:t xml:space="preserve"> </w:t>
      </w:r>
      <w:r w:rsidR="00EC215E">
        <w:t>sind Wörter,</w:t>
      </w:r>
    </w:p>
    <w:p w14:paraId="24E2637E" w14:textId="77777777" w:rsidR="00EC215E" w:rsidRDefault="00EC215E" w:rsidP="00EC215E">
      <w:pPr>
        <w:pStyle w:val="ekvgrundtexthalbe"/>
      </w:pPr>
    </w:p>
    <w:p w14:paraId="564E1C5C" w14:textId="70BB279B" w:rsidR="00EC215E" w:rsidRDefault="00EC215E" w:rsidP="00C134EC">
      <w:pPr>
        <w:tabs>
          <w:tab w:val="clear" w:pos="340"/>
          <w:tab w:val="clear" w:pos="595"/>
          <w:tab w:val="clear" w:pos="851"/>
        </w:tabs>
        <w:spacing w:before="9"/>
      </w:pPr>
      <w:r>
        <w:t>die man nicht malen/anfassen kann.</w:t>
      </w:r>
    </w:p>
    <w:p w14:paraId="77CC9FF3" w14:textId="06C3A34A" w:rsidR="00C47B61" w:rsidRDefault="00C47B61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0F62D835" w14:textId="05442F01" w:rsidR="004434E1" w:rsidRDefault="004434E1" w:rsidP="004434E1">
      <w:pPr>
        <w:pStyle w:val="ekvgrundtexthalbe"/>
      </w:pPr>
    </w:p>
    <w:p w14:paraId="1B227DD1" w14:textId="33E90904" w:rsidR="004779F6" w:rsidRDefault="004779F6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38984B2" w14:textId="7AE562C0" w:rsidR="00EC215E" w:rsidRDefault="00EC215E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4A7AE45" w14:textId="7006F069" w:rsidR="00EC215E" w:rsidRDefault="00EC215E" w:rsidP="00EC215E">
      <w:pPr>
        <w:pStyle w:val="ekvgrundtexthalbe"/>
      </w:pPr>
    </w:p>
    <w:p w14:paraId="156C97BF" w14:textId="3E951F80" w:rsidR="00EC215E" w:rsidRDefault="00EC215E" w:rsidP="00C134EC">
      <w:pPr>
        <w:tabs>
          <w:tab w:val="clear" w:pos="340"/>
          <w:tab w:val="clear" w:pos="595"/>
          <w:tab w:val="clear" w:pos="851"/>
        </w:tabs>
        <w:spacing w:before="9"/>
      </w:pPr>
      <w:bookmarkStart w:id="0" w:name="_GoBack"/>
    </w:p>
    <w:p w14:paraId="3FE3715F" w14:textId="7377A3D4" w:rsidR="0076560A" w:rsidRDefault="009D177B" w:rsidP="00EC215E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7FC157" wp14:editId="0D1D1B13">
                <wp:simplePos x="0" y="0"/>
                <wp:positionH relativeFrom="column">
                  <wp:posOffset>-93345</wp:posOffset>
                </wp:positionH>
                <wp:positionV relativeFrom="paragraph">
                  <wp:posOffset>74295</wp:posOffset>
                </wp:positionV>
                <wp:extent cx="2396490" cy="375285"/>
                <wp:effectExtent l="0" t="0" r="0" b="5715"/>
                <wp:wrapNone/>
                <wp:docPr id="61" name="Textfeld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DD7151" w14:textId="0CD9310C" w:rsidR="00C47B61" w:rsidRPr="00EC215E" w:rsidRDefault="009902D2" w:rsidP="00AC4074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2"/>
                              </w:rPr>
                              <w:t xml:space="preserve"> </w:t>
                            </w:r>
                            <w:r w:rsidR="00C47B61" w:rsidRPr="00EC215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Seite</w:t>
                            </w:r>
                            <w:r w:rsidR="00252911" w:rsidRPr="00EC215E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FC157" id="Textfeld 61" o:spid="_x0000_s1036" type="#_x0000_t202" style="position:absolute;margin-left:-7.35pt;margin-top:5.85pt;width:188.7pt;height:2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" filled="f" stroked="f" strokeweight=".5pt">
                <v:textbox>
                  <w:txbxContent>
                    <w:p w14:paraId="3BDD7151" w14:textId="0CD9310C" w:rsidR="00C47B61" w:rsidRPr="00EC215E" w:rsidRDefault="009902D2" w:rsidP="00AC4074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6"/>
                          <w:szCs w:val="32"/>
                        </w:rPr>
                        <w:t xml:space="preserve"> </w:t>
                      </w:r>
                      <w:r w:rsidR="00C47B61" w:rsidRPr="00EC215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Seite</w:t>
                      </w:r>
                      <w:r w:rsidR="00252911" w:rsidRPr="00EC215E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C5164AA" wp14:editId="641B79D0">
                <wp:simplePos x="0" y="0"/>
                <wp:positionH relativeFrom="column">
                  <wp:posOffset>-97790</wp:posOffset>
                </wp:positionH>
                <wp:positionV relativeFrom="paragraph">
                  <wp:posOffset>42751</wp:posOffset>
                </wp:positionV>
                <wp:extent cx="2255520" cy="551815"/>
                <wp:effectExtent l="0" t="0" r="0" b="63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5520" cy="55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7521D0" w14:textId="77777777" w:rsidR="009D177B" w:rsidRPr="00E05ECB" w:rsidRDefault="009D177B" w:rsidP="009D177B">
                            <w:pPr>
                              <w:pStyle w:val="ekvschreiblinie"/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clear" w:pos="9327"/>
                                <w:tab w:val="left" w:pos="2694"/>
                              </w:tabs>
                              <w:rPr>
                                <w:szCs w:val="23"/>
                                <w:u w:val="single"/>
                              </w:rPr>
                            </w:pPr>
                            <w:r w:rsidRPr="00805829">
                              <w:rPr>
                                <w:szCs w:val="23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164AA" id="Textfeld 4" o:spid="_x0000_s1037" type="#_x0000_t202" style="position:absolute;margin-left:-7.7pt;margin-top:3.35pt;width:177.6pt;height:43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" filled="f" stroked="f" strokeweight=".5pt">
                <v:textbox>
                  <w:txbxContent>
                    <w:p w14:paraId="277521D0" w14:textId="77777777" w:rsidR="009D177B" w:rsidRPr="00E05ECB" w:rsidRDefault="009D177B" w:rsidP="009D177B">
                      <w:pPr>
                        <w:pStyle w:val="ekvschreiblinie"/>
                        <w:tabs>
                          <w:tab w:val="clear" w:pos="340"/>
                          <w:tab w:val="clear" w:pos="595"/>
                          <w:tab w:val="clear" w:pos="851"/>
                          <w:tab w:val="clear" w:pos="9327"/>
                          <w:tab w:val="left" w:pos="2694"/>
                        </w:tabs>
                        <w:rPr>
                          <w:szCs w:val="23"/>
                          <w:u w:val="single"/>
                        </w:rPr>
                      </w:pPr>
                      <w:r w:rsidRPr="00805829">
                        <w:rPr>
                          <w:szCs w:val="23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6178C671" w14:textId="29A1E338" w:rsidR="00C47B61" w:rsidRDefault="009D177B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42B7B0" wp14:editId="7201F3EA">
                <wp:simplePos x="0" y="0"/>
                <wp:positionH relativeFrom="column">
                  <wp:posOffset>1711325</wp:posOffset>
                </wp:positionH>
                <wp:positionV relativeFrom="paragraph">
                  <wp:posOffset>199596</wp:posOffset>
                </wp:positionV>
                <wp:extent cx="1151890" cy="0"/>
                <wp:effectExtent l="0" t="38100" r="48260" b="57150"/>
                <wp:wrapNone/>
                <wp:docPr id="70" name="Gerader Verbinde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6F70A" id="Gerader Verbinder 70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75pt,15.7pt" to="225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" strokecolor="black [3213]" strokeweight=".5pt">
                <v:stroke startarrow="oval" joinstyle="miter"/>
              </v:line>
            </w:pict>
          </mc:Fallback>
        </mc:AlternateContent>
      </w:r>
    </w:p>
    <w:p w14:paraId="607A3167" w14:textId="77777777" w:rsidR="009D177B" w:rsidRDefault="009D177B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3740AB3A" w14:textId="3FDAE10A" w:rsidR="0076560A" w:rsidRDefault="0076560A" w:rsidP="00B958ED">
      <w:pPr>
        <w:pStyle w:val="ekvgrundtexthalbe"/>
      </w:pPr>
    </w:p>
    <w:p w14:paraId="4AF8090F" w14:textId="288068C8" w:rsidR="009D177B" w:rsidRDefault="009D177B" w:rsidP="00B958ED">
      <w:pPr>
        <w:pStyle w:val="ekvgrundtexthalbe"/>
      </w:pPr>
    </w:p>
    <w:p w14:paraId="61407C73" w14:textId="77777777" w:rsidR="009D177B" w:rsidRDefault="009D177B" w:rsidP="00B958ED">
      <w:pPr>
        <w:pStyle w:val="ekvgrundtexthalbe"/>
      </w:pPr>
    </w:p>
    <w:p w14:paraId="51943161" w14:textId="77777777" w:rsidR="001A752A" w:rsidRPr="00287B24" w:rsidRDefault="001A752A" w:rsidP="001A752A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3D3748BB" wp14:editId="0CEDF665">
            <wp:extent cx="288290" cy="288290"/>
            <wp:effectExtent l="0" t="0" r="0" b="0"/>
            <wp:docPr id="64" name="Grafik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1C5D0" w14:textId="5E2521F2" w:rsidR="001A752A" w:rsidRPr="00D3427F" w:rsidRDefault="001A752A" w:rsidP="001A752A">
      <w:pPr>
        <w:pStyle w:val="ekvnummerierung"/>
        <w:framePr w:wrap="around"/>
      </w:pPr>
      <w:r>
        <w:t>2</w:t>
      </w:r>
    </w:p>
    <w:p w14:paraId="380F781A" w14:textId="193EAEF6" w:rsidR="000E2120" w:rsidRDefault="00974E61" w:rsidP="00EC215E">
      <w:pPr>
        <w:rPr>
          <w:rStyle w:val="ekvarbeitsanweisungdeutsch"/>
        </w:rPr>
      </w:pPr>
      <w:r>
        <w:rPr>
          <w:rStyle w:val="ekvarbeitsanweisungdeutsch"/>
        </w:rPr>
        <w:t>Auf welche</w:t>
      </w:r>
      <w:r w:rsidR="00AB4693">
        <w:rPr>
          <w:rStyle w:val="ekvarbeitsanweisungdeutsch"/>
        </w:rPr>
        <w:t>r</w:t>
      </w:r>
      <w:r>
        <w:rPr>
          <w:rStyle w:val="ekvarbeitsanweisungdeutsch"/>
        </w:rPr>
        <w:t xml:space="preserve"> </w:t>
      </w:r>
      <w:r w:rsidRPr="00974E61">
        <w:rPr>
          <w:rStyle w:val="ekvarbeitsanweisungdeutsch"/>
          <w:b/>
          <w:bCs/>
        </w:rPr>
        <w:t>Seite</w:t>
      </w:r>
      <w:r>
        <w:rPr>
          <w:rStyle w:val="ekvarbeitsanweisungdeutsch"/>
        </w:rPr>
        <w:t xml:space="preserve"> im Wörterbuch findest du </w:t>
      </w:r>
      <w:r w:rsidR="00AB4693" w:rsidRPr="00AB4693">
        <w:rPr>
          <w:rStyle w:val="ekvarbeitsanweisungdeutsch"/>
        </w:rPr>
        <w:t>das Wort</w:t>
      </w:r>
      <w:r>
        <w:rPr>
          <w:rStyle w:val="ekvarbeitsanweisungdeutsch"/>
        </w:rPr>
        <w:t xml:space="preserve">? </w:t>
      </w:r>
      <w:r w:rsidR="00B03AAE">
        <w:rPr>
          <w:rStyle w:val="ekvarbeitsanweisungdeutsch"/>
        </w:rPr>
        <w:t>Notiere</w:t>
      </w:r>
      <w:r w:rsidR="00252911">
        <w:rPr>
          <w:rStyle w:val="ekvarbeitsanweisungdeutsch"/>
        </w:rPr>
        <w:t xml:space="preserve"> die </w:t>
      </w:r>
      <w:r w:rsidR="00252911" w:rsidRPr="00252911">
        <w:rPr>
          <w:rStyle w:val="ekvarbeitsanweisungdeutsch"/>
          <w:b/>
          <w:bCs/>
        </w:rPr>
        <w:t>Seitenzahl</w:t>
      </w:r>
      <w:r>
        <w:rPr>
          <w:rStyle w:val="ekvarbeitsanweisungdeutsch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B958ED" w14:paraId="0C2BC7D8" w14:textId="77777777" w:rsidTr="004A16FB">
        <w:trPr>
          <w:trHeight w:val="1134"/>
        </w:trPr>
        <w:tc>
          <w:tcPr>
            <w:tcW w:w="2336" w:type="dxa"/>
          </w:tcPr>
          <w:p w14:paraId="3178B944" w14:textId="5BEB4796" w:rsidR="00B958ED" w:rsidRDefault="00B958ED" w:rsidP="00725B54"/>
        </w:tc>
        <w:tc>
          <w:tcPr>
            <w:tcW w:w="2336" w:type="dxa"/>
          </w:tcPr>
          <w:p w14:paraId="7F68362C" w14:textId="1094F13E" w:rsidR="00B958ED" w:rsidRDefault="00EC215E" w:rsidP="00725B54"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65765F97" wp14:editId="1FC9FC96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128251</wp:posOffset>
                  </wp:positionV>
                  <wp:extent cx="513080" cy="554355"/>
                  <wp:effectExtent l="0" t="0" r="1270" b="0"/>
                  <wp:wrapNone/>
                  <wp:docPr id="25" name="Grafik 25" descr="S537270837_043_Geschenk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080" cy="55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5BF33955" w14:textId="7E26BB76" w:rsidR="00B958ED" w:rsidRDefault="00B958ED" w:rsidP="00725B54"/>
        </w:tc>
        <w:tc>
          <w:tcPr>
            <w:tcW w:w="2336" w:type="dxa"/>
          </w:tcPr>
          <w:p w14:paraId="1CEB5BC1" w14:textId="1B5B172E" w:rsidR="00B958ED" w:rsidRDefault="00EC215E" w:rsidP="00725B54"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3CFA22C5" wp14:editId="051D8CBD">
                  <wp:simplePos x="0" y="0"/>
                  <wp:positionH relativeFrom="column">
                    <wp:posOffset>-4436106</wp:posOffset>
                  </wp:positionH>
                  <wp:positionV relativeFrom="paragraph">
                    <wp:posOffset>166369</wp:posOffset>
                  </wp:positionV>
                  <wp:extent cx="463007" cy="463007"/>
                  <wp:effectExtent l="0" t="0" r="0" b="0"/>
                  <wp:wrapNone/>
                  <wp:docPr id="22" name="Grafik 22" descr="S537Sammel_Online_GSV_Zebra_Anlautbild_sw_Hos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235" cy="46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34E1"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2F9EF994" wp14:editId="46C7721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87630</wp:posOffset>
                  </wp:positionV>
                  <wp:extent cx="418465" cy="541020"/>
                  <wp:effectExtent l="0" t="0" r="635" b="0"/>
                  <wp:wrapNone/>
                  <wp:docPr id="26" name="Grafik 26" descr="S537270838_Telefon_ne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465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34E1"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13958CB1" wp14:editId="782D3121">
                  <wp:simplePos x="0" y="0"/>
                  <wp:positionH relativeFrom="column">
                    <wp:posOffset>-1512029</wp:posOffset>
                  </wp:positionH>
                  <wp:positionV relativeFrom="paragraph">
                    <wp:posOffset>128905</wp:posOffset>
                  </wp:positionV>
                  <wp:extent cx="552552" cy="503176"/>
                  <wp:effectExtent l="0" t="0" r="0" b="0"/>
                  <wp:wrapNone/>
                  <wp:docPr id="27" name="Grafik 27" descr="S537300540_Salat-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52" cy="503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958ED" w14:paraId="5431689E" w14:textId="77777777" w:rsidTr="004A16FB">
        <w:trPr>
          <w:trHeight w:val="424"/>
        </w:trPr>
        <w:tc>
          <w:tcPr>
            <w:tcW w:w="2336" w:type="dxa"/>
          </w:tcPr>
          <w:p w14:paraId="73046720" w14:textId="69F3A249" w:rsidR="004434E1" w:rsidRDefault="00B958ED" w:rsidP="000E2120">
            <w:pPr>
              <w:spacing w:before="40"/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die</w:t>
            </w:r>
            <w:r w:rsidR="000E2120"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14:paraId="04608197" w14:textId="56DAF050" w:rsidR="00B958ED" w:rsidRPr="008924DB" w:rsidRDefault="000549BD" w:rsidP="000E2120">
            <w:pPr>
              <w:spacing w:before="40"/>
              <w:rPr>
                <w:sz w:val="28"/>
                <w:szCs w:val="28"/>
              </w:rPr>
            </w:pPr>
            <w:r w:rsidRPr="008924DB">
              <w:rPr>
                <w:rFonts w:ascii="Comic Sans MS" w:hAnsi="Comic Sans MS"/>
                <w:sz w:val="28"/>
                <w:szCs w:val="28"/>
              </w:rPr>
              <w:t>Ho</w:t>
            </w: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se</w:t>
            </w:r>
          </w:p>
        </w:tc>
        <w:tc>
          <w:tcPr>
            <w:tcW w:w="2336" w:type="dxa"/>
          </w:tcPr>
          <w:p w14:paraId="7BA9FBBE" w14:textId="77777777" w:rsidR="004434E1" w:rsidRDefault="00B958ED" w:rsidP="000E2120">
            <w:pPr>
              <w:spacing w:before="40"/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proofErr w:type="gramStart"/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das</w:t>
            </w:r>
            <w:proofErr w:type="gramEnd"/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14:paraId="23581C54" w14:textId="0AF532C9" w:rsidR="00B958ED" w:rsidRPr="008924DB" w:rsidRDefault="00B958ED" w:rsidP="000E2120">
            <w:pPr>
              <w:spacing w:before="40"/>
              <w:rPr>
                <w:sz w:val="28"/>
                <w:szCs w:val="28"/>
              </w:rPr>
            </w:pPr>
            <w:r w:rsidRPr="008924DB">
              <w:rPr>
                <w:rFonts w:ascii="Comic Sans MS" w:hAnsi="Comic Sans MS"/>
                <w:sz w:val="28"/>
                <w:szCs w:val="28"/>
              </w:rPr>
              <w:t>Ge</w:t>
            </w: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schenk</w:t>
            </w:r>
          </w:p>
        </w:tc>
        <w:tc>
          <w:tcPr>
            <w:tcW w:w="2336" w:type="dxa"/>
          </w:tcPr>
          <w:p w14:paraId="7CB66CAE" w14:textId="77777777" w:rsidR="004434E1" w:rsidRDefault="00B958ED" w:rsidP="000E2120">
            <w:pPr>
              <w:spacing w:before="40"/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 xml:space="preserve">der </w:t>
            </w:r>
          </w:p>
          <w:p w14:paraId="68B5B90B" w14:textId="432BA71A" w:rsidR="00B958ED" w:rsidRPr="008924DB" w:rsidRDefault="00B958ED" w:rsidP="000E2120">
            <w:pPr>
              <w:spacing w:before="40"/>
              <w:rPr>
                <w:sz w:val="28"/>
                <w:szCs w:val="28"/>
              </w:rPr>
            </w:pPr>
            <w:r w:rsidRPr="008924DB">
              <w:rPr>
                <w:rFonts w:ascii="Comic Sans MS" w:hAnsi="Comic Sans MS"/>
                <w:sz w:val="28"/>
                <w:szCs w:val="28"/>
              </w:rPr>
              <w:t>Sa</w:t>
            </w: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lat</w:t>
            </w:r>
          </w:p>
        </w:tc>
        <w:tc>
          <w:tcPr>
            <w:tcW w:w="2336" w:type="dxa"/>
          </w:tcPr>
          <w:p w14:paraId="6FCA21D7" w14:textId="77777777" w:rsidR="004434E1" w:rsidRDefault="00B958ED" w:rsidP="000E2120">
            <w:pPr>
              <w:spacing w:before="40"/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proofErr w:type="gramStart"/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</w:t>
            </w:r>
            <w:r w:rsidR="000077EA"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as</w:t>
            </w:r>
            <w:proofErr w:type="gramEnd"/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14:paraId="7E9C7B41" w14:textId="7D74400D" w:rsidR="00B958ED" w:rsidRPr="008924DB" w:rsidRDefault="000077EA" w:rsidP="000E2120">
            <w:pPr>
              <w:spacing w:before="40"/>
              <w:rPr>
                <w:sz w:val="28"/>
                <w:szCs w:val="28"/>
              </w:rPr>
            </w:pPr>
            <w:r w:rsidRPr="008924DB">
              <w:rPr>
                <w:rFonts w:ascii="Comic Sans MS" w:hAnsi="Comic Sans MS"/>
                <w:sz w:val="28"/>
                <w:szCs w:val="28"/>
              </w:rPr>
              <w:t>Te</w:t>
            </w:r>
            <w:r w:rsidRPr="00D33076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le</w:t>
            </w:r>
            <w:r w:rsidRPr="008924DB">
              <w:rPr>
                <w:rFonts w:ascii="Comic Sans MS" w:hAnsi="Comic Sans MS"/>
                <w:sz w:val="28"/>
                <w:szCs w:val="28"/>
              </w:rPr>
              <w:t>fon</w:t>
            </w:r>
          </w:p>
        </w:tc>
      </w:tr>
      <w:tr w:rsidR="00B958ED" w14:paraId="35E299D9" w14:textId="77777777" w:rsidTr="004A16FB">
        <w:trPr>
          <w:trHeight w:val="646"/>
        </w:trPr>
        <w:tc>
          <w:tcPr>
            <w:tcW w:w="2336" w:type="dxa"/>
          </w:tcPr>
          <w:p w14:paraId="068766EB" w14:textId="0FB04510" w:rsidR="00B958ED" w:rsidRPr="002060E8" w:rsidRDefault="00852279" w:rsidP="00725B54">
            <w:pPr>
              <w:rPr>
                <w:sz w:val="22"/>
                <w:szCs w:val="20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41BD1A3" wp14:editId="2677F852">
                      <wp:simplePos x="0" y="0"/>
                      <wp:positionH relativeFrom="column">
                        <wp:posOffset>333262</wp:posOffset>
                      </wp:positionH>
                      <wp:positionV relativeFrom="paragraph">
                        <wp:posOffset>50800</wp:posOffset>
                      </wp:positionV>
                      <wp:extent cx="626758" cy="372421"/>
                      <wp:effectExtent l="0" t="0" r="0" b="0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758" cy="3724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EF4A1D" w14:textId="5F859E07" w:rsidR="00852279" w:rsidRPr="0076100D" w:rsidRDefault="00852279" w:rsidP="00852279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38"/>
                                      <w:szCs w:val="3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BD1A3" id="Textfeld 6" o:spid="_x0000_s1037" type="#_x0000_t202" style="position:absolute;margin-left:26.25pt;margin-top:4pt;width:49.35pt;height:29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" filled="f" stroked="f" strokeweight=".5pt">
                      <v:textbox>
                        <w:txbxContent>
                          <w:p w14:paraId="25EF4A1D" w14:textId="5F859E07" w:rsidR="00852279" w:rsidRPr="0076100D" w:rsidRDefault="00852279" w:rsidP="00852279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83FFF8" w14:textId="14CACF03" w:rsidR="00B958ED" w:rsidRPr="00AD2063" w:rsidRDefault="00B958ED" w:rsidP="00725B54">
            <w:pPr>
              <w:rPr>
                <w:color w:val="BFBFBF" w:themeColor="background1" w:themeShade="BF"/>
              </w:rPr>
            </w:pPr>
            <w:r>
              <w:t>Seite</w:t>
            </w:r>
            <w:r w:rsidR="000E2120">
              <w:t xml:space="preserve"> </w:t>
            </w:r>
            <w:r w:rsidR="00852279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49FF8238" w14:textId="77777777" w:rsidR="00B958ED" w:rsidRDefault="00B958ED" w:rsidP="00725B54"/>
          <w:p w14:paraId="6A336FDD" w14:textId="64FB3A8C" w:rsidR="00B958ED" w:rsidRPr="00AD2063" w:rsidRDefault="00B958ED" w:rsidP="00725B54">
            <w:pPr>
              <w:rPr>
                <w:color w:val="BFBFBF" w:themeColor="background1" w:themeShade="BF"/>
              </w:rPr>
            </w:pPr>
            <w:r>
              <w:t>Seite</w:t>
            </w:r>
            <w:r w:rsidR="000E2120">
              <w:t xml:space="preserve"> </w:t>
            </w:r>
            <w:r w:rsidR="00852279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5257631A" w14:textId="77777777" w:rsidR="00B958ED" w:rsidRDefault="00B958ED" w:rsidP="00725B54"/>
          <w:p w14:paraId="7D81B2E9" w14:textId="095D4044" w:rsidR="00B958ED" w:rsidRPr="00AD2063" w:rsidRDefault="00B958ED" w:rsidP="00725B54">
            <w:pPr>
              <w:rPr>
                <w:color w:val="BFBFBF" w:themeColor="background1" w:themeShade="BF"/>
              </w:rPr>
            </w:pPr>
            <w:r>
              <w:t>Seite</w:t>
            </w:r>
            <w:r w:rsidR="000E2120">
              <w:t xml:space="preserve"> </w:t>
            </w:r>
            <w:r w:rsidR="00852279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73B98602" w14:textId="77777777" w:rsidR="00B958ED" w:rsidRDefault="00B958ED" w:rsidP="00725B54"/>
          <w:p w14:paraId="2F56F430" w14:textId="4B3DC42D" w:rsidR="00B958ED" w:rsidRPr="00AD2063" w:rsidRDefault="00B958ED" w:rsidP="00725B54">
            <w:pPr>
              <w:rPr>
                <w:color w:val="BFBFBF" w:themeColor="background1" w:themeShade="BF"/>
              </w:rPr>
            </w:pPr>
            <w:r>
              <w:t>Seite</w:t>
            </w:r>
            <w:r w:rsidR="000E2120">
              <w:t xml:space="preserve"> </w:t>
            </w:r>
            <w:r w:rsidR="00852279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3463A346" w14:textId="77777777" w:rsidR="00B958ED" w:rsidRDefault="00B958ED" w:rsidP="000E2120">
      <w:pPr>
        <w:pStyle w:val="ekvgrundtexthalbe"/>
        <w:spacing w:line="20" w:lineRule="exact"/>
      </w:pPr>
    </w:p>
    <w:sectPr w:rsidR="00B958ED" w:rsidSect="008D5A1A">
      <w:footerReference w:type="defaul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12BC1" w14:textId="77777777" w:rsidR="003E49F4" w:rsidRDefault="003E49F4" w:rsidP="003C599D">
      <w:pPr>
        <w:spacing w:line="240" w:lineRule="auto"/>
      </w:pPr>
      <w:r>
        <w:separator/>
      </w:r>
    </w:p>
  </w:endnote>
  <w:endnote w:type="continuationSeparator" w:id="0">
    <w:p w14:paraId="4D63230F" w14:textId="77777777" w:rsidR="003E49F4" w:rsidRDefault="003E49F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3ABFD4B" w14:textId="77777777" w:rsidTr="006B2D23">
      <w:trPr>
        <w:trHeight w:hRule="exact" w:val="680"/>
      </w:trPr>
      <w:tc>
        <w:tcPr>
          <w:tcW w:w="1131" w:type="dxa"/>
          <w:noWrap/>
        </w:tcPr>
        <w:p w14:paraId="1E25BD51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68CCF8E5" wp14:editId="1A754D60">
                <wp:extent cx="468000" cy="234000"/>
                <wp:effectExtent l="0" t="0" r="8255" b="0"/>
                <wp:docPr id="65" name="Grafik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8DC8DEA" w14:textId="7126EB4A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5376A0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303D1A68" w14:textId="2E719B4C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2060E8">
            <w:t>Anke Fröhlich</w:t>
          </w:r>
          <w:r w:rsidR="002A7E4F">
            <w:t>, Leipzig, 2</w:t>
          </w:r>
          <w:r w:rsidR="003B1ECF">
            <w:rPr>
              <w:rFonts w:cs="Arial"/>
            </w:rPr>
            <w:t>-</w:t>
          </w:r>
          <w:r w:rsidR="002A7E4F">
            <w:t xml:space="preserve">5; </w:t>
          </w:r>
          <w:r w:rsidR="005376A0">
            <w:rPr>
              <w:spacing w:val="-2"/>
            </w:rPr>
            <w:t>Carmen</w:t>
          </w:r>
          <w:r w:rsidR="005376A0">
            <w:rPr>
              <w:spacing w:val="5"/>
            </w:rPr>
            <w:t xml:space="preserve"> </w:t>
          </w:r>
          <w:r w:rsidR="005376A0">
            <w:rPr>
              <w:spacing w:val="-2"/>
            </w:rPr>
            <w:t>Hochmann,</w:t>
          </w:r>
          <w:r w:rsidR="005376A0">
            <w:rPr>
              <w:spacing w:val="10"/>
            </w:rPr>
            <w:t xml:space="preserve"> </w:t>
          </w:r>
          <w:r w:rsidR="005376A0">
            <w:rPr>
              <w:spacing w:val="-2"/>
            </w:rPr>
            <w:t>Gütersloh</w:t>
          </w:r>
          <w:r w:rsidR="002A7E4F">
            <w:rPr>
              <w:spacing w:val="-2"/>
            </w:rPr>
            <w:t xml:space="preserve">, 1 </w:t>
          </w:r>
        </w:p>
        <w:p w14:paraId="332ADDCD" w14:textId="580B011F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5376A0">
            <w:t>Redaktion GSV</w:t>
          </w:r>
        </w:p>
      </w:tc>
      <w:tc>
        <w:tcPr>
          <w:tcW w:w="397" w:type="dxa"/>
        </w:tcPr>
        <w:p w14:paraId="0E8BC908" w14:textId="77777777" w:rsidR="00193A18" w:rsidRPr="00913892" w:rsidRDefault="00193A18" w:rsidP="00913892">
          <w:pPr>
            <w:pStyle w:val="ekvpagina"/>
          </w:pPr>
        </w:p>
      </w:tc>
    </w:tr>
  </w:tbl>
  <w:p w14:paraId="1820E15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EC324" w14:textId="77777777" w:rsidR="003E49F4" w:rsidRDefault="003E49F4" w:rsidP="003C599D">
      <w:pPr>
        <w:spacing w:line="240" w:lineRule="auto"/>
      </w:pPr>
      <w:r>
        <w:separator/>
      </w:r>
    </w:p>
  </w:footnote>
  <w:footnote w:type="continuationSeparator" w:id="0">
    <w:p w14:paraId="4FD60A8B" w14:textId="77777777" w:rsidR="003E49F4" w:rsidRDefault="003E49F4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EC"/>
    <w:rsid w:val="000040E2"/>
    <w:rsid w:val="00005AE2"/>
    <w:rsid w:val="000077EA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9BD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5B3"/>
    <w:rsid w:val="000928AA"/>
    <w:rsid w:val="00092E87"/>
    <w:rsid w:val="000939F5"/>
    <w:rsid w:val="00094F01"/>
    <w:rsid w:val="000A4F1E"/>
    <w:rsid w:val="000B098D"/>
    <w:rsid w:val="000B3D67"/>
    <w:rsid w:val="000B7BD3"/>
    <w:rsid w:val="000C11E0"/>
    <w:rsid w:val="000C6CDC"/>
    <w:rsid w:val="000D2F5A"/>
    <w:rsid w:val="000D40DE"/>
    <w:rsid w:val="000D4791"/>
    <w:rsid w:val="000E2120"/>
    <w:rsid w:val="000E343E"/>
    <w:rsid w:val="000F21E8"/>
    <w:rsid w:val="000F3AD6"/>
    <w:rsid w:val="000F7910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752A"/>
    <w:rsid w:val="001C3792"/>
    <w:rsid w:val="001D2674"/>
    <w:rsid w:val="001D39FD"/>
    <w:rsid w:val="001D4886"/>
    <w:rsid w:val="001D5DBB"/>
    <w:rsid w:val="001E07BA"/>
    <w:rsid w:val="001E1133"/>
    <w:rsid w:val="001E485B"/>
    <w:rsid w:val="001F15DA"/>
    <w:rsid w:val="001F1E3D"/>
    <w:rsid w:val="001F4F75"/>
    <w:rsid w:val="001F53F1"/>
    <w:rsid w:val="0020055A"/>
    <w:rsid w:val="00201AA1"/>
    <w:rsid w:val="00205239"/>
    <w:rsid w:val="002060E8"/>
    <w:rsid w:val="00216D87"/>
    <w:rsid w:val="00216D91"/>
    <w:rsid w:val="002240EA"/>
    <w:rsid w:val="002266E8"/>
    <w:rsid w:val="002277D2"/>
    <w:rsid w:val="002301FF"/>
    <w:rsid w:val="00232213"/>
    <w:rsid w:val="002468D0"/>
    <w:rsid w:val="00246E39"/>
    <w:rsid w:val="00246F77"/>
    <w:rsid w:val="002527A5"/>
    <w:rsid w:val="00252911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A7E4F"/>
    <w:rsid w:val="002B33E7"/>
    <w:rsid w:val="002B3DF1"/>
    <w:rsid w:val="002B64EA"/>
    <w:rsid w:val="002C50E2"/>
    <w:rsid w:val="002C5AFB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7739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29B1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1ECF"/>
    <w:rsid w:val="003B59CC"/>
    <w:rsid w:val="003C39DC"/>
    <w:rsid w:val="003C599D"/>
    <w:rsid w:val="003C5EE8"/>
    <w:rsid w:val="003D00AC"/>
    <w:rsid w:val="003D70F5"/>
    <w:rsid w:val="003E21AC"/>
    <w:rsid w:val="003E49F4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434E1"/>
    <w:rsid w:val="00451CC2"/>
    <w:rsid w:val="00454148"/>
    <w:rsid w:val="00460A06"/>
    <w:rsid w:val="004621B3"/>
    <w:rsid w:val="00464D91"/>
    <w:rsid w:val="0047471A"/>
    <w:rsid w:val="004763D2"/>
    <w:rsid w:val="004779F6"/>
    <w:rsid w:val="00483A7A"/>
    <w:rsid w:val="00483D65"/>
    <w:rsid w:val="00486B3D"/>
    <w:rsid w:val="00490692"/>
    <w:rsid w:val="004925F2"/>
    <w:rsid w:val="00493C77"/>
    <w:rsid w:val="004A16FB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8B8"/>
    <w:rsid w:val="005069C1"/>
    <w:rsid w:val="0050750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376A0"/>
    <w:rsid w:val="005446D6"/>
    <w:rsid w:val="00547103"/>
    <w:rsid w:val="00560848"/>
    <w:rsid w:val="00565076"/>
    <w:rsid w:val="005656B4"/>
    <w:rsid w:val="0057073F"/>
    <w:rsid w:val="0057200E"/>
    <w:rsid w:val="00572969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A79D3"/>
    <w:rsid w:val="005B3E17"/>
    <w:rsid w:val="005B588B"/>
    <w:rsid w:val="005C047C"/>
    <w:rsid w:val="005C0FBD"/>
    <w:rsid w:val="005D367A"/>
    <w:rsid w:val="005D377B"/>
    <w:rsid w:val="005D3E99"/>
    <w:rsid w:val="005E15AC"/>
    <w:rsid w:val="005E2EF3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13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05FF2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54670"/>
    <w:rsid w:val="00760C41"/>
    <w:rsid w:val="0076560A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C5DF3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1764"/>
    <w:rsid w:val="008443FA"/>
    <w:rsid w:val="00844602"/>
    <w:rsid w:val="00845881"/>
    <w:rsid w:val="00845AEA"/>
    <w:rsid w:val="008478B1"/>
    <w:rsid w:val="00850EC8"/>
    <w:rsid w:val="00851354"/>
    <w:rsid w:val="00852279"/>
    <w:rsid w:val="00854D77"/>
    <w:rsid w:val="008574D1"/>
    <w:rsid w:val="008576F6"/>
    <w:rsid w:val="00857713"/>
    <w:rsid w:val="008607DE"/>
    <w:rsid w:val="00862C21"/>
    <w:rsid w:val="00866C85"/>
    <w:rsid w:val="00874376"/>
    <w:rsid w:val="00882053"/>
    <w:rsid w:val="00891508"/>
    <w:rsid w:val="008924DB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00D9"/>
    <w:rsid w:val="008F6EDE"/>
    <w:rsid w:val="00900B9F"/>
    <w:rsid w:val="00902002"/>
    <w:rsid w:val="00902CEB"/>
    <w:rsid w:val="00905BCF"/>
    <w:rsid w:val="009064C0"/>
    <w:rsid w:val="00907EC2"/>
    <w:rsid w:val="0091054E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07A3"/>
    <w:rsid w:val="00962A4D"/>
    <w:rsid w:val="00964A22"/>
    <w:rsid w:val="00967C71"/>
    <w:rsid w:val="00974E61"/>
    <w:rsid w:val="009770A2"/>
    <w:rsid w:val="00977556"/>
    <w:rsid w:val="009800AB"/>
    <w:rsid w:val="00981DFC"/>
    <w:rsid w:val="009856A1"/>
    <w:rsid w:val="009902D2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177B"/>
    <w:rsid w:val="009E17E1"/>
    <w:rsid w:val="009E45C5"/>
    <w:rsid w:val="009E47B1"/>
    <w:rsid w:val="009E5630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031F"/>
    <w:rsid w:val="00A41DA3"/>
    <w:rsid w:val="00A43B4C"/>
    <w:rsid w:val="00A478DC"/>
    <w:rsid w:val="00A67415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1AE8"/>
    <w:rsid w:val="00AB4693"/>
    <w:rsid w:val="00AB4C7D"/>
    <w:rsid w:val="00AB5327"/>
    <w:rsid w:val="00AB5F24"/>
    <w:rsid w:val="00AB6AE5"/>
    <w:rsid w:val="00AB7619"/>
    <w:rsid w:val="00AC01E7"/>
    <w:rsid w:val="00AC4E8F"/>
    <w:rsid w:val="00AC7B89"/>
    <w:rsid w:val="00AD2E3F"/>
    <w:rsid w:val="00AD4D22"/>
    <w:rsid w:val="00AD7995"/>
    <w:rsid w:val="00AE647C"/>
    <w:rsid w:val="00AE65F6"/>
    <w:rsid w:val="00AE6684"/>
    <w:rsid w:val="00AF053E"/>
    <w:rsid w:val="00AF1C59"/>
    <w:rsid w:val="00AF3A69"/>
    <w:rsid w:val="00B022FE"/>
    <w:rsid w:val="00B02D48"/>
    <w:rsid w:val="00B039E8"/>
    <w:rsid w:val="00B03AAE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0EB0"/>
    <w:rsid w:val="00B92CD3"/>
    <w:rsid w:val="00B958ED"/>
    <w:rsid w:val="00BA18A1"/>
    <w:rsid w:val="00BA1A23"/>
    <w:rsid w:val="00BB7A52"/>
    <w:rsid w:val="00BB7D77"/>
    <w:rsid w:val="00BC174D"/>
    <w:rsid w:val="00BC2CD2"/>
    <w:rsid w:val="00BC6483"/>
    <w:rsid w:val="00BC69E3"/>
    <w:rsid w:val="00BC7335"/>
    <w:rsid w:val="00BD3F03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34EC"/>
    <w:rsid w:val="00C15FC9"/>
    <w:rsid w:val="00C172AE"/>
    <w:rsid w:val="00C226FA"/>
    <w:rsid w:val="00C22E36"/>
    <w:rsid w:val="00C24816"/>
    <w:rsid w:val="00C26142"/>
    <w:rsid w:val="00C343F5"/>
    <w:rsid w:val="00C3783E"/>
    <w:rsid w:val="00C40555"/>
    <w:rsid w:val="00C40D51"/>
    <w:rsid w:val="00C429A6"/>
    <w:rsid w:val="00C47B61"/>
    <w:rsid w:val="00C504F8"/>
    <w:rsid w:val="00C52097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3076"/>
    <w:rsid w:val="00D3427F"/>
    <w:rsid w:val="00D36857"/>
    <w:rsid w:val="00D442BE"/>
    <w:rsid w:val="00D46335"/>
    <w:rsid w:val="00D557CD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01F1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4524D"/>
    <w:rsid w:val="00E47330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215E"/>
    <w:rsid w:val="00EC662E"/>
    <w:rsid w:val="00EC6804"/>
    <w:rsid w:val="00ED1F6B"/>
    <w:rsid w:val="00EE049D"/>
    <w:rsid w:val="00EE25BE"/>
    <w:rsid w:val="00EE2721"/>
    <w:rsid w:val="00EE2A0B"/>
    <w:rsid w:val="00EE64C7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4D6D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BB0"/>
    <w:rsid w:val="00F81CDB"/>
    <w:rsid w:val="00F84284"/>
    <w:rsid w:val="00F849BE"/>
    <w:rsid w:val="00F94A4B"/>
    <w:rsid w:val="00F94FAE"/>
    <w:rsid w:val="00F97AD4"/>
    <w:rsid w:val="00FA2122"/>
    <w:rsid w:val="00FA5F1A"/>
    <w:rsid w:val="00FB0917"/>
    <w:rsid w:val="00FB2DE8"/>
    <w:rsid w:val="00FB3BCE"/>
    <w:rsid w:val="00FB59FB"/>
    <w:rsid w:val="00FB72A0"/>
    <w:rsid w:val="00FC35C5"/>
    <w:rsid w:val="00FC7DBF"/>
    <w:rsid w:val="00FE4FE6"/>
    <w:rsid w:val="00FF15C8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02B11"/>
  <w15:chartTrackingRefBased/>
  <w15:docId w15:val="{EE5A7194-D618-4703-A0C3-E89477CA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Titel">
    <w:name w:val="Title"/>
    <w:basedOn w:val="Standard"/>
    <w:link w:val="TitelZchn"/>
    <w:uiPriority w:val="10"/>
    <w:qFormat/>
    <w:rsid w:val="00C134EC"/>
    <w:pPr>
      <w:widowControl w:val="0"/>
      <w:tabs>
        <w:tab w:val="clear" w:pos="340"/>
        <w:tab w:val="clear" w:pos="595"/>
        <w:tab w:val="clear" w:pos="851"/>
      </w:tabs>
      <w:autoSpaceDE w:val="0"/>
      <w:autoSpaceDN w:val="0"/>
      <w:spacing w:before="85" w:line="240" w:lineRule="auto"/>
      <w:ind w:left="1359"/>
    </w:pPr>
    <w:rPr>
      <w:rFonts w:eastAsia="Arial" w:cs="Arial"/>
      <w:b/>
      <w:bCs/>
      <w:sz w:val="41"/>
      <w:szCs w:val="41"/>
    </w:rPr>
  </w:style>
  <w:style w:type="character" w:customStyle="1" w:styleId="TitelZchn">
    <w:name w:val="Titel Zchn"/>
    <w:basedOn w:val="Absatz-Standardschriftart"/>
    <w:link w:val="Titel"/>
    <w:uiPriority w:val="10"/>
    <w:rsid w:val="00C134EC"/>
    <w:rPr>
      <w:rFonts w:ascii="Arial" w:eastAsia="Arial" w:hAnsi="Arial" w:cs="Arial"/>
      <w:b/>
      <w:bCs/>
      <w:sz w:val="41"/>
      <w:szCs w:val="41"/>
    </w:rPr>
  </w:style>
  <w:style w:type="character" w:customStyle="1" w:styleId="content">
    <w:name w:val="content"/>
    <w:basedOn w:val="Absatz-Standardschriftart"/>
    <w:rsid w:val="00246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43</cp:revision>
  <cp:lastPrinted>2022-09-06T09:11:00Z</cp:lastPrinted>
  <dcterms:created xsi:type="dcterms:W3CDTF">2022-08-01T12:41:00Z</dcterms:created>
  <dcterms:modified xsi:type="dcterms:W3CDTF">2022-09-09T06:22:00Z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