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1A29285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6F9208BB" w14:textId="0027855A" w:rsidR="00FB59FB" w:rsidRPr="00BF21CC" w:rsidRDefault="00FB59FB" w:rsidP="004F4C13">
            <w:pPr>
              <w:pageBreakBefore/>
            </w:pPr>
          </w:p>
        </w:tc>
        <w:tc>
          <w:tcPr>
            <w:tcW w:w="4186" w:type="dxa"/>
            <w:noWrap/>
            <w:vAlign w:val="bottom"/>
          </w:tcPr>
          <w:p w14:paraId="5065D9AE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6E5CC9D7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8B830F1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4D3A86DC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95482C2" w14:textId="2F43D3E2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944F8F">
              <w:t>2</w:t>
            </w:r>
          </w:p>
        </w:tc>
      </w:tr>
      <w:tr w:rsidR="00BF17F2" w:rsidRPr="00BF17F2" w14:paraId="38B9B8A8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37FD5F9B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E499A86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7EDE4CA" w14:textId="33266D35" w:rsidR="007B4ECE" w:rsidRDefault="00944F8F" w:rsidP="00944F8F">
      <w:pPr>
        <w:pStyle w:val="ekvue1arial"/>
      </w:pPr>
      <w:bookmarkStart w:id="0" w:name="bmStart"/>
      <w:bookmarkEnd w:id="0"/>
      <w:r>
        <w:t>Anlaute erkennen</w:t>
      </w:r>
      <w:r w:rsidR="00FA164B">
        <w:t xml:space="preserve"> und zuordnen</w:t>
      </w:r>
    </w:p>
    <w:p w14:paraId="0E47652E" w14:textId="6DD4AC94" w:rsidR="00AB7392" w:rsidRDefault="00AB7392" w:rsidP="00A862E3">
      <w:pPr>
        <w:pStyle w:val="ekvbild"/>
      </w:pPr>
    </w:p>
    <w:p w14:paraId="57B64B63" w14:textId="78BF23BB" w:rsidR="00944F8F" w:rsidRPr="00D3427F" w:rsidRDefault="00944F8F" w:rsidP="00944F8F">
      <w:pPr>
        <w:pStyle w:val="ekvnummerierung"/>
        <w:framePr w:wrap="around"/>
      </w:pPr>
      <w:r>
        <w:t>1</w:t>
      </w:r>
    </w:p>
    <w:p w14:paraId="57CAAC5A" w14:textId="77777777" w:rsidR="00944F8F" w:rsidRPr="00287B24" w:rsidRDefault="00944F8F" w:rsidP="00944F8F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1542D66F" wp14:editId="73F6F70B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9DCB4" w14:textId="383CA033" w:rsidR="00944F8F" w:rsidRPr="00944F8F" w:rsidRDefault="00CE6E37" w:rsidP="00944F8F">
      <w:pPr>
        <w:rPr>
          <w:rStyle w:val="ekvarbeitsanweisungdeutsch"/>
        </w:rPr>
      </w:pPr>
      <w:r w:rsidRPr="00CE6E37">
        <w:rPr>
          <w:rStyle w:val="ekvarbeitsanweisungdeutsch"/>
        </w:rPr>
        <w:t>Welches Wort beginnt mit dem Laut? Verbinde.</w:t>
      </w:r>
    </w:p>
    <w:p w14:paraId="1DE80C7B" w14:textId="67F854CF" w:rsidR="00944F8F" w:rsidRPr="00BE6D75" w:rsidRDefault="00A862E3" w:rsidP="001A30DE">
      <w:r>
        <w:rPr>
          <w:noProof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3F236028" wp14:editId="40746E53">
                <wp:simplePos x="0" y="0"/>
                <wp:positionH relativeFrom="column">
                  <wp:posOffset>2592195</wp:posOffset>
                </wp:positionH>
                <wp:positionV relativeFrom="paragraph">
                  <wp:posOffset>193040</wp:posOffset>
                </wp:positionV>
                <wp:extent cx="878618" cy="540000"/>
                <wp:effectExtent l="0" t="0" r="17145" b="1270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618" cy="540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3B6D357" w14:textId="463769EF" w:rsidR="00944F8F" w:rsidRPr="009F0109" w:rsidRDefault="00944F8F" w:rsidP="00944F8F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236028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204.1pt;margin-top:15.2pt;width:69.2pt;height:42.5pt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" filled="f" strokecolor="black [3213]" strokeweight=".5pt">
                <v:textbox>
                  <w:txbxContent>
                    <w:p w14:paraId="13B6D357" w14:textId="463769EF" w:rsidR="00944F8F" w:rsidRPr="009F0109" w:rsidRDefault="00944F8F" w:rsidP="00944F8F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3898C7E" wp14:editId="67070DB3">
                <wp:simplePos x="0" y="0"/>
                <wp:positionH relativeFrom="column">
                  <wp:posOffset>5409</wp:posOffset>
                </wp:positionH>
                <wp:positionV relativeFrom="paragraph">
                  <wp:posOffset>193750</wp:posOffset>
                </wp:positionV>
                <wp:extent cx="539599" cy="539750"/>
                <wp:effectExtent l="0" t="0" r="13335" b="1270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B94782" w14:textId="005DB2E8" w:rsidR="00944F8F" w:rsidRPr="00CE6E37" w:rsidRDefault="00944F8F" w:rsidP="00944F8F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E6E37">
                              <w:rPr>
                                <w:sz w:val="40"/>
                                <w:szCs w:val="40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98C7E" id="Textfeld 2" o:spid="_x0000_s1027" type="#_x0000_t202" style="position:absolute;margin-left:.45pt;margin-top:15.25pt;width:42.5pt;height:42.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" fillcolor="white [3212]" strokecolor="black [3213]" strokeweight=".5pt">
                <v:textbox>
                  <w:txbxContent>
                    <w:p w14:paraId="64B94782" w14:textId="005DB2E8" w:rsidR="00944F8F" w:rsidRPr="00CE6E37" w:rsidRDefault="00944F8F" w:rsidP="00944F8F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E6E37">
                        <w:rPr>
                          <w:sz w:val="40"/>
                          <w:szCs w:val="40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50E69A9F" w14:textId="35BCC629" w:rsidR="001A30DE" w:rsidRDefault="00A862E3" w:rsidP="001A30DE">
      <w:r>
        <w:rPr>
          <w:noProof/>
        </w:rPr>
        <w:drawing>
          <wp:anchor distT="0" distB="0" distL="114300" distR="114300" simplePos="0" relativeHeight="251613183" behindDoc="1" locked="0" layoutInCell="1" allowOverlap="1" wp14:anchorId="7E904944" wp14:editId="775E4773">
            <wp:simplePos x="0" y="0"/>
            <wp:positionH relativeFrom="column">
              <wp:posOffset>2761996</wp:posOffset>
            </wp:positionH>
            <wp:positionV relativeFrom="paragraph">
              <wp:posOffset>8890</wp:posOffset>
            </wp:positionV>
            <wp:extent cx="521970" cy="521970"/>
            <wp:effectExtent l="0" t="0" r="0" b="0"/>
            <wp:wrapNone/>
            <wp:docPr id="79" name="Grafik 79" descr="S537Sammel_Online_GSV_Zebra_Anlautbild_sw_Din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52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33ABA" w14:textId="0FD73D28" w:rsidR="001A30DE" w:rsidRDefault="00A862E3" w:rsidP="001A30D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6E7B89" wp14:editId="66A8E796">
                <wp:simplePos x="0" y="0"/>
                <wp:positionH relativeFrom="column">
                  <wp:posOffset>548182</wp:posOffset>
                </wp:positionH>
                <wp:positionV relativeFrom="paragraph">
                  <wp:posOffset>76231</wp:posOffset>
                </wp:positionV>
                <wp:extent cx="2043953" cy="1877698"/>
                <wp:effectExtent l="0" t="0" r="33020" b="27305"/>
                <wp:wrapNone/>
                <wp:docPr id="75" name="Gerader Verbinde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3953" cy="187769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54DED1" id="Gerader Verbinder 7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15pt,6pt" to="204.1pt,1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662B66CA" wp14:editId="46611335">
                <wp:simplePos x="0" y="0"/>
                <wp:positionH relativeFrom="column">
                  <wp:posOffset>2561080</wp:posOffset>
                </wp:positionH>
                <wp:positionV relativeFrom="paragraph">
                  <wp:posOffset>40640</wp:posOffset>
                </wp:positionV>
                <wp:extent cx="78497" cy="3193160"/>
                <wp:effectExtent l="0" t="0" r="0" b="7620"/>
                <wp:wrapNone/>
                <wp:docPr id="16" name="Gruppieren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97" cy="3193160"/>
                          <a:chOff x="0" y="0"/>
                          <a:chExt cx="78497" cy="3193160"/>
                        </a:xfrm>
                      </wpg:grpSpPr>
                      <wps:wsp>
                        <wps:cNvPr id="80" name="Ellipse 8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27"/>
                            <a:ext cx="78723" cy="7827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Ellipse 1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626126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Ellipse 1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252026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Ellipse 1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86814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Ellipse 1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49404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lipse 1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311505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1546F3" id="Gruppieren 16" o:spid="_x0000_s1026" style="position:absolute;margin-left:201.65pt;margin-top:3.2pt;width:6.2pt;height:251.45pt;z-index:251728896" coordsize="784,31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">
                <v:oval id="Ellipse 80" o:spid="_x0000_s1027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" fillcolor="black" stroked="f"/>
                <v:oval id="Ellipse 11" o:spid="_x0000_s1028" style="position:absolute;top:626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" fillcolor="black" stroked="f"/>
                <v:oval id="Ellipse 12" o:spid="_x0000_s1029" style="position:absolute;top:1252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" fillcolor="black" stroked="f"/>
                <v:oval id="Ellipse 13" o:spid="_x0000_s1030" style="position:absolute;top:1868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" fillcolor="black" stroked="f"/>
                <v:oval id="Ellipse 14" o:spid="_x0000_s1031" style="position:absolute;top:2494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2owwAAANsAAAAPAAAAZHJzL2Rvd25yZXYueG1sRE/fa8Iw&#10;EH4X/B/CCXubqW6U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0UpdqMMAAADbAAAADwAA&#10;AAAAAAAAAAAAAAAHAgAAZHJzL2Rvd25yZXYueG1sUEsFBgAAAAADAAMAtwAAAPcCAAAAAA==&#10;" fillcolor="black" stroked="f"/>
                <v:oval id="Ellipse 15" o:spid="_x0000_s1032" style="position:absolute;top:3115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1120" behindDoc="0" locked="0" layoutInCell="1" allowOverlap="1" wp14:anchorId="436DC6E6" wp14:editId="0DD226A8">
                <wp:simplePos x="0" y="0"/>
                <wp:positionH relativeFrom="column">
                  <wp:posOffset>505963</wp:posOffset>
                </wp:positionH>
                <wp:positionV relativeFrom="paragraph">
                  <wp:posOffset>40640</wp:posOffset>
                </wp:positionV>
                <wp:extent cx="78497" cy="3193160"/>
                <wp:effectExtent l="0" t="0" r="0" b="7620"/>
                <wp:wrapNone/>
                <wp:docPr id="171" name="Gruppieren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97" cy="3193160"/>
                          <a:chOff x="0" y="0"/>
                          <a:chExt cx="78497" cy="3193160"/>
                        </a:xfrm>
                      </wpg:grpSpPr>
                      <wps:wsp>
                        <wps:cNvPr id="172" name="Ellipse 17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27"/>
                            <a:ext cx="78723" cy="7827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Ellipse 17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626126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Ellipse 17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252026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Ellipse 17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86814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Ellipse 17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49404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Ellipse 17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3115055"/>
                            <a:ext cx="78105" cy="7810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1F86B9" id="Gruppieren 171" o:spid="_x0000_s1026" style="position:absolute;margin-left:39.85pt;margin-top:3.2pt;width:6.2pt;height:251.45pt;z-index:251781120" coordsize="784,31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">
                <v:oval id="Ellipse 172" o:spid="_x0000_s1027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" fillcolor="black" stroked="f"/>
                <v:oval id="Ellipse 173" o:spid="_x0000_s1028" style="position:absolute;top:626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" fillcolor="black" stroked="f"/>
                <v:oval id="Ellipse 174" o:spid="_x0000_s1029" style="position:absolute;top:1252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" fillcolor="black" stroked="f"/>
                <v:oval id="Ellipse 175" o:spid="_x0000_s1030" style="position:absolute;top:1868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" fillcolor="black" stroked="f"/>
                <v:oval id="Ellipse 176" o:spid="_x0000_s1031" style="position:absolute;top:2494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" fillcolor="black" stroked="f"/>
                <v:oval id="Ellipse 177" o:spid="_x0000_s1032" style="position:absolute;top:31150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" fillcolor="black" stroked="f"/>
              </v:group>
            </w:pict>
          </mc:Fallback>
        </mc:AlternateContent>
      </w:r>
    </w:p>
    <w:p w14:paraId="19F0CD39" w14:textId="034DA95A" w:rsidR="001A30DE" w:rsidRDefault="001A30DE" w:rsidP="001A30DE"/>
    <w:p w14:paraId="343237AD" w14:textId="5316EA6C" w:rsidR="001A30DE" w:rsidRDefault="00A862E3" w:rsidP="001A30DE">
      <w:r>
        <w:rPr>
          <w:noProof/>
        </w:rPr>
        <w:drawing>
          <wp:anchor distT="0" distB="0" distL="114300" distR="114300" simplePos="0" relativeHeight="251736064" behindDoc="0" locked="0" layoutInCell="1" allowOverlap="1" wp14:anchorId="7A7BF3FB" wp14:editId="5A9A5359">
            <wp:simplePos x="0" y="0"/>
            <wp:positionH relativeFrom="column">
              <wp:posOffset>2801232</wp:posOffset>
            </wp:positionH>
            <wp:positionV relativeFrom="paragraph">
              <wp:posOffset>112395</wp:posOffset>
            </wp:positionV>
            <wp:extent cx="388154" cy="388154"/>
            <wp:effectExtent l="0" t="0" r="0" b="0"/>
            <wp:wrapNone/>
            <wp:docPr id="93" name="Grafik 93" descr="S537Sammel_Online_GSV_Zebra_Anlautbild_sw_Na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154" cy="3881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8675E09" wp14:editId="7563E268">
                <wp:simplePos x="0" y="0"/>
                <wp:positionH relativeFrom="column">
                  <wp:posOffset>2592070</wp:posOffset>
                </wp:positionH>
                <wp:positionV relativeFrom="paragraph">
                  <wp:posOffset>26035</wp:posOffset>
                </wp:positionV>
                <wp:extent cx="878205" cy="539750"/>
                <wp:effectExtent l="0" t="0" r="17145" b="12700"/>
                <wp:wrapNone/>
                <wp:docPr id="33" name="Textfeld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1FB77B5" w14:textId="4F2AAD31" w:rsidR="00844C7D" w:rsidRPr="009F0109" w:rsidRDefault="00844C7D" w:rsidP="00844C7D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675E09" id="Textfeld 33" o:spid="_x0000_s1028" type="#_x0000_t202" style="position:absolute;margin-left:204.1pt;margin-top:2.05pt;width:69.15pt;height:42.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" fillcolor="white [3212]" strokecolor="black [3213]" strokeweight=".5pt">
                <v:textbox>
                  <w:txbxContent>
                    <w:p w14:paraId="11FB77B5" w14:textId="4F2AAD31" w:rsidR="00844C7D" w:rsidRPr="009F0109" w:rsidRDefault="00844C7D" w:rsidP="00844C7D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158" behindDoc="1" locked="0" layoutInCell="1" allowOverlap="1" wp14:anchorId="775DD945" wp14:editId="0AEC0B3F">
                <wp:simplePos x="0" y="0"/>
                <wp:positionH relativeFrom="column">
                  <wp:posOffset>2592070</wp:posOffset>
                </wp:positionH>
                <wp:positionV relativeFrom="paragraph">
                  <wp:posOffset>647065</wp:posOffset>
                </wp:positionV>
                <wp:extent cx="878205" cy="539750"/>
                <wp:effectExtent l="0" t="0" r="17145" b="1270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539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18C38EA" w14:textId="3C640D3B" w:rsidR="00844C7D" w:rsidRPr="009F0109" w:rsidRDefault="00844C7D" w:rsidP="00844C7D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5DD945" id="Textfeld 36" o:spid="_x0000_s1029" type="#_x0000_t202" style="position:absolute;margin-left:204.1pt;margin-top:50.95pt;width:69.15pt;height:42.5pt;z-index:-25170432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" filled="f" strokecolor="black [3213]" strokeweight=".5pt">
                <v:textbox>
                  <w:txbxContent>
                    <w:p w14:paraId="618C38EA" w14:textId="3C640D3B" w:rsidR="00844C7D" w:rsidRPr="009F0109" w:rsidRDefault="00844C7D" w:rsidP="00844C7D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B02719E" wp14:editId="15C0540F">
                <wp:simplePos x="0" y="0"/>
                <wp:positionH relativeFrom="column">
                  <wp:posOffset>2592070</wp:posOffset>
                </wp:positionH>
                <wp:positionV relativeFrom="paragraph">
                  <wp:posOffset>1278255</wp:posOffset>
                </wp:positionV>
                <wp:extent cx="878205" cy="539750"/>
                <wp:effectExtent l="0" t="0" r="17145" b="12700"/>
                <wp:wrapNone/>
                <wp:docPr id="39" name="Textfeld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7FE5871" w14:textId="4582F519" w:rsidR="00844C7D" w:rsidRPr="009F0109" w:rsidRDefault="00844C7D" w:rsidP="00844C7D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2719E" id="Textfeld 39" o:spid="_x0000_s1030" type="#_x0000_t202" style="position:absolute;margin-left:204.1pt;margin-top:100.65pt;width:69.15pt;height:42.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" fillcolor="white [3212]" strokecolor="black [3213]" strokeweight=".5pt">
                <v:textbox>
                  <w:txbxContent>
                    <w:p w14:paraId="17FE5871" w14:textId="4582F519" w:rsidR="00844C7D" w:rsidRPr="009F0109" w:rsidRDefault="00844C7D" w:rsidP="00844C7D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AF7578" wp14:editId="42AED07F">
                <wp:simplePos x="0" y="0"/>
                <wp:positionH relativeFrom="column">
                  <wp:posOffset>2592070</wp:posOffset>
                </wp:positionH>
                <wp:positionV relativeFrom="paragraph">
                  <wp:posOffset>1903730</wp:posOffset>
                </wp:positionV>
                <wp:extent cx="878205" cy="539750"/>
                <wp:effectExtent l="0" t="0" r="17145" b="1270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7222CA3" w14:textId="43890801" w:rsidR="00844C7D" w:rsidRPr="009F0109" w:rsidRDefault="00844C7D" w:rsidP="00844C7D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AF7578" id="Textfeld 42" o:spid="_x0000_s1031" type="#_x0000_t202" style="position:absolute;margin-left:204.1pt;margin-top:149.9pt;width:69.15pt;height:42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" fillcolor="white [3212]" strokecolor="black [3213]" strokeweight=".5pt">
                <v:textbox>
                  <w:txbxContent>
                    <w:p w14:paraId="77222CA3" w14:textId="43890801" w:rsidR="00844C7D" w:rsidRPr="009F0109" w:rsidRDefault="00844C7D" w:rsidP="00844C7D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773F51C0" wp14:editId="0AA49C65">
            <wp:simplePos x="0" y="0"/>
            <wp:positionH relativeFrom="column">
              <wp:posOffset>2802255</wp:posOffset>
            </wp:positionH>
            <wp:positionV relativeFrom="paragraph">
              <wp:posOffset>2560320</wp:posOffset>
            </wp:positionV>
            <wp:extent cx="449580" cy="449580"/>
            <wp:effectExtent l="0" t="0" r="7620" b="7620"/>
            <wp:wrapNone/>
            <wp:docPr id="99" name="Grafik 99" descr="S537Sammel_Online_GSV_Zebra_Anlautbild_sw_Tisch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AB1CB3" wp14:editId="31399F64">
                <wp:simplePos x="0" y="0"/>
                <wp:positionH relativeFrom="column">
                  <wp:posOffset>2592070</wp:posOffset>
                </wp:positionH>
                <wp:positionV relativeFrom="paragraph">
                  <wp:posOffset>2524760</wp:posOffset>
                </wp:positionV>
                <wp:extent cx="878205" cy="539750"/>
                <wp:effectExtent l="0" t="0" r="17145" b="12700"/>
                <wp:wrapNone/>
                <wp:docPr id="45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8205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943C840" w14:textId="71707519" w:rsidR="00844C7D" w:rsidRPr="009F0109" w:rsidRDefault="00844C7D" w:rsidP="00844C7D">
                            <w:pPr>
                              <w:pStyle w:val="ekvaufgabenwortkarte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B1CB3" id="Textfeld 45" o:spid="_x0000_s1032" type="#_x0000_t202" style="position:absolute;margin-left:204.1pt;margin-top:198.8pt;width:69.15pt;height:4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" fillcolor="white [3212]" strokecolor="black [3213]" strokeweight=".5pt">
                <v:textbox>
                  <w:txbxContent>
                    <w:p w14:paraId="0943C840" w14:textId="71707519" w:rsidR="00844C7D" w:rsidRPr="009F0109" w:rsidRDefault="00844C7D" w:rsidP="00844C7D">
                      <w:pPr>
                        <w:pStyle w:val="ekvaufgabenwortkarte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6EFCD53F" wp14:editId="2AF1C3D9">
                <wp:simplePos x="0" y="0"/>
                <wp:positionH relativeFrom="column">
                  <wp:posOffset>520</wp:posOffset>
                </wp:positionH>
                <wp:positionV relativeFrom="paragraph">
                  <wp:posOffset>27169</wp:posOffset>
                </wp:positionV>
                <wp:extent cx="539599" cy="539750"/>
                <wp:effectExtent l="0" t="0" r="13335" b="1270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515E7B7B" w14:textId="128B8C69" w:rsidR="001A30DE" w:rsidRPr="00CE6E37" w:rsidRDefault="00844C7D" w:rsidP="001A30DE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E6E37">
                              <w:rPr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FCD53F" id="Textfeld 18" o:spid="_x0000_s1033" type="#_x0000_t202" style="position:absolute;margin-left:.05pt;margin-top:2.15pt;width:42.5pt;height:42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" fillcolor="white [3212]" strokecolor="black [3213]" strokeweight=".5pt">
                <v:textbox>
                  <w:txbxContent>
                    <w:p w14:paraId="515E7B7B" w14:textId="128B8C69" w:rsidR="001A30DE" w:rsidRPr="00CE6E37" w:rsidRDefault="00844C7D" w:rsidP="001A30DE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E6E37">
                        <w:rPr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4CE939CE" w14:textId="367AB3BB" w:rsidR="001A30DE" w:rsidRDefault="001A30DE" w:rsidP="001A30DE"/>
    <w:p w14:paraId="0FC7E051" w14:textId="507A1065" w:rsidR="001A30DE" w:rsidRDefault="001A30DE" w:rsidP="001A30DE"/>
    <w:p w14:paraId="38F73A31" w14:textId="7F18AEEB" w:rsidR="001A30DE" w:rsidRDefault="007E3F6A" w:rsidP="001A30DE">
      <w:r>
        <w:rPr>
          <w:noProof/>
        </w:rPr>
        <w:drawing>
          <wp:anchor distT="0" distB="0" distL="114300" distR="114300" simplePos="0" relativeHeight="251611133" behindDoc="1" locked="0" layoutInCell="1" allowOverlap="1" wp14:anchorId="528B2677" wp14:editId="70E3A694">
            <wp:simplePos x="0" y="0"/>
            <wp:positionH relativeFrom="column">
              <wp:posOffset>2770505</wp:posOffset>
            </wp:positionH>
            <wp:positionV relativeFrom="paragraph">
              <wp:posOffset>110490</wp:posOffset>
            </wp:positionV>
            <wp:extent cx="571500" cy="571500"/>
            <wp:effectExtent l="0" t="0" r="0" b="0"/>
            <wp:wrapNone/>
            <wp:docPr id="100" name="Grafik 100" descr="S537Sammel_Online_GSV_Zebra_Anlautbild_sw_Wolk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2E3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0DCFE2A" wp14:editId="17F32ACD">
                <wp:simplePos x="0" y="0"/>
                <wp:positionH relativeFrom="column">
                  <wp:posOffset>5409</wp:posOffset>
                </wp:positionH>
                <wp:positionV relativeFrom="paragraph">
                  <wp:posOffset>53819</wp:posOffset>
                </wp:positionV>
                <wp:extent cx="539599" cy="539750"/>
                <wp:effectExtent l="0" t="0" r="13335" b="12700"/>
                <wp:wrapNone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F4555C3" w14:textId="3ADBA161" w:rsidR="001A30DE" w:rsidRPr="00CE6E37" w:rsidRDefault="00453F61" w:rsidP="001A30DE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E6E37">
                              <w:rPr>
                                <w:sz w:val="40"/>
                                <w:szCs w:val="40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DCFE2A" id="Textfeld 21" o:spid="_x0000_s1034" type="#_x0000_t202" style="position:absolute;margin-left:.45pt;margin-top:4.25pt;width:42.5pt;height:42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" fillcolor="white [3212]" strokecolor="black [3213]" strokeweight=".5pt">
                <v:textbox>
                  <w:txbxContent>
                    <w:p w14:paraId="6F4555C3" w14:textId="3ADBA161" w:rsidR="001A30DE" w:rsidRPr="00CE6E37" w:rsidRDefault="00453F61" w:rsidP="001A30DE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E6E37">
                        <w:rPr>
                          <w:sz w:val="40"/>
                          <w:szCs w:val="40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14:paraId="233F62FD" w14:textId="5F81475E" w:rsidR="001A30DE" w:rsidRDefault="001A30DE" w:rsidP="001A30DE"/>
    <w:p w14:paraId="41284CCD" w14:textId="79D2514B" w:rsidR="001A30DE" w:rsidRDefault="001A30DE" w:rsidP="001A30DE"/>
    <w:p w14:paraId="0C365D4F" w14:textId="4B283AE0" w:rsidR="001A30DE" w:rsidRDefault="007E3F6A" w:rsidP="001A30DE">
      <w:r>
        <w:rPr>
          <w:noProof/>
        </w:rPr>
        <w:drawing>
          <wp:anchor distT="0" distB="0" distL="114300" distR="114300" simplePos="0" relativeHeight="251738112" behindDoc="0" locked="0" layoutInCell="1" allowOverlap="1" wp14:anchorId="34AD359A" wp14:editId="2B42E99C">
            <wp:simplePos x="0" y="0"/>
            <wp:positionH relativeFrom="column">
              <wp:posOffset>2781935</wp:posOffset>
            </wp:positionH>
            <wp:positionV relativeFrom="paragraph">
              <wp:posOffset>111760</wp:posOffset>
            </wp:positionV>
            <wp:extent cx="480695" cy="480695"/>
            <wp:effectExtent l="0" t="0" r="0" b="0"/>
            <wp:wrapNone/>
            <wp:docPr id="96" name="Grafik 96" descr="S537Sammel_Online_GSV_Zebra_Anlautbild_sw_Rake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695" cy="480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2E3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7F684DC" wp14:editId="66BDAFEF">
                <wp:simplePos x="0" y="0"/>
                <wp:positionH relativeFrom="column">
                  <wp:posOffset>5409</wp:posOffset>
                </wp:positionH>
                <wp:positionV relativeFrom="paragraph">
                  <wp:posOffset>90248</wp:posOffset>
                </wp:positionV>
                <wp:extent cx="539599" cy="539750"/>
                <wp:effectExtent l="0" t="0" r="13335" b="12700"/>
                <wp:wrapNone/>
                <wp:docPr id="24" name="Textfeld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9E34E2E" w14:textId="175A856E" w:rsidR="001A30DE" w:rsidRPr="00CE6E37" w:rsidRDefault="00844C7D" w:rsidP="001A30DE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E6E37">
                              <w:rPr>
                                <w:sz w:val="40"/>
                                <w:szCs w:val="40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F684DC" id="Textfeld 24" o:spid="_x0000_s1035" type="#_x0000_t202" style="position:absolute;margin-left:.45pt;margin-top:7.1pt;width:42.5pt;height:42.5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" fillcolor="white [3212]" strokecolor="black [3213]" strokeweight=".5pt">
                <v:textbox>
                  <w:txbxContent>
                    <w:p w14:paraId="49E34E2E" w14:textId="175A856E" w:rsidR="001A30DE" w:rsidRPr="00CE6E37" w:rsidRDefault="00844C7D" w:rsidP="001A30DE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E6E37">
                        <w:rPr>
                          <w:sz w:val="40"/>
                          <w:szCs w:val="4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</w:p>
    <w:p w14:paraId="361C1CA3" w14:textId="1D785B28" w:rsidR="001A30DE" w:rsidRDefault="001A30DE" w:rsidP="001A30DE"/>
    <w:p w14:paraId="75F7DB87" w14:textId="129CE8A6" w:rsidR="001A30DE" w:rsidRDefault="001A30DE" w:rsidP="001A30DE"/>
    <w:p w14:paraId="615697CE" w14:textId="312C0C6C" w:rsidR="001A30DE" w:rsidRDefault="00CC66D0" w:rsidP="001A30DE">
      <w:r>
        <w:rPr>
          <w:noProof/>
        </w:rPr>
        <w:drawing>
          <wp:anchor distT="0" distB="0" distL="114300" distR="114300" simplePos="0" relativeHeight="251729920" behindDoc="0" locked="0" layoutInCell="1" allowOverlap="1" wp14:anchorId="22C787C4" wp14:editId="61205698">
            <wp:simplePos x="0" y="0"/>
            <wp:positionH relativeFrom="column">
              <wp:posOffset>2801400</wp:posOffset>
            </wp:positionH>
            <wp:positionV relativeFrom="paragraph">
              <wp:posOffset>181248</wp:posOffset>
            </wp:positionV>
            <wp:extent cx="418011" cy="418011"/>
            <wp:effectExtent l="0" t="0" r="1270" b="1270"/>
            <wp:wrapNone/>
            <wp:docPr id="76" name="Grafik 76" descr="S537Sammel_Online_GSV_Zebra_Anlautbild_sw_Ameis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249" cy="420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2E3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BCFA1B5" wp14:editId="16134186">
                <wp:simplePos x="0" y="0"/>
                <wp:positionH relativeFrom="column">
                  <wp:posOffset>5409</wp:posOffset>
                </wp:positionH>
                <wp:positionV relativeFrom="paragraph">
                  <wp:posOffset>121788</wp:posOffset>
                </wp:positionV>
                <wp:extent cx="539599" cy="539750"/>
                <wp:effectExtent l="0" t="0" r="13335" b="12700"/>
                <wp:wrapNone/>
                <wp:docPr id="27" name="Textfel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6A7C8CD" w14:textId="2AE46745" w:rsidR="001A30DE" w:rsidRPr="00CE6E37" w:rsidRDefault="00844C7D" w:rsidP="001A30DE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E6E37">
                              <w:rPr>
                                <w:sz w:val="40"/>
                                <w:szCs w:val="40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CFA1B5" id="Textfeld 27" o:spid="_x0000_s1036" type="#_x0000_t202" style="position:absolute;margin-left:.45pt;margin-top:9.6pt;width:42.5pt;height:42.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" fillcolor="white [3212]" strokecolor="black [3213]" strokeweight=".5pt">
                <v:textbox>
                  <w:txbxContent>
                    <w:p w14:paraId="16A7C8CD" w14:textId="2AE46745" w:rsidR="001A30DE" w:rsidRPr="00CE6E37" w:rsidRDefault="00844C7D" w:rsidP="001A30DE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r w:rsidRPr="00CE6E37">
                        <w:rPr>
                          <w:sz w:val="40"/>
                          <w:szCs w:val="40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</w:p>
    <w:p w14:paraId="7EAFD8E6" w14:textId="09E75315" w:rsidR="001A30DE" w:rsidRDefault="001A30DE" w:rsidP="001A30DE"/>
    <w:p w14:paraId="79305C15" w14:textId="3E042742" w:rsidR="001A30DE" w:rsidRDefault="001A30DE" w:rsidP="001A30DE"/>
    <w:p w14:paraId="465DDCB6" w14:textId="2BB1F722" w:rsidR="001A30DE" w:rsidRDefault="00A862E3" w:rsidP="001A30DE"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24A5EF39" wp14:editId="7BC57DCE">
                <wp:simplePos x="0" y="0"/>
                <wp:positionH relativeFrom="column">
                  <wp:posOffset>5409</wp:posOffset>
                </wp:positionH>
                <wp:positionV relativeFrom="paragraph">
                  <wp:posOffset>148437</wp:posOffset>
                </wp:positionV>
                <wp:extent cx="539599" cy="539750"/>
                <wp:effectExtent l="0" t="0" r="13335" b="12700"/>
                <wp:wrapNone/>
                <wp:docPr id="30" name="Textfeld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599" cy="539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2986A353" w14:textId="5897A786" w:rsidR="001A30DE" w:rsidRPr="00CE6E37" w:rsidRDefault="007D6381" w:rsidP="001A30DE">
                            <w:pPr>
                              <w:pStyle w:val="ekvaufgabenwortkarte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bookmarkStart w:id="1" w:name="_GoBack"/>
                            <w:r w:rsidRPr="00CE6E37">
                              <w:rPr>
                                <w:sz w:val="40"/>
                                <w:szCs w:val="40"/>
                              </w:rPr>
                              <w:t>D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A5EF39" id="Textfeld 30" o:spid="_x0000_s1037" type="#_x0000_t202" style="position:absolute;margin-left:.45pt;margin-top:11.7pt;width:42.5pt;height:42.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" fillcolor="white [3212]" strokecolor="black [3213]" strokeweight=".5pt">
                <v:textbox>
                  <w:txbxContent>
                    <w:p w14:paraId="2986A353" w14:textId="5897A786" w:rsidR="001A30DE" w:rsidRPr="00CE6E37" w:rsidRDefault="007D6381" w:rsidP="001A30DE">
                      <w:pPr>
                        <w:pStyle w:val="ekvaufgabenwortkarte"/>
                        <w:jc w:val="center"/>
                        <w:rPr>
                          <w:sz w:val="40"/>
                          <w:szCs w:val="40"/>
                        </w:rPr>
                      </w:pPr>
                      <w:bookmarkStart w:id="2" w:name="_GoBack"/>
                      <w:r w:rsidRPr="00CE6E37">
                        <w:rPr>
                          <w:sz w:val="40"/>
                          <w:szCs w:val="40"/>
                        </w:rPr>
                        <w:t>D</w:t>
                      </w:r>
                      <w:bookmarkEnd w:id="2"/>
                    </w:p>
                  </w:txbxContent>
                </v:textbox>
              </v:shape>
            </w:pict>
          </mc:Fallback>
        </mc:AlternateContent>
      </w:r>
    </w:p>
    <w:p w14:paraId="1ECF8CE8" w14:textId="2BA60B4A" w:rsidR="001A30DE" w:rsidRDefault="001A30DE" w:rsidP="001A30DE"/>
    <w:p w14:paraId="6AB5B95B" w14:textId="7EA97D3D" w:rsidR="001A30DE" w:rsidRDefault="001A30DE" w:rsidP="001A30DE"/>
    <w:p w14:paraId="188C9A28" w14:textId="3D8B5603" w:rsidR="001A30DE" w:rsidRDefault="001A30DE" w:rsidP="001A30DE"/>
    <w:p w14:paraId="34DE69EC" w14:textId="4E28CAF4" w:rsidR="001A30DE" w:rsidRDefault="001A30DE" w:rsidP="001A30DE"/>
    <w:p w14:paraId="358F9391" w14:textId="25529656" w:rsidR="00844C7D" w:rsidRPr="00D3427F" w:rsidRDefault="00844C7D" w:rsidP="00844C7D">
      <w:pPr>
        <w:pStyle w:val="ekvnummerierung"/>
        <w:framePr w:wrap="around"/>
      </w:pPr>
      <w:r>
        <w:t>2</w:t>
      </w:r>
    </w:p>
    <w:p w14:paraId="6C5E2726" w14:textId="77777777" w:rsidR="00844C7D" w:rsidRPr="00287B24" w:rsidRDefault="00844C7D" w:rsidP="00844C7D">
      <w:pPr>
        <w:pStyle w:val="ekvpicto"/>
        <w:framePr w:wrap="around"/>
      </w:pPr>
      <w:r>
        <w:rPr>
          <w:noProof/>
          <w:lang w:eastAsia="de-DE"/>
        </w:rPr>
        <w:drawing>
          <wp:inline distT="0" distB="0" distL="0" distR="0" wp14:anchorId="7310C8B3" wp14:editId="50688217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00F1B" w14:textId="3B772F4D" w:rsidR="001A30DE" w:rsidRDefault="00844C7D" w:rsidP="001A30DE">
      <w:r>
        <w:t xml:space="preserve">Welche </w:t>
      </w:r>
      <w:r w:rsidR="004C533F">
        <w:t>Wörter</w:t>
      </w:r>
      <w:r>
        <w:t xml:space="preserve"> klingen </w:t>
      </w:r>
      <w:r w:rsidRPr="004C533F">
        <w:rPr>
          <w:b/>
          <w:bCs/>
        </w:rPr>
        <w:t>am Anfang</w:t>
      </w:r>
      <w:r>
        <w:t xml:space="preserve"> gleich? Verbinde.</w:t>
      </w:r>
    </w:p>
    <w:p w14:paraId="570E7DBD" w14:textId="6038D2D2" w:rsidR="00944F8F" w:rsidRDefault="007E3F6A" w:rsidP="001A30DE">
      <w:r>
        <w:rPr>
          <w:noProof/>
        </w:rPr>
        <w:drawing>
          <wp:anchor distT="0" distB="0" distL="114300" distR="114300" simplePos="0" relativeHeight="251773952" behindDoc="1" locked="0" layoutInCell="1" allowOverlap="1" wp14:anchorId="04CDC318" wp14:editId="4B31CEB8">
            <wp:simplePos x="0" y="0"/>
            <wp:positionH relativeFrom="column">
              <wp:posOffset>1939251</wp:posOffset>
            </wp:positionH>
            <wp:positionV relativeFrom="paragraph">
              <wp:posOffset>167873</wp:posOffset>
            </wp:positionV>
            <wp:extent cx="585963" cy="585963"/>
            <wp:effectExtent l="0" t="0" r="5080" b="5080"/>
            <wp:wrapNone/>
            <wp:docPr id="145" name="Grafik 145" descr="S537Sammel_Online_GSV_Zebra_Anlautbild_sw_Aut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935" cy="589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2E3">
        <w:rPr>
          <w:noProof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 wp14:anchorId="0A89F968" wp14:editId="7A34A068">
                <wp:simplePos x="0" y="0"/>
                <wp:positionH relativeFrom="column">
                  <wp:posOffset>3080056</wp:posOffset>
                </wp:positionH>
                <wp:positionV relativeFrom="paragraph">
                  <wp:posOffset>196850</wp:posOffset>
                </wp:positionV>
                <wp:extent cx="2741930" cy="1476375"/>
                <wp:effectExtent l="0" t="0" r="20320" b="28575"/>
                <wp:wrapNone/>
                <wp:docPr id="150" name="Gruppieren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1930" cy="1476375"/>
                          <a:chOff x="0" y="0"/>
                          <a:chExt cx="2741930" cy="1476375"/>
                        </a:xfrm>
                      </wpg:grpSpPr>
                      <wps:wsp>
                        <wps:cNvPr id="15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41930" cy="1476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2" name="Gruppieren 152"/>
                        <wpg:cNvGrpSpPr/>
                        <wpg:grpSpPr>
                          <a:xfrm>
                            <a:off x="855722" y="342288"/>
                            <a:ext cx="958668" cy="792249"/>
                            <a:chOff x="0" y="0"/>
                            <a:chExt cx="958668" cy="792249"/>
                          </a:xfrm>
                        </wpg:grpSpPr>
                        <wpg:grpSp>
                          <wpg:cNvPr id="153" name="Gruppieren 153"/>
                          <wpg:cNvGrpSpPr/>
                          <wpg:grpSpPr>
                            <a:xfrm>
                              <a:off x="880171" y="0"/>
                              <a:ext cx="78497" cy="792249"/>
                              <a:chOff x="0" y="0"/>
                              <a:chExt cx="78497" cy="792249"/>
                            </a:xfrm>
                          </wpg:grpSpPr>
                          <wps:wsp>
                            <wps:cNvPr id="154" name="Ellipse 154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227"/>
                                <a:ext cx="78723" cy="78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5" name="Ellipse 155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714144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56" name="Ellipse 15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356959"/>
                              <a:ext cx="78105" cy="7810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C368B59" id="Gruppieren 150" o:spid="_x0000_s1026" style="position:absolute;margin-left:242.5pt;margin-top:15.5pt;width:215.9pt;height:116.25pt;z-index:-251540480" coordsize="27419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">
                <v:rect id="Rectangle 3" o:spid="_x0000_s1027" style="position:absolute;width:27419;height:1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" strokeweight=".5pt"/>
                <v:group id="Gruppieren 152" o:spid="_x0000_s1028" style="position:absolute;left:8557;top:3422;width:9586;height:7923" coordsize="9586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group id="Gruppieren 153" o:spid="_x0000_s1029" style="position:absolute;left:8801;width:785;height:7922" coordsize="784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<v:oval id="Ellipse 154" o:spid="_x0000_s1030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" fillcolor="black" stroked="f"/>
                    <v:oval id="Ellipse 155" o:spid="_x0000_s1031" style="position:absolute;top:714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" fillcolor="black" stroked="f"/>
                  </v:group>
                  <v:oval id="Ellipse 156" o:spid="_x0000_s1032" style="position:absolute;top:3569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" fillcolor="black" stroked="f"/>
                </v:group>
              </v:group>
            </w:pict>
          </mc:Fallback>
        </mc:AlternateContent>
      </w:r>
      <w:r w:rsidR="00A862E3">
        <w:rPr>
          <w:noProof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352C5C2D" wp14:editId="3459A6EC">
                <wp:simplePos x="0" y="0"/>
                <wp:positionH relativeFrom="column">
                  <wp:posOffset>5409</wp:posOffset>
                </wp:positionH>
                <wp:positionV relativeFrom="paragraph">
                  <wp:posOffset>197061</wp:posOffset>
                </wp:positionV>
                <wp:extent cx="2741930" cy="1476375"/>
                <wp:effectExtent l="0" t="0" r="20320" b="28575"/>
                <wp:wrapNone/>
                <wp:docPr id="149" name="Gruppieren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1930" cy="1476375"/>
                          <a:chOff x="0" y="0"/>
                          <a:chExt cx="2741930" cy="1476375"/>
                        </a:xfrm>
                      </wpg:grpSpPr>
                      <wps:wsp>
                        <wps:cNvPr id="4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41930" cy="147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" name="Gruppieren 147"/>
                        <wpg:cNvGrpSpPr/>
                        <wpg:grpSpPr>
                          <a:xfrm>
                            <a:off x="855722" y="342288"/>
                            <a:ext cx="958668" cy="792249"/>
                            <a:chOff x="0" y="0"/>
                            <a:chExt cx="958668" cy="792249"/>
                          </a:xfrm>
                        </wpg:grpSpPr>
                        <wpg:grpSp>
                          <wpg:cNvPr id="146" name="Gruppieren 146"/>
                          <wpg:cNvGrpSpPr/>
                          <wpg:grpSpPr>
                            <a:xfrm>
                              <a:off x="880171" y="0"/>
                              <a:ext cx="78497" cy="792249"/>
                              <a:chOff x="0" y="0"/>
                              <a:chExt cx="78497" cy="792249"/>
                            </a:xfrm>
                          </wpg:grpSpPr>
                          <wps:wsp>
                            <wps:cNvPr id="107" name="Ellipse 107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227"/>
                                <a:ext cx="78723" cy="78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8" name="Ellipse 108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714144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9" name="Ellipse 10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356959"/>
                              <a:ext cx="78105" cy="7810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9F7C00" id="Gruppieren 149" o:spid="_x0000_s1026" style="position:absolute;margin-left:.45pt;margin-top:15.5pt;width:215.9pt;height:116.25pt;z-index:251764736" coordsize="27419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">
                <v:rect id="Rectangle 3" o:spid="_x0000_s1027" style="position:absolute;width:27419;height:1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" filled="f" strokeweight=".5pt"/>
                <v:group id="Gruppieren 147" o:spid="_x0000_s1028" style="position:absolute;left:8557;top:3422;width:9586;height:7923" coordsize="9586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group id="Gruppieren 146" o:spid="_x0000_s1029" style="position:absolute;left:8801;width:785;height:7922" coordsize="784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  <v:oval id="Ellipse 107" o:spid="_x0000_s1030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" fillcolor="black" stroked="f"/>
                    <v:oval id="Ellipse 108" o:spid="_x0000_s1031" style="position:absolute;top:714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" fillcolor="black" stroked="f"/>
                  </v:group>
                  <v:oval id="Ellipse 109" o:spid="_x0000_s1032" style="position:absolute;top:3569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" fillcolor="black" stroked="f"/>
                </v:group>
              </v:group>
            </w:pict>
          </mc:Fallback>
        </mc:AlternateContent>
      </w:r>
    </w:p>
    <w:p w14:paraId="2CFCD7E6" w14:textId="3073EAE3" w:rsidR="007D2059" w:rsidRDefault="00A862E3" w:rsidP="001A30DE">
      <w:r>
        <w:rPr>
          <w:noProof/>
        </w:rPr>
        <w:drawing>
          <wp:anchor distT="0" distB="0" distL="114300" distR="114300" simplePos="0" relativeHeight="251743232" behindDoc="0" locked="0" layoutInCell="1" allowOverlap="1" wp14:anchorId="04B6B7D1" wp14:editId="24B1F15D">
            <wp:simplePos x="0" y="0"/>
            <wp:positionH relativeFrom="column">
              <wp:posOffset>5007156</wp:posOffset>
            </wp:positionH>
            <wp:positionV relativeFrom="paragraph">
              <wp:posOffset>148396</wp:posOffset>
            </wp:positionV>
            <wp:extent cx="582600" cy="461645"/>
            <wp:effectExtent l="0" t="0" r="8255" b="0"/>
            <wp:wrapNone/>
            <wp:docPr id="101" name="Grafik 101" descr="S537270727_Paket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295" cy="468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7594A4" w14:textId="6690C404" w:rsidR="007D2059" w:rsidRDefault="007D2059" w:rsidP="001A30DE"/>
    <w:p w14:paraId="21ABF32C" w14:textId="5ABCCA82" w:rsidR="007D2059" w:rsidRDefault="007E3F6A" w:rsidP="001A30DE">
      <w:r>
        <w:rPr>
          <w:noProof/>
        </w:rPr>
        <w:drawing>
          <wp:anchor distT="0" distB="0" distL="114300" distR="114300" simplePos="0" relativeHeight="251771904" behindDoc="0" locked="0" layoutInCell="1" allowOverlap="1" wp14:anchorId="33A787DB" wp14:editId="066B1AE8">
            <wp:simplePos x="0" y="0"/>
            <wp:positionH relativeFrom="column">
              <wp:posOffset>244475</wp:posOffset>
            </wp:positionH>
            <wp:positionV relativeFrom="paragraph">
              <wp:posOffset>23658</wp:posOffset>
            </wp:positionV>
            <wp:extent cx="549716" cy="549716"/>
            <wp:effectExtent l="0" t="0" r="3175" b="3175"/>
            <wp:wrapNone/>
            <wp:docPr id="78" name="Grafik 78" descr="S537Sammel_Online_GSV_Zebra_Anlautbild_sw_Bau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16" cy="549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62E3">
        <w:rPr>
          <w:noProof/>
        </w:rPr>
        <w:drawing>
          <wp:anchor distT="0" distB="0" distL="114300" distR="114300" simplePos="0" relativeHeight="251737088" behindDoc="0" locked="0" layoutInCell="1" allowOverlap="1" wp14:anchorId="556CA092" wp14:editId="3E016B9C">
            <wp:simplePos x="0" y="0"/>
            <wp:positionH relativeFrom="column">
              <wp:posOffset>3246755</wp:posOffset>
            </wp:positionH>
            <wp:positionV relativeFrom="paragraph">
              <wp:posOffset>17708</wp:posOffset>
            </wp:positionV>
            <wp:extent cx="580780" cy="580780"/>
            <wp:effectExtent l="0" t="0" r="0" b="0"/>
            <wp:wrapNone/>
            <wp:docPr id="95" name="Grafik 95" descr="S537Sammel_Online_GSV_Zebra_Anlautbild_sw_Pinsel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80" cy="580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694200" w14:textId="4ED2F64D" w:rsidR="007D2059" w:rsidRDefault="007D2059" w:rsidP="001A30DE"/>
    <w:p w14:paraId="1096F55E" w14:textId="30051C68" w:rsidR="007D2059" w:rsidRDefault="00A862E3" w:rsidP="001A30DE">
      <w:r>
        <w:rPr>
          <w:noProof/>
        </w:rPr>
        <w:drawing>
          <wp:anchor distT="0" distB="0" distL="114300" distR="114300" simplePos="0" relativeHeight="251745280" behindDoc="0" locked="0" layoutInCell="1" allowOverlap="1" wp14:anchorId="62187416" wp14:editId="20C0F39B">
            <wp:simplePos x="0" y="0"/>
            <wp:positionH relativeFrom="column">
              <wp:posOffset>5010890</wp:posOffset>
            </wp:positionH>
            <wp:positionV relativeFrom="paragraph">
              <wp:posOffset>158348</wp:posOffset>
            </wp:positionV>
            <wp:extent cx="646922" cy="373225"/>
            <wp:effectExtent l="0" t="0" r="1270" b="8255"/>
            <wp:wrapNone/>
            <wp:docPr id="103" name="Grafik 103" descr="S537270838_Brot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472" cy="3764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B12">
        <w:rPr>
          <w:noProof/>
        </w:rPr>
        <w:drawing>
          <wp:anchor distT="0" distB="0" distL="114300" distR="114300" simplePos="0" relativeHeight="251772928" behindDoc="0" locked="0" layoutInCell="1" allowOverlap="1" wp14:anchorId="361B91D1" wp14:editId="5AA41A94">
            <wp:simplePos x="0" y="0"/>
            <wp:positionH relativeFrom="column">
              <wp:posOffset>1935561</wp:posOffset>
            </wp:positionH>
            <wp:positionV relativeFrom="paragraph">
              <wp:posOffset>53337</wp:posOffset>
            </wp:positionV>
            <wp:extent cx="378371" cy="500733"/>
            <wp:effectExtent l="0" t="0" r="3175" b="0"/>
            <wp:wrapNone/>
            <wp:docPr id="102" name="Grafik 102" descr="S537270838_Bein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371" cy="500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B5DDF7" w14:textId="3E8145B4" w:rsidR="007D2059" w:rsidRDefault="007D2059" w:rsidP="001A30DE"/>
    <w:p w14:paraId="45A60761" w14:textId="55E057BF" w:rsidR="007D2059" w:rsidRDefault="007D2059" w:rsidP="001A30DE"/>
    <w:p w14:paraId="00D95FD4" w14:textId="32443B69" w:rsidR="007D2059" w:rsidRDefault="007D2059" w:rsidP="001A30DE"/>
    <w:p w14:paraId="1B5BBD26" w14:textId="2D7E614E" w:rsidR="007D2059" w:rsidRDefault="00A862E3" w:rsidP="001A30DE">
      <w:r>
        <w:rPr>
          <w:noProof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7343503E" wp14:editId="5A7842FD">
                <wp:simplePos x="0" y="0"/>
                <wp:positionH relativeFrom="column">
                  <wp:posOffset>5080</wp:posOffset>
                </wp:positionH>
                <wp:positionV relativeFrom="paragraph">
                  <wp:posOffset>116840</wp:posOffset>
                </wp:positionV>
                <wp:extent cx="2741930" cy="1476375"/>
                <wp:effectExtent l="0" t="0" r="20320" b="28575"/>
                <wp:wrapNone/>
                <wp:docPr id="157" name="Gruppieren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1930" cy="1476375"/>
                          <a:chOff x="0" y="0"/>
                          <a:chExt cx="2741930" cy="1476375"/>
                        </a:xfrm>
                      </wpg:grpSpPr>
                      <wps:wsp>
                        <wps:cNvPr id="15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41930" cy="1476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9" name="Gruppieren 159"/>
                        <wpg:cNvGrpSpPr/>
                        <wpg:grpSpPr>
                          <a:xfrm>
                            <a:off x="855722" y="342288"/>
                            <a:ext cx="958668" cy="792249"/>
                            <a:chOff x="0" y="0"/>
                            <a:chExt cx="958668" cy="792249"/>
                          </a:xfrm>
                        </wpg:grpSpPr>
                        <wpg:grpSp>
                          <wpg:cNvPr id="160" name="Gruppieren 160"/>
                          <wpg:cNvGrpSpPr/>
                          <wpg:grpSpPr>
                            <a:xfrm>
                              <a:off x="880171" y="0"/>
                              <a:ext cx="78497" cy="792249"/>
                              <a:chOff x="0" y="0"/>
                              <a:chExt cx="78497" cy="792249"/>
                            </a:xfrm>
                          </wpg:grpSpPr>
                          <wps:wsp>
                            <wps:cNvPr id="161" name="Ellipse 161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227"/>
                                <a:ext cx="78723" cy="78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2" name="Ellipse 162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714144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3" name="Ellipse 163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356959"/>
                              <a:ext cx="78105" cy="7810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2910A3" id="Gruppieren 157" o:spid="_x0000_s1026" style="position:absolute;margin-left:.4pt;margin-top:9.2pt;width:215.9pt;height:116.25pt;z-index:251778048" coordsize="27419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">
                <v:rect id="Rectangle 3" o:spid="_x0000_s1027" style="position:absolute;width:27419;height:1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" filled="f" strokeweight=".5pt"/>
                <v:group id="Gruppieren 159" o:spid="_x0000_s1028" style="position:absolute;left:8557;top:3422;width:9586;height:7923" coordsize="9586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group id="Gruppieren 160" o:spid="_x0000_s1029" style="position:absolute;left:8801;width:785;height:7922" coordsize="784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oval id="Ellipse 161" o:spid="_x0000_s1030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" fillcolor="black" stroked="f"/>
                    <v:oval id="Ellipse 162" o:spid="_x0000_s1031" style="position:absolute;top:714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" fillcolor="black" stroked="f"/>
                  </v:group>
                  <v:oval id="Ellipse 163" o:spid="_x0000_s1032" style="position:absolute;top:3569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" fillcolor="black" stroked="f"/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9072" behindDoc="1" locked="0" layoutInCell="1" allowOverlap="1" wp14:anchorId="2415F8A9" wp14:editId="4E802126">
                <wp:simplePos x="0" y="0"/>
                <wp:positionH relativeFrom="column">
                  <wp:posOffset>3079750</wp:posOffset>
                </wp:positionH>
                <wp:positionV relativeFrom="paragraph">
                  <wp:posOffset>116843</wp:posOffset>
                </wp:positionV>
                <wp:extent cx="2741930" cy="1476375"/>
                <wp:effectExtent l="0" t="0" r="20320" b="28575"/>
                <wp:wrapNone/>
                <wp:docPr id="164" name="Gruppieren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1930" cy="1476375"/>
                          <a:chOff x="0" y="0"/>
                          <a:chExt cx="2741930" cy="1476375"/>
                        </a:xfrm>
                      </wpg:grpSpPr>
                      <wps:wsp>
                        <wps:cNvPr id="16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741930" cy="1476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6" name="Gruppieren 166"/>
                        <wpg:cNvGrpSpPr/>
                        <wpg:grpSpPr>
                          <a:xfrm>
                            <a:off x="855722" y="342288"/>
                            <a:ext cx="958668" cy="792249"/>
                            <a:chOff x="0" y="0"/>
                            <a:chExt cx="958668" cy="792249"/>
                          </a:xfrm>
                        </wpg:grpSpPr>
                        <wpg:grpSp>
                          <wpg:cNvPr id="167" name="Gruppieren 167"/>
                          <wpg:cNvGrpSpPr/>
                          <wpg:grpSpPr>
                            <a:xfrm>
                              <a:off x="880171" y="0"/>
                              <a:ext cx="78497" cy="792249"/>
                              <a:chOff x="0" y="0"/>
                              <a:chExt cx="78497" cy="792249"/>
                            </a:xfrm>
                          </wpg:grpSpPr>
                          <wps:wsp>
                            <wps:cNvPr id="168" name="Ellipse 168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227"/>
                                <a:ext cx="78723" cy="78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" name="Ellipse 169"/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714144"/>
                                <a:ext cx="78105" cy="781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70" name="Ellipse 170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0" y="356959"/>
                              <a:ext cx="78105" cy="78105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7AB46F1" id="Gruppieren 164" o:spid="_x0000_s1026" style="position:absolute;margin-left:242.5pt;margin-top:9.2pt;width:215.9pt;height:116.25pt;z-index:-251537408" coordsize="27419,14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">
                <v:rect id="Rectangle 3" o:spid="_x0000_s1027" style="position:absolute;width:27419;height:14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" strokeweight=".5pt"/>
                <v:group id="Gruppieren 166" o:spid="_x0000_s1028" style="position:absolute;left:8557;top:3422;width:9586;height:7923" coordsize="9586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group id="Gruppieren 167" o:spid="_x0000_s1029" style="position:absolute;left:8801;width:785;height:7922" coordsize="784,7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<v:oval id="Ellipse 168" o:spid="_x0000_s1030" style="position:absolute;left:-1;top:3;width:787;height:7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" fillcolor="black" stroked="f"/>
                    <v:oval id="Ellipse 169" o:spid="_x0000_s1031" style="position:absolute;top:7141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" fillcolor="black" stroked="f"/>
                  </v:group>
                  <v:oval id="Ellipse 170" o:spid="_x0000_s1032" style="position:absolute;top:3569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" fillcolor="black" stroked="f"/>
                </v:group>
              </v:group>
            </w:pict>
          </mc:Fallback>
        </mc:AlternateContent>
      </w:r>
    </w:p>
    <w:p w14:paraId="63A9A985" w14:textId="494DB9D9" w:rsidR="007D2059" w:rsidRDefault="007E3F6A" w:rsidP="001A30DE">
      <w:r>
        <w:rPr>
          <w:noProof/>
        </w:rPr>
        <w:drawing>
          <wp:anchor distT="0" distB="0" distL="114300" distR="114300" simplePos="0" relativeHeight="251746304" behindDoc="0" locked="0" layoutInCell="1" allowOverlap="1" wp14:anchorId="7014AEB7" wp14:editId="3E01B3AB">
            <wp:simplePos x="0" y="0"/>
            <wp:positionH relativeFrom="column">
              <wp:posOffset>5006715</wp:posOffset>
            </wp:positionH>
            <wp:positionV relativeFrom="paragraph">
              <wp:posOffset>40640</wp:posOffset>
            </wp:positionV>
            <wp:extent cx="524433" cy="487822"/>
            <wp:effectExtent l="0" t="0" r="9525" b="7620"/>
            <wp:wrapNone/>
            <wp:docPr id="104" name="Grafik 104" descr="S537300550_Leiter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433" cy="4878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 wp14:anchorId="689FAA8B" wp14:editId="2DB004B8">
            <wp:simplePos x="0" y="0"/>
            <wp:positionH relativeFrom="column">
              <wp:posOffset>1894205</wp:posOffset>
            </wp:positionH>
            <wp:positionV relativeFrom="paragraph">
              <wp:posOffset>3175</wp:posOffset>
            </wp:positionV>
            <wp:extent cx="581660" cy="581660"/>
            <wp:effectExtent l="0" t="0" r="8890" b="8890"/>
            <wp:wrapNone/>
            <wp:docPr id="98" name="Grafik 98" descr="S537Sammel_Online_GSV_Zebra_Anlautbild_sw_Son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581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51EE7" w14:textId="5CE0CD18" w:rsidR="007D2059" w:rsidRDefault="00A862E3" w:rsidP="001A30DE">
      <w:r>
        <w:rPr>
          <w:noProof/>
        </w:rPr>
        <w:drawing>
          <wp:anchor distT="0" distB="0" distL="114300" distR="114300" simplePos="0" relativeHeight="251735040" behindDoc="0" locked="0" layoutInCell="1" allowOverlap="1" wp14:anchorId="353C97EF" wp14:editId="54B1CB2D">
            <wp:simplePos x="0" y="0"/>
            <wp:positionH relativeFrom="column">
              <wp:posOffset>3383280</wp:posOffset>
            </wp:positionH>
            <wp:positionV relativeFrom="paragraph">
              <wp:posOffset>190047</wp:posOffset>
            </wp:positionV>
            <wp:extent cx="518924" cy="518924"/>
            <wp:effectExtent l="0" t="0" r="0" b="0"/>
            <wp:wrapNone/>
            <wp:docPr id="82" name="Grafik 82" descr="S537Sammel_Online_GSV_Zebra_Anlautbild_sw_Lamp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24" cy="518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580B99" w14:textId="3728F7FF" w:rsidR="007D2059" w:rsidRDefault="007E3F6A" w:rsidP="001A30DE">
      <w:r>
        <w:rPr>
          <w:noProof/>
        </w:rPr>
        <w:drawing>
          <wp:anchor distT="0" distB="0" distL="114300" distR="114300" simplePos="0" relativeHeight="251747328" behindDoc="0" locked="0" layoutInCell="1" allowOverlap="1" wp14:anchorId="198BE2BE" wp14:editId="43CC705D">
            <wp:simplePos x="0" y="0"/>
            <wp:positionH relativeFrom="column">
              <wp:posOffset>188595</wp:posOffset>
            </wp:positionH>
            <wp:positionV relativeFrom="paragraph">
              <wp:posOffset>32489</wp:posOffset>
            </wp:positionV>
            <wp:extent cx="626847" cy="459066"/>
            <wp:effectExtent l="0" t="0" r="1905" b="0"/>
            <wp:wrapNone/>
            <wp:docPr id="105" name="Grafik 105" descr="S537300550_Schaf_sw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26847" cy="4590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477EFF" w14:textId="6B85FF22" w:rsidR="007D2059" w:rsidRDefault="007E3F6A" w:rsidP="001A30DE">
      <w:r>
        <w:rPr>
          <w:noProof/>
        </w:rPr>
        <w:drawing>
          <wp:anchor distT="0" distB="0" distL="114300" distR="114300" simplePos="0" relativeHeight="251734016" behindDoc="0" locked="0" layoutInCell="1" allowOverlap="1" wp14:anchorId="5CEAD382" wp14:editId="625678DE">
            <wp:simplePos x="0" y="0"/>
            <wp:positionH relativeFrom="column">
              <wp:posOffset>5037195</wp:posOffset>
            </wp:positionH>
            <wp:positionV relativeFrom="paragraph">
              <wp:posOffset>175260</wp:posOffset>
            </wp:positionV>
            <wp:extent cx="503653" cy="503653"/>
            <wp:effectExtent l="0" t="0" r="0" b="0"/>
            <wp:wrapNone/>
            <wp:docPr id="81" name="Grafik 81" descr="S537Sammel_Online_GSV_Zebra_Anlautbild_sw_Jack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653" cy="503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9136" behindDoc="0" locked="0" layoutInCell="1" allowOverlap="1" wp14:anchorId="3B2F6D7C" wp14:editId="26DE6CD3">
            <wp:simplePos x="0" y="0"/>
            <wp:positionH relativeFrom="column">
              <wp:posOffset>1961515</wp:posOffset>
            </wp:positionH>
            <wp:positionV relativeFrom="paragraph">
              <wp:posOffset>188595</wp:posOffset>
            </wp:positionV>
            <wp:extent cx="476885" cy="476885"/>
            <wp:effectExtent l="0" t="0" r="0" b="0"/>
            <wp:wrapNone/>
            <wp:docPr id="97" name="Grafik 97" descr="S537Sammel_Online_GSV_Zebra_Anlautbild_sw_Sche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A904A6" w14:textId="089B4E23" w:rsidR="007D2059" w:rsidRDefault="007D2059" w:rsidP="001A30DE"/>
    <w:p w14:paraId="27021CA2" w14:textId="1A1C84BB" w:rsidR="007D2059" w:rsidRDefault="007D2059" w:rsidP="001A30DE"/>
    <w:p w14:paraId="798864E9" w14:textId="183730E1" w:rsidR="007D2059" w:rsidRDefault="007D2059" w:rsidP="001A30DE"/>
    <w:sectPr w:rsidR="007D2059" w:rsidSect="008D5A1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BB593" w14:textId="77777777" w:rsidR="00C866D0" w:rsidRDefault="00C866D0" w:rsidP="003C599D">
      <w:pPr>
        <w:spacing w:line="240" w:lineRule="auto"/>
      </w:pPr>
      <w:r>
        <w:separator/>
      </w:r>
    </w:p>
  </w:endnote>
  <w:endnote w:type="continuationSeparator" w:id="0">
    <w:p w14:paraId="025D41E5" w14:textId="77777777" w:rsidR="00C866D0" w:rsidRDefault="00C866D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EFB3C" w14:textId="77777777" w:rsidR="00D37D9C" w:rsidRDefault="00D37D9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12610291" w14:textId="77777777" w:rsidTr="006B2D23">
      <w:trPr>
        <w:trHeight w:hRule="exact" w:val="680"/>
      </w:trPr>
      <w:tc>
        <w:tcPr>
          <w:tcW w:w="1131" w:type="dxa"/>
          <w:noWrap/>
        </w:tcPr>
        <w:p w14:paraId="7C448910" w14:textId="77777777" w:rsidR="00193A18" w:rsidRPr="00913892" w:rsidRDefault="00193A18" w:rsidP="00913892">
          <w:pPr>
            <w:pStyle w:val="ekvpaginabild"/>
          </w:pPr>
          <w:r w:rsidRPr="00913892">
            <w:rPr>
              <w:noProof/>
              <w:lang w:eastAsia="de-DE"/>
            </w:rPr>
            <w:drawing>
              <wp:inline distT="0" distB="0" distL="0" distR="0" wp14:anchorId="3632DCC9" wp14:editId="584CEC6D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6C4B228C" w14:textId="49A4A68A" w:rsidR="00193A18" w:rsidRPr="00913892" w:rsidRDefault="00193A18" w:rsidP="00370A70">
          <w:pPr>
            <w:pStyle w:val="ekvpagina"/>
          </w:pPr>
          <w:r w:rsidRPr="00913892">
            <w:t xml:space="preserve">© Ernst Klett Verlag GmbH, </w:t>
          </w:r>
          <w:r w:rsidR="00AE647C">
            <w:t>Stuttgart 20</w:t>
          </w:r>
          <w:r w:rsidR="007D6381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197938E4" w14:textId="48EA59AA" w:rsidR="00920459" w:rsidRDefault="00920459" w:rsidP="00920459">
          <w:pPr>
            <w:pStyle w:val="ekvquelle"/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7D6381">
            <w:t xml:space="preserve">Anke Fröhlich, Leipzig </w:t>
          </w:r>
        </w:p>
        <w:p w14:paraId="5A88492F" w14:textId="34FED5ED" w:rsidR="00193A18" w:rsidRPr="00025140" w:rsidRDefault="00920459" w:rsidP="00920459">
          <w:pPr>
            <w:pStyle w:val="ekvquelle"/>
          </w:pPr>
          <w:r w:rsidRPr="00920459">
            <w:rPr>
              <w:rStyle w:val="ekvquellefett"/>
            </w:rPr>
            <w:t>Text:</w:t>
          </w:r>
          <w:r>
            <w:t xml:space="preserve"> </w:t>
          </w:r>
          <w:r w:rsidR="007D6381">
            <w:t>Redaktion GSV</w:t>
          </w:r>
        </w:p>
      </w:tc>
      <w:tc>
        <w:tcPr>
          <w:tcW w:w="397" w:type="dxa"/>
        </w:tcPr>
        <w:p w14:paraId="396C7F6B" w14:textId="77777777" w:rsidR="00193A18" w:rsidRPr="00913892" w:rsidRDefault="00193A18" w:rsidP="00913892">
          <w:pPr>
            <w:pStyle w:val="ekvpagina"/>
          </w:pPr>
        </w:p>
      </w:tc>
    </w:tr>
  </w:tbl>
  <w:p w14:paraId="2EAC2E39" w14:textId="77777777"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FD1FB" w14:textId="77777777" w:rsidR="00D37D9C" w:rsidRDefault="00D37D9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4C81C" w14:textId="77777777" w:rsidR="00C866D0" w:rsidRDefault="00C866D0" w:rsidP="003C599D">
      <w:pPr>
        <w:spacing w:line="240" w:lineRule="auto"/>
      </w:pPr>
      <w:r>
        <w:separator/>
      </w:r>
    </w:p>
  </w:footnote>
  <w:footnote w:type="continuationSeparator" w:id="0">
    <w:p w14:paraId="3FB9A8B5" w14:textId="77777777" w:rsidR="00C866D0" w:rsidRDefault="00C866D0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400E6" w14:textId="77777777" w:rsidR="00D37D9C" w:rsidRDefault="00D37D9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3295" w14:textId="77777777" w:rsidR="00D37D9C" w:rsidRDefault="00D37D9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E5A43" w14:textId="77777777" w:rsidR="00D37D9C" w:rsidRDefault="00D37D9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F8F"/>
    <w:rsid w:val="000040E2"/>
    <w:rsid w:val="00005AE2"/>
    <w:rsid w:val="000101D7"/>
    <w:rsid w:val="0001276D"/>
    <w:rsid w:val="00017D13"/>
    <w:rsid w:val="00020440"/>
    <w:rsid w:val="000206B8"/>
    <w:rsid w:val="00025140"/>
    <w:rsid w:val="00035074"/>
    <w:rsid w:val="00035289"/>
    <w:rsid w:val="00037566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E16"/>
    <w:rsid w:val="000E343E"/>
    <w:rsid w:val="000F21E8"/>
    <w:rsid w:val="000F7910"/>
    <w:rsid w:val="00103057"/>
    <w:rsid w:val="00107D77"/>
    <w:rsid w:val="00124062"/>
    <w:rsid w:val="00126E1F"/>
    <w:rsid w:val="00127C41"/>
    <w:rsid w:val="0013113E"/>
    <w:rsid w:val="00131417"/>
    <w:rsid w:val="001524C9"/>
    <w:rsid w:val="00153B12"/>
    <w:rsid w:val="00153B1C"/>
    <w:rsid w:val="00153C26"/>
    <w:rsid w:val="001641FA"/>
    <w:rsid w:val="0016475A"/>
    <w:rsid w:val="00165ECC"/>
    <w:rsid w:val="00171E7B"/>
    <w:rsid w:val="0017346D"/>
    <w:rsid w:val="001750C3"/>
    <w:rsid w:val="001757FF"/>
    <w:rsid w:val="00182050"/>
    <w:rsid w:val="00182B7D"/>
    <w:rsid w:val="00182DFA"/>
    <w:rsid w:val="001845AC"/>
    <w:rsid w:val="00185997"/>
    <w:rsid w:val="00186866"/>
    <w:rsid w:val="00190B65"/>
    <w:rsid w:val="00193A18"/>
    <w:rsid w:val="00193BBE"/>
    <w:rsid w:val="001A30DE"/>
    <w:rsid w:val="001C3792"/>
    <w:rsid w:val="001D2674"/>
    <w:rsid w:val="001D39FD"/>
    <w:rsid w:val="001D4886"/>
    <w:rsid w:val="001E07BA"/>
    <w:rsid w:val="001E485B"/>
    <w:rsid w:val="001E680E"/>
    <w:rsid w:val="001F15DA"/>
    <w:rsid w:val="001F1E3D"/>
    <w:rsid w:val="001F4F75"/>
    <w:rsid w:val="001F53F1"/>
    <w:rsid w:val="0020055A"/>
    <w:rsid w:val="00201AA1"/>
    <w:rsid w:val="00205239"/>
    <w:rsid w:val="00216D87"/>
    <w:rsid w:val="00216D91"/>
    <w:rsid w:val="002240EA"/>
    <w:rsid w:val="002266E8"/>
    <w:rsid w:val="002277D2"/>
    <w:rsid w:val="002301FF"/>
    <w:rsid w:val="00232213"/>
    <w:rsid w:val="00246E39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A4EC5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316B"/>
    <w:rsid w:val="002E74E9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3F83"/>
    <w:rsid w:val="00384305"/>
    <w:rsid w:val="003879B4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405"/>
    <w:rsid w:val="00415632"/>
    <w:rsid w:val="00416459"/>
    <w:rsid w:val="00416BF9"/>
    <w:rsid w:val="00420C3D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3F61"/>
    <w:rsid w:val="00454148"/>
    <w:rsid w:val="00460A06"/>
    <w:rsid w:val="004621B3"/>
    <w:rsid w:val="00464D91"/>
    <w:rsid w:val="0047471A"/>
    <w:rsid w:val="004763D2"/>
    <w:rsid w:val="00483A7A"/>
    <w:rsid w:val="00483D65"/>
    <w:rsid w:val="00486B3D"/>
    <w:rsid w:val="00490692"/>
    <w:rsid w:val="004925F2"/>
    <w:rsid w:val="004A464D"/>
    <w:rsid w:val="004A66C3"/>
    <w:rsid w:val="004A66CF"/>
    <w:rsid w:val="004B4520"/>
    <w:rsid w:val="004C09CB"/>
    <w:rsid w:val="004C370F"/>
    <w:rsid w:val="004C533F"/>
    <w:rsid w:val="004F4C13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091C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77B"/>
    <w:rsid w:val="005D3E99"/>
    <w:rsid w:val="005E15AC"/>
    <w:rsid w:val="005F2AB3"/>
    <w:rsid w:val="005F3914"/>
    <w:rsid w:val="005F439D"/>
    <w:rsid w:val="0060019A"/>
    <w:rsid w:val="006034A5"/>
    <w:rsid w:val="00603AD5"/>
    <w:rsid w:val="006201CB"/>
    <w:rsid w:val="00622F6B"/>
    <w:rsid w:val="00624192"/>
    <w:rsid w:val="00627765"/>
    <w:rsid w:val="0064692C"/>
    <w:rsid w:val="00653F68"/>
    <w:rsid w:val="0066479D"/>
    <w:rsid w:val="006802C4"/>
    <w:rsid w:val="006816BC"/>
    <w:rsid w:val="00682F67"/>
    <w:rsid w:val="0068429A"/>
    <w:rsid w:val="00685FDD"/>
    <w:rsid w:val="00687BAD"/>
    <w:rsid w:val="00693676"/>
    <w:rsid w:val="00693E60"/>
    <w:rsid w:val="00695168"/>
    <w:rsid w:val="006A3BA7"/>
    <w:rsid w:val="006A549D"/>
    <w:rsid w:val="006B01F9"/>
    <w:rsid w:val="006B0CB0"/>
    <w:rsid w:val="006B292C"/>
    <w:rsid w:val="006B2D23"/>
    <w:rsid w:val="006B6247"/>
    <w:rsid w:val="006B7F87"/>
    <w:rsid w:val="006C3579"/>
    <w:rsid w:val="006C4E52"/>
    <w:rsid w:val="006C563C"/>
    <w:rsid w:val="006C6A77"/>
    <w:rsid w:val="006D49F0"/>
    <w:rsid w:val="006E235E"/>
    <w:rsid w:val="006F0D3C"/>
    <w:rsid w:val="006F2EDC"/>
    <w:rsid w:val="00701548"/>
    <w:rsid w:val="00701F16"/>
    <w:rsid w:val="00702F10"/>
    <w:rsid w:val="00710718"/>
    <w:rsid w:val="00712516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82506"/>
    <w:rsid w:val="00787700"/>
    <w:rsid w:val="00794C12"/>
    <w:rsid w:val="007A2F5A"/>
    <w:rsid w:val="007A33CB"/>
    <w:rsid w:val="007A5AA1"/>
    <w:rsid w:val="007A7CBA"/>
    <w:rsid w:val="007B4ECE"/>
    <w:rsid w:val="007B656B"/>
    <w:rsid w:val="007B7D0B"/>
    <w:rsid w:val="007D186F"/>
    <w:rsid w:val="007D2059"/>
    <w:rsid w:val="007D48AC"/>
    <w:rsid w:val="007D6381"/>
    <w:rsid w:val="007D68F4"/>
    <w:rsid w:val="007E3F6A"/>
    <w:rsid w:val="007E4DDC"/>
    <w:rsid w:val="007E5E71"/>
    <w:rsid w:val="007E68A0"/>
    <w:rsid w:val="00802E02"/>
    <w:rsid w:val="00805C65"/>
    <w:rsid w:val="00812D10"/>
    <w:rsid w:val="00812D4E"/>
    <w:rsid w:val="00816953"/>
    <w:rsid w:val="0082136B"/>
    <w:rsid w:val="00826DDD"/>
    <w:rsid w:val="008273B7"/>
    <w:rsid w:val="008277EF"/>
    <w:rsid w:val="008306D5"/>
    <w:rsid w:val="00833C80"/>
    <w:rsid w:val="00836A28"/>
    <w:rsid w:val="008443FA"/>
    <w:rsid w:val="00844602"/>
    <w:rsid w:val="00844C7D"/>
    <w:rsid w:val="00845881"/>
    <w:rsid w:val="00845AEA"/>
    <w:rsid w:val="008478B1"/>
    <w:rsid w:val="00850EC8"/>
    <w:rsid w:val="00851354"/>
    <w:rsid w:val="00854D77"/>
    <w:rsid w:val="008576F6"/>
    <w:rsid w:val="00857713"/>
    <w:rsid w:val="008607DE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A6344"/>
    <w:rsid w:val="008B446A"/>
    <w:rsid w:val="008B5E47"/>
    <w:rsid w:val="008C0880"/>
    <w:rsid w:val="008C27FD"/>
    <w:rsid w:val="008C624F"/>
    <w:rsid w:val="008C672C"/>
    <w:rsid w:val="008D3CE0"/>
    <w:rsid w:val="008D46C7"/>
    <w:rsid w:val="008D5A1A"/>
    <w:rsid w:val="008D7FDC"/>
    <w:rsid w:val="008E493D"/>
    <w:rsid w:val="008E4B7A"/>
    <w:rsid w:val="008E6248"/>
    <w:rsid w:val="008F6EDE"/>
    <w:rsid w:val="00900B9F"/>
    <w:rsid w:val="00902002"/>
    <w:rsid w:val="00902CEB"/>
    <w:rsid w:val="00905BCF"/>
    <w:rsid w:val="009064C0"/>
    <w:rsid w:val="00907EC2"/>
    <w:rsid w:val="00912A0A"/>
    <w:rsid w:val="00913598"/>
    <w:rsid w:val="00913892"/>
    <w:rsid w:val="00920459"/>
    <w:rsid w:val="009215E3"/>
    <w:rsid w:val="00936CF0"/>
    <w:rsid w:val="00942106"/>
    <w:rsid w:val="0094260D"/>
    <w:rsid w:val="00944F8F"/>
    <w:rsid w:val="00946121"/>
    <w:rsid w:val="00952B21"/>
    <w:rsid w:val="009550FB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279"/>
    <w:rsid w:val="009915B2"/>
    <w:rsid w:val="00992275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28BA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6B32"/>
    <w:rsid w:val="00A27593"/>
    <w:rsid w:val="00A35787"/>
    <w:rsid w:val="00A370D6"/>
    <w:rsid w:val="00A41DA3"/>
    <w:rsid w:val="00A43B4C"/>
    <w:rsid w:val="00A478DC"/>
    <w:rsid w:val="00A67AFC"/>
    <w:rsid w:val="00A701AF"/>
    <w:rsid w:val="00A75504"/>
    <w:rsid w:val="00A8295F"/>
    <w:rsid w:val="00A862E3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392"/>
    <w:rsid w:val="00AB7619"/>
    <w:rsid w:val="00AC01E7"/>
    <w:rsid w:val="00AC7B89"/>
    <w:rsid w:val="00AD2E3F"/>
    <w:rsid w:val="00AD4D22"/>
    <w:rsid w:val="00AE647C"/>
    <w:rsid w:val="00AE65F6"/>
    <w:rsid w:val="00AE6684"/>
    <w:rsid w:val="00AF053E"/>
    <w:rsid w:val="00AF1C59"/>
    <w:rsid w:val="00B022FE"/>
    <w:rsid w:val="00B02D48"/>
    <w:rsid w:val="00B039E8"/>
    <w:rsid w:val="00B112CF"/>
    <w:rsid w:val="00B12341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15C1"/>
    <w:rsid w:val="00B65ABF"/>
    <w:rsid w:val="00B661D9"/>
    <w:rsid w:val="00B7242A"/>
    <w:rsid w:val="00B73B76"/>
    <w:rsid w:val="00B8262C"/>
    <w:rsid w:val="00B82B4E"/>
    <w:rsid w:val="00B8420E"/>
    <w:rsid w:val="00B84691"/>
    <w:rsid w:val="00B85D62"/>
    <w:rsid w:val="00B86605"/>
    <w:rsid w:val="00B90CE1"/>
    <w:rsid w:val="00B92CD3"/>
    <w:rsid w:val="00BA18A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E6D75"/>
    <w:rsid w:val="00BF17F2"/>
    <w:rsid w:val="00BF21CC"/>
    <w:rsid w:val="00BF2233"/>
    <w:rsid w:val="00C00404"/>
    <w:rsid w:val="00C15FC9"/>
    <w:rsid w:val="00C172AE"/>
    <w:rsid w:val="00C226FA"/>
    <w:rsid w:val="00C22E36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3845"/>
    <w:rsid w:val="00C842ED"/>
    <w:rsid w:val="00C84E4C"/>
    <w:rsid w:val="00C866D0"/>
    <w:rsid w:val="00C87044"/>
    <w:rsid w:val="00C94D17"/>
    <w:rsid w:val="00CA5A56"/>
    <w:rsid w:val="00CA6EBE"/>
    <w:rsid w:val="00CB27C6"/>
    <w:rsid w:val="00CB463B"/>
    <w:rsid w:val="00CB5B82"/>
    <w:rsid w:val="00CB782D"/>
    <w:rsid w:val="00CC2455"/>
    <w:rsid w:val="00CC54E0"/>
    <w:rsid w:val="00CC65A8"/>
    <w:rsid w:val="00CC66D0"/>
    <w:rsid w:val="00CD6369"/>
    <w:rsid w:val="00CD6FE3"/>
    <w:rsid w:val="00CD7D9F"/>
    <w:rsid w:val="00CE2A37"/>
    <w:rsid w:val="00CE6E37"/>
    <w:rsid w:val="00CF2E1A"/>
    <w:rsid w:val="00CF715C"/>
    <w:rsid w:val="00D022EC"/>
    <w:rsid w:val="00D05217"/>
    <w:rsid w:val="00D06182"/>
    <w:rsid w:val="00D12661"/>
    <w:rsid w:val="00D1582D"/>
    <w:rsid w:val="00D170B8"/>
    <w:rsid w:val="00D2569D"/>
    <w:rsid w:val="00D25BE8"/>
    <w:rsid w:val="00D267BD"/>
    <w:rsid w:val="00D3427F"/>
    <w:rsid w:val="00D36857"/>
    <w:rsid w:val="00D37D9C"/>
    <w:rsid w:val="00D46335"/>
    <w:rsid w:val="00D559DE"/>
    <w:rsid w:val="00D56FEB"/>
    <w:rsid w:val="00D61A7E"/>
    <w:rsid w:val="00D61DD0"/>
    <w:rsid w:val="00D62096"/>
    <w:rsid w:val="00D627E5"/>
    <w:rsid w:val="00D66E63"/>
    <w:rsid w:val="00D66E91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4897"/>
    <w:rsid w:val="00DF625F"/>
    <w:rsid w:val="00DF74DB"/>
    <w:rsid w:val="00E01841"/>
    <w:rsid w:val="00E10B71"/>
    <w:rsid w:val="00E126C1"/>
    <w:rsid w:val="00E21473"/>
    <w:rsid w:val="00E22935"/>
    <w:rsid w:val="00E22C67"/>
    <w:rsid w:val="00E34F46"/>
    <w:rsid w:val="00E375D2"/>
    <w:rsid w:val="00E43E04"/>
    <w:rsid w:val="00E50799"/>
    <w:rsid w:val="00E51305"/>
    <w:rsid w:val="00E5414B"/>
    <w:rsid w:val="00E63251"/>
    <w:rsid w:val="00E70C40"/>
    <w:rsid w:val="00E710C7"/>
    <w:rsid w:val="00E95ED3"/>
    <w:rsid w:val="00EA7542"/>
    <w:rsid w:val="00EB7DDA"/>
    <w:rsid w:val="00EC1621"/>
    <w:rsid w:val="00EC215B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052BE"/>
    <w:rsid w:val="00F16DA0"/>
    <w:rsid w:val="00F23554"/>
    <w:rsid w:val="00F241DA"/>
    <w:rsid w:val="00F24740"/>
    <w:rsid w:val="00F258A3"/>
    <w:rsid w:val="00F30571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53A"/>
    <w:rsid w:val="00F849BE"/>
    <w:rsid w:val="00F94A4B"/>
    <w:rsid w:val="00F94FAE"/>
    <w:rsid w:val="00F97AD4"/>
    <w:rsid w:val="00FA164B"/>
    <w:rsid w:val="00FA2122"/>
    <w:rsid w:val="00FA7965"/>
    <w:rsid w:val="00FB0917"/>
    <w:rsid w:val="00FB3BCE"/>
    <w:rsid w:val="00FB59FB"/>
    <w:rsid w:val="00FB72A0"/>
    <w:rsid w:val="00FC35C5"/>
    <w:rsid w:val="00FC3E41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167090"/>
  <w15:chartTrackingRefBased/>
  <w15:docId w15:val="{222956D5-A2D6-4DDC-9960-638EB6407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4C370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semiHidden/>
    <w:unhideWhenUsed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semiHidden/>
    <w:unhideWhenUsed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semiHidden/>
    <w:unhideWhenUsed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nhideWhenUsed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unhideWhenUsed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unhideWhenUsed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unhideWhenUsed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uiPriority w:val="99"/>
    <w:semiHidden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F4897"/>
    <w:rPr>
      <w:rFonts w:ascii="Comic Sans MS" w:hAnsi="Comic Sans MS"/>
      <w:noProof/>
      <w:color w:val="FFFFFF" w:themeColor="background1"/>
      <w:sz w:val="25"/>
      <w:u w:val="single" w:color="000000" w:themeColor="text1"/>
      <w:lang w:val="de-DE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semiHidden/>
    <w:unhideWhenUsed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ekvquelleobjekt">
    <w:name w:val="ekv.quelle.objekt"/>
    <w:basedOn w:val="Standard"/>
    <w:uiPriority w:val="99"/>
    <w:qFormat/>
    <w:rsid w:val="00AE647C"/>
    <w:pPr>
      <w:tabs>
        <w:tab w:val="clear" w:pos="340"/>
      </w:tabs>
      <w:spacing w:line="130" w:lineRule="exact"/>
    </w:pPr>
    <w:rPr>
      <w:sz w:val="10"/>
    </w:rPr>
  </w:style>
  <w:style w:type="paragraph" w:customStyle="1" w:styleId="ekvaufzhlung1">
    <w:name w:val="ekv.aufzählung.1"/>
    <w:basedOn w:val="Standard"/>
    <w:qFormat/>
    <w:rsid w:val="00AE647C"/>
    <w:pPr>
      <w:tabs>
        <w:tab w:val="clear" w:pos="340"/>
        <w:tab w:val="clear" w:pos="595"/>
        <w:tab w:val="clear" w:pos="851"/>
        <w:tab w:val="left" w:pos="794"/>
        <w:tab w:val="left" w:pos="936"/>
        <w:tab w:val="left" w:pos="1134"/>
        <w:tab w:val="left" w:pos="1191"/>
      </w:tabs>
      <w:spacing w:line="396" w:lineRule="exact"/>
      <w:ind w:left="680" w:hanging="340"/>
    </w:pPr>
    <w:rPr>
      <w:sz w:val="29"/>
    </w:rPr>
  </w:style>
  <w:style w:type="paragraph" w:customStyle="1" w:styleId="ekvaufzhlung2">
    <w:name w:val="ekv.aufzählung.2"/>
    <w:basedOn w:val="Standard"/>
    <w:qFormat/>
    <w:rsid w:val="00AE647C"/>
    <w:pPr>
      <w:tabs>
        <w:tab w:val="clear" w:pos="340"/>
        <w:tab w:val="clear" w:pos="595"/>
        <w:tab w:val="clear" w:pos="851"/>
        <w:tab w:val="left" w:pos="1134"/>
        <w:tab w:val="left" w:pos="1276"/>
        <w:tab w:val="left" w:pos="1474"/>
        <w:tab w:val="left" w:pos="1531"/>
      </w:tabs>
      <w:spacing w:line="396" w:lineRule="exact"/>
      <w:ind w:left="1020" w:hanging="340"/>
    </w:pPr>
    <w:rPr>
      <w:sz w:val="29"/>
    </w:rPr>
  </w:style>
  <w:style w:type="paragraph" w:customStyle="1" w:styleId="ekvaufzhlung3">
    <w:name w:val="ekv.aufzählung.3"/>
    <w:basedOn w:val="Standard"/>
    <w:qFormat/>
    <w:rsid w:val="00AE647C"/>
    <w:pPr>
      <w:tabs>
        <w:tab w:val="clear" w:pos="340"/>
        <w:tab w:val="clear" w:pos="595"/>
        <w:tab w:val="clear" w:pos="851"/>
        <w:tab w:val="left" w:pos="1474"/>
        <w:tab w:val="left" w:pos="1616"/>
        <w:tab w:val="left" w:pos="1814"/>
        <w:tab w:val="left" w:pos="1871"/>
      </w:tabs>
      <w:spacing w:line="396" w:lineRule="exact"/>
      <w:ind w:left="1361" w:hanging="340"/>
    </w:pPr>
    <w:rPr>
      <w:sz w:val="29"/>
    </w:rPr>
  </w:style>
  <w:style w:type="paragraph" w:customStyle="1" w:styleId="ekvfussnote">
    <w:name w:val="ekv.fussnote"/>
    <w:basedOn w:val="ekvbildlegende"/>
    <w:uiPriority w:val="39"/>
    <w:qFormat/>
    <w:rsid w:val="00AE647C"/>
    <w:pPr>
      <w:spacing w:line="396" w:lineRule="exact"/>
    </w:pPr>
    <w:rPr>
      <w:sz w:val="26"/>
    </w:rPr>
  </w:style>
  <w:style w:type="character" w:customStyle="1" w:styleId="ekvhandschriftausgeblendet">
    <w:name w:val="ekv.handschrift.ausgeblendet"/>
    <w:uiPriority w:val="19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sungausgeblendet">
    <w:name w:val="ekv.lösung.ausgeblendet"/>
    <w:basedOn w:val="Absatz-Standardschriftart"/>
    <w:uiPriority w:val="21"/>
    <w:semiHidden/>
    <w:qFormat/>
    <w:rsid w:val="00AE647C"/>
    <w:rPr>
      <w:rFonts w:ascii="Comic Sans MS" w:eastAsia="Times New Roman" w:hAnsi="Comic Sans MS"/>
      <w:noProof/>
      <w:color w:val="FFFFFF" w:themeColor="background1"/>
      <w:sz w:val="31"/>
      <w:lang w:val="de-DE"/>
    </w:rPr>
  </w:style>
  <w:style w:type="character" w:customStyle="1" w:styleId="ekvlckentextausgeblendet">
    <w:name w:val="ekv.lückentext.ausgeblendet"/>
    <w:basedOn w:val="Absatz-Standardschriftart"/>
    <w:uiPriority w:val="23"/>
    <w:semiHidden/>
    <w:qFormat/>
    <w:rsid w:val="00AE647C"/>
    <w:rPr>
      <w:rFonts w:ascii="Times New Roman" w:eastAsia="Times New Roman" w:hAnsi="Times New Roman"/>
      <w:i/>
      <w:noProof/>
      <w:color w:val="FFFFFF" w:themeColor="background1"/>
      <w:sz w:val="31"/>
      <w:u w:color="000000" w:themeColor="text1"/>
      <w:lang w:val="de-DE"/>
    </w:rPr>
  </w:style>
  <w:style w:type="character" w:customStyle="1" w:styleId="ekvquellefett">
    <w:name w:val="ekv.quelle.fett"/>
    <w:basedOn w:val="Absatz-Standardschriftart"/>
    <w:uiPriority w:val="1"/>
    <w:qFormat/>
    <w:rsid w:val="00920459"/>
    <w:rPr>
      <w:rFonts w:ascii="Arial" w:hAnsi="Arial"/>
      <w:b/>
      <w:color w:val="auto"/>
      <w:sz w:val="10"/>
    </w:rPr>
  </w:style>
  <w:style w:type="paragraph" w:styleId="Beschriftung">
    <w:name w:val="caption"/>
    <w:basedOn w:val="Standard"/>
    <w:next w:val="Standard"/>
    <w:uiPriority w:val="35"/>
    <w:unhideWhenUsed/>
    <w:qFormat/>
    <w:rsid w:val="00BE6D7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ontent">
    <w:name w:val="content"/>
    <w:basedOn w:val="Absatz-Standardschriftart"/>
    <w:rsid w:val="00C83845"/>
  </w:style>
  <w:style w:type="character" w:customStyle="1" w:styleId="label">
    <w:name w:val="label"/>
    <w:basedOn w:val="Absatz-Standardschriftart"/>
    <w:rsid w:val="00C83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6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14</cp:revision>
  <cp:lastPrinted>2022-08-24T06:07:00Z</cp:lastPrinted>
  <dcterms:created xsi:type="dcterms:W3CDTF">2022-08-02T06:45:00Z</dcterms:created>
  <dcterms:modified xsi:type="dcterms:W3CDTF">2022-09-06T08:41:00Z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1.07</vt:lpwstr>
  </property>
</Properties>
</file>