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1A29285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F9208BB" w14:textId="1F83E8A9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5065D9AE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E5CC9D7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8B830F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D3A86DC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95482C2" w14:textId="2D89A13B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279A9">
              <w:t>3</w:t>
            </w:r>
          </w:p>
        </w:tc>
      </w:tr>
      <w:tr w:rsidR="00BF17F2" w:rsidRPr="00BF17F2" w14:paraId="38B9B8A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7FD5F9B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E499A86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7EDE4CA" w14:textId="206D6D23" w:rsidR="007B4ECE" w:rsidRDefault="00944F8F" w:rsidP="00944F8F">
      <w:pPr>
        <w:pStyle w:val="ekvue1arial"/>
      </w:pPr>
      <w:bookmarkStart w:id="0" w:name="bmStart"/>
      <w:bookmarkEnd w:id="0"/>
      <w:r>
        <w:t>Anlaute erkennen</w:t>
      </w:r>
      <w:r w:rsidR="009279A9">
        <w:t xml:space="preserve">, </w:t>
      </w:r>
      <w:r w:rsidR="00FA164B">
        <w:t>zuordnen</w:t>
      </w:r>
      <w:r w:rsidR="009279A9">
        <w:t xml:space="preserve"> und schreiben</w:t>
      </w:r>
    </w:p>
    <w:p w14:paraId="2A18D187" w14:textId="7E09BFE9" w:rsidR="007D2059" w:rsidRDefault="007D2059" w:rsidP="007D2059"/>
    <w:p w14:paraId="57B64B63" w14:textId="78BF23BB" w:rsidR="00944F8F" w:rsidRPr="00D3427F" w:rsidRDefault="00944F8F" w:rsidP="00944F8F">
      <w:pPr>
        <w:pStyle w:val="ekvnummerierung"/>
        <w:framePr w:wrap="around"/>
      </w:pPr>
      <w:r>
        <w:t>1</w:t>
      </w:r>
    </w:p>
    <w:p w14:paraId="10FB23AF" w14:textId="77777777" w:rsidR="0088734D" w:rsidRPr="00287B24" w:rsidRDefault="0088734D" w:rsidP="0088734D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D94A1A8" wp14:editId="1A0A5C89">
            <wp:extent cx="288290" cy="288290"/>
            <wp:effectExtent l="0" t="0" r="0" b="0"/>
            <wp:docPr id="295" name="Grafik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C9A28" w14:textId="277FA56B" w:rsidR="001A30DE" w:rsidRDefault="007023D2" w:rsidP="002234C0">
      <w:r>
        <w:rPr>
          <w:noProof/>
        </w:rPr>
        <w:t xml:space="preserve">Bei welchem Wort hörst du den </w:t>
      </w:r>
      <w:r w:rsidRPr="007023D2">
        <w:rPr>
          <w:b/>
          <w:bCs/>
          <w:noProof/>
        </w:rPr>
        <w:t>Laut</w:t>
      </w:r>
      <w:r>
        <w:rPr>
          <w:b/>
          <w:bCs/>
          <w:noProof/>
        </w:rPr>
        <w:t xml:space="preserve"> </w:t>
      </w:r>
      <w:r w:rsidRPr="007023D2">
        <w:rPr>
          <w:b/>
          <w:bCs/>
          <w:noProof/>
        </w:rPr>
        <w:t>am Anfang</w:t>
      </w:r>
      <w:r w:rsidR="009279A9">
        <w:rPr>
          <w:rStyle w:val="ekvarbeitsanweisungdeutsch"/>
        </w:rPr>
        <w:t xml:space="preserve">? </w:t>
      </w:r>
      <w:r w:rsidR="00C27502" w:rsidRPr="00C27502">
        <w:rPr>
          <w:rStyle w:val="ekvarbeitsanweisungdeutsch"/>
        </w:rPr>
        <w:t>Kreise ein.</w:t>
      </w:r>
      <w:bookmarkStart w:id="1" w:name="_GoBack"/>
      <w:bookmarkEnd w:id="1"/>
    </w:p>
    <w:p w14:paraId="4D21707C" w14:textId="6C427730" w:rsidR="002234C0" w:rsidRDefault="0052731A" w:rsidP="002234C0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3A76BB5" wp14:editId="009B0F1F">
                <wp:simplePos x="0" y="0"/>
                <wp:positionH relativeFrom="column">
                  <wp:posOffset>2383</wp:posOffset>
                </wp:positionH>
                <wp:positionV relativeFrom="paragraph">
                  <wp:posOffset>197565</wp:posOffset>
                </wp:positionV>
                <wp:extent cx="2700012" cy="900000"/>
                <wp:effectExtent l="0" t="0" r="24765" b="14605"/>
                <wp:wrapNone/>
                <wp:docPr id="21" name="Gruppieren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0012" cy="900000"/>
                          <a:chOff x="0" y="0"/>
                          <a:chExt cx="2700012" cy="900000"/>
                        </a:xfrm>
                        <a:noFill/>
                      </wpg:grpSpPr>
                      <wps:wsp>
                        <wps:cNvPr id="210" name="Rechteck 2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915" cy="900000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6401C5" w14:textId="77777777" w:rsidR="002234C0" w:rsidRDefault="002234C0" w:rsidP="002234C0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1" name="Rechteck 211"/>
                        <wps:cNvSpPr>
                          <a:spLocks noChangeArrowheads="1"/>
                        </wps:cNvSpPr>
                        <wps:spPr bwMode="auto">
                          <a:xfrm>
                            <a:off x="900049" y="0"/>
                            <a:ext cx="899915" cy="89979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" name="Rechteck 214"/>
                        <wps:cNvSpPr>
                          <a:spLocks noChangeArrowheads="1"/>
                        </wps:cNvSpPr>
                        <wps:spPr bwMode="auto">
                          <a:xfrm>
                            <a:off x="1800097" y="0"/>
                            <a:ext cx="899915" cy="89979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A76BB5" id="Gruppieren 21" o:spid="_x0000_s1026" style="position:absolute;margin-left:.2pt;margin-top:15.55pt;width:212.6pt;height:70.85pt;z-index:251736064" coordsize="27000,9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">
                <v:rect id="Rechteck 210" o:spid="_x0000_s1027" style="position:absolute;width:8999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" filled="f" strokeweight=".5pt">
                  <v:textbox>
                    <w:txbxContent>
                      <w:p w14:paraId="016401C5" w14:textId="77777777" w:rsidR="002234C0" w:rsidRDefault="002234C0" w:rsidP="002234C0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A</w:t>
                        </w:r>
                      </w:p>
                    </w:txbxContent>
                  </v:textbox>
                </v:rect>
                <v:rect id="Rechteck 211" o:spid="_x0000_s1028" style="position:absolute;left:9000;width:899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" filled="f" strokeweight=".5pt"/>
                <v:rect id="Rechteck 214" o:spid="_x0000_s1029" style="position:absolute;left:18000;width:9000;height:8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" filled="f" strokeweight=".5pt"/>
              </v:group>
            </w:pict>
          </mc:Fallback>
        </mc:AlternateContent>
      </w:r>
      <w:r w:rsidR="00813A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69811D78" wp14:editId="579FCECF">
                <wp:simplePos x="0" y="0"/>
                <wp:positionH relativeFrom="column">
                  <wp:posOffset>3236188</wp:posOffset>
                </wp:positionH>
                <wp:positionV relativeFrom="paragraph">
                  <wp:posOffset>200136</wp:posOffset>
                </wp:positionV>
                <wp:extent cx="2699745" cy="900446"/>
                <wp:effectExtent l="0" t="0" r="24765" b="13970"/>
                <wp:wrapNone/>
                <wp:docPr id="228" name="Gruppieren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745" cy="900446"/>
                          <a:chOff x="0" y="3487"/>
                          <a:chExt cx="2700159" cy="915062"/>
                        </a:xfrm>
                        <a:noFill/>
                      </wpg:grpSpPr>
                      <wps:wsp>
                        <wps:cNvPr id="229" name="Rechteck 229"/>
                        <wps:cNvSpPr>
                          <a:spLocks noChangeArrowheads="1"/>
                        </wps:cNvSpPr>
                        <wps:spPr bwMode="auto">
                          <a:xfrm>
                            <a:off x="0" y="3487"/>
                            <a:ext cx="900053" cy="914609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D9013" w14:textId="4EC18157" w:rsidR="00813AE4" w:rsidRDefault="00310269" w:rsidP="00813AE4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0" name="Rechteck 230"/>
                        <wps:cNvSpPr>
                          <a:spLocks noChangeArrowheads="1"/>
                        </wps:cNvSpPr>
                        <wps:spPr bwMode="auto">
                          <a:xfrm>
                            <a:off x="900054" y="4148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1" name="Rechteck 231"/>
                        <wps:cNvSpPr>
                          <a:spLocks noChangeArrowheads="1"/>
                        </wps:cNvSpPr>
                        <wps:spPr bwMode="auto">
                          <a:xfrm>
                            <a:off x="1800106" y="4149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811D78" id="Gruppieren 228" o:spid="_x0000_s1030" style="position:absolute;margin-left:254.8pt;margin-top:15.75pt;width:212.6pt;height:70.9pt;z-index:251750400;mso-width-relative:margin;mso-height-relative:margin" coordorigin=",34" coordsize="27001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">
                <v:rect id="Rechteck 229" o:spid="_x0000_s1031" style="position:absolute;top:34;width:9000;height:9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" filled="f" strokeweight=".5pt">
                  <v:textbox>
                    <w:txbxContent>
                      <w:p w14:paraId="22BD9013" w14:textId="4EC18157" w:rsidR="00813AE4" w:rsidRDefault="00310269" w:rsidP="00813AE4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I</w:t>
                        </w:r>
                      </w:p>
                    </w:txbxContent>
                  </v:textbox>
                </v:rect>
                <v:rect id="Rechteck 230" o:spid="_x0000_s1032" style="position:absolute;left:9000;top:41;width:9001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" filled="f" strokeweight=".5pt"/>
                <v:rect id="Rechteck 231" o:spid="_x0000_s1033" style="position:absolute;left:18001;top:41;width:900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" filled="f" strokeweight=".5pt"/>
              </v:group>
            </w:pict>
          </mc:Fallback>
        </mc:AlternateContent>
      </w:r>
    </w:p>
    <w:p w14:paraId="5CFDFCD6" w14:textId="0E6B0756" w:rsidR="002234C0" w:rsidRDefault="0016337F" w:rsidP="002234C0">
      <w:r>
        <w:rPr>
          <w:noProof/>
        </w:rPr>
        <w:drawing>
          <wp:anchor distT="0" distB="0" distL="114300" distR="114300" simplePos="0" relativeHeight="251838464" behindDoc="0" locked="0" layoutInCell="1" allowOverlap="1" wp14:anchorId="7AB59C10" wp14:editId="5BDEE6C1">
            <wp:simplePos x="0" y="0"/>
            <wp:positionH relativeFrom="column">
              <wp:posOffset>4264647</wp:posOffset>
            </wp:positionH>
            <wp:positionV relativeFrom="paragraph">
              <wp:posOffset>96520</wp:posOffset>
            </wp:positionV>
            <wp:extent cx="671332" cy="671332"/>
            <wp:effectExtent l="0" t="0" r="0" b="0"/>
            <wp:wrapNone/>
            <wp:docPr id="24" name="Grafik 24" descr="S537Sammel_Online_GSV_Zebra_Anlautbild_sw_Ese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332" cy="6713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257">
        <w:rPr>
          <w:noProof/>
        </w:rPr>
        <w:drawing>
          <wp:anchor distT="0" distB="0" distL="114300" distR="114300" simplePos="0" relativeHeight="251836416" behindDoc="0" locked="0" layoutInCell="1" allowOverlap="1" wp14:anchorId="73D7D6E6" wp14:editId="6C938F58">
            <wp:simplePos x="0" y="0"/>
            <wp:positionH relativeFrom="column">
              <wp:posOffset>1031674</wp:posOffset>
            </wp:positionH>
            <wp:positionV relativeFrom="paragraph">
              <wp:posOffset>125167</wp:posOffset>
            </wp:positionV>
            <wp:extent cx="648045" cy="648045"/>
            <wp:effectExtent l="0" t="0" r="0" b="0"/>
            <wp:wrapNone/>
            <wp:docPr id="22" name="Grafik 22" descr="S537Sammel_Online_GSV_Zebra_Anlautbild_sw_Aff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45" cy="64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31A">
        <w:rPr>
          <w:noProof/>
        </w:rPr>
        <w:drawing>
          <wp:anchor distT="0" distB="0" distL="114300" distR="114300" simplePos="0" relativeHeight="251839488" behindDoc="0" locked="0" layoutInCell="1" allowOverlap="1" wp14:anchorId="5A28CEFF" wp14:editId="5F1B21AA">
            <wp:simplePos x="0" y="0"/>
            <wp:positionH relativeFrom="column">
              <wp:posOffset>5146335</wp:posOffset>
            </wp:positionH>
            <wp:positionV relativeFrom="paragraph">
              <wp:posOffset>124548</wp:posOffset>
            </wp:positionV>
            <wp:extent cx="704395" cy="704395"/>
            <wp:effectExtent l="0" t="0" r="635" b="635"/>
            <wp:wrapNone/>
            <wp:docPr id="25" name="Grafik 25" descr="S537Sammel_Online_GSV_Zebra_Anlautbild_sw_Inse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395" cy="70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31A">
        <w:rPr>
          <w:noProof/>
        </w:rPr>
        <w:drawing>
          <wp:anchor distT="0" distB="0" distL="114300" distR="114300" simplePos="0" relativeHeight="251837440" behindDoc="0" locked="0" layoutInCell="1" allowOverlap="1" wp14:anchorId="05A8756F" wp14:editId="660DB8AE">
            <wp:simplePos x="0" y="0"/>
            <wp:positionH relativeFrom="column">
              <wp:posOffset>2000002</wp:posOffset>
            </wp:positionH>
            <wp:positionV relativeFrom="paragraph">
              <wp:posOffset>74295</wp:posOffset>
            </wp:positionV>
            <wp:extent cx="552809" cy="752515"/>
            <wp:effectExtent l="0" t="0" r="0" b="0"/>
            <wp:wrapNone/>
            <wp:docPr id="23" name="Grafik 23" descr="S537300555_Ofen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809" cy="75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6DD708" w14:textId="0F173A7B" w:rsidR="002234C0" w:rsidRDefault="002234C0" w:rsidP="002234C0"/>
    <w:p w14:paraId="62F12B01" w14:textId="4F169A20" w:rsidR="002234C0" w:rsidRDefault="002234C0" w:rsidP="002234C0"/>
    <w:p w14:paraId="2DCD80BA" w14:textId="74A3433E" w:rsidR="002234C0" w:rsidRDefault="002234C0" w:rsidP="002234C0"/>
    <w:p w14:paraId="34DE69EC" w14:textId="738E2C2E" w:rsidR="001A30DE" w:rsidRDefault="001A30DE" w:rsidP="001A30DE"/>
    <w:p w14:paraId="0AC8C450" w14:textId="682F7A55" w:rsidR="00813AE4" w:rsidRDefault="0052731A" w:rsidP="001A30DE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1FF3BAA" wp14:editId="46FE5FAD">
                <wp:simplePos x="0" y="0"/>
                <wp:positionH relativeFrom="column">
                  <wp:posOffset>2540</wp:posOffset>
                </wp:positionH>
                <wp:positionV relativeFrom="paragraph">
                  <wp:posOffset>145415</wp:posOffset>
                </wp:positionV>
                <wp:extent cx="2699385" cy="900430"/>
                <wp:effectExtent l="0" t="0" r="24765" b="13970"/>
                <wp:wrapNone/>
                <wp:docPr id="238" name="Gruppieren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385" cy="900430"/>
                          <a:chOff x="0" y="3487"/>
                          <a:chExt cx="2700159" cy="915062"/>
                        </a:xfrm>
                        <a:noFill/>
                      </wpg:grpSpPr>
                      <wps:wsp>
                        <wps:cNvPr id="239" name="Rechteck 239"/>
                        <wps:cNvSpPr>
                          <a:spLocks noChangeArrowheads="1"/>
                        </wps:cNvSpPr>
                        <wps:spPr bwMode="auto">
                          <a:xfrm>
                            <a:off x="0" y="3487"/>
                            <a:ext cx="900053" cy="914609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D2835B" w14:textId="15F8839E" w:rsidR="00813AE4" w:rsidRDefault="00310269" w:rsidP="00813AE4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" name="Rechteck 240"/>
                        <wps:cNvSpPr>
                          <a:spLocks noChangeArrowheads="1"/>
                        </wps:cNvSpPr>
                        <wps:spPr bwMode="auto">
                          <a:xfrm>
                            <a:off x="900054" y="4148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1" name="Rechteck 241"/>
                        <wps:cNvSpPr>
                          <a:spLocks noChangeArrowheads="1"/>
                        </wps:cNvSpPr>
                        <wps:spPr bwMode="auto">
                          <a:xfrm>
                            <a:off x="1800106" y="4149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F3BAA" id="Gruppieren 238" o:spid="_x0000_s1034" style="position:absolute;margin-left:.2pt;margin-top:11.45pt;width:212.55pt;height:70.9pt;z-index:251756544;mso-width-relative:margin;mso-height-relative:margin" coordorigin=",34" coordsize="27001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">
                <v:rect id="Rechteck 239" o:spid="_x0000_s1035" style="position:absolute;top:34;width:9000;height:9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" filled="f" strokeweight=".5pt">
                  <v:textbox>
                    <w:txbxContent>
                      <w:p w14:paraId="69D2835B" w14:textId="15F8839E" w:rsidR="00813AE4" w:rsidRDefault="00310269" w:rsidP="00813AE4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S</w:t>
                        </w:r>
                      </w:p>
                    </w:txbxContent>
                  </v:textbox>
                </v:rect>
                <v:rect id="Rechteck 240" o:spid="_x0000_s1036" style="position:absolute;left:9000;top:41;width:9001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" filled="f" strokeweight=".5pt"/>
                <v:rect id="Rechteck 241" o:spid="_x0000_s1037" style="position:absolute;left:18001;top:41;width:900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" filled="f" strokeweight=".5pt"/>
              </v:group>
            </w:pict>
          </mc:Fallback>
        </mc:AlternateContent>
      </w:r>
      <w:r w:rsidR="00813A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E579A25" wp14:editId="4EAA4597">
                <wp:simplePos x="0" y="0"/>
                <wp:positionH relativeFrom="column">
                  <wp:posOffset>3231515</wp:posOffset>
                </wp:positionH>
                <wp:positionV relativeFrom="paragraph">
                  <wp:posOffset>149575</wp:posOffset>
                </wp:positionV>
                <wp:extent cx="2699745" cy="900446"/>
                <wp:effectExtent l="0" t="0" r="24765" b="13970"/>
                <wp:wrapNone/>
                <wp:docPr id="244" name="Gruppieren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745" cy="900446"/>
                          <a:chOff x="0" y="3487"/>
                          <a:chExt cx="2700159" cy="915062"/>
                        </a:xfrm>
                        <a:noFill/>
                      </wpg:grpSpPr>
                      <wps:wsp>
                        <wps:cNvPr id="245" name="Rechteck 245"/>
                        <wps:cNvSpPr>
                          <a:spLocks noChangeArrowheads="1"/>
                        </wps:cNvSpPr>
                        <wps:spPr bwMode="auto">
                          <a:xfrm>
                            <a:off x="0" y="3487"/>
                            <a:ext cx="900053" cy="914609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12D5B8" w14:textId="4DA97806" w:rsidR="00813AE4" w:rsidRDefault="00310269" w:rsidP="00813AE4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" name="Rechteck 246"/>
                        <wps:cNvSpPr>
                          <a:spLocks noChangeArrowheads="1"/>
                        </wps:cNvSpPr>
                        <wps:spPr bwMode="auto">
                          <a:xfrm>
                            <a:off x="900054" y="4148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" name="Rechteck 247"/>
                        <wps:cNvSpPr>
                          <a:spLocks noChangeArrowheads="1"/>
                        </wps:cNvSpPr>
                        <wps:spPr bwMode="auto">
                          <a:xfrm>
                            <a:off x="1800106" y="4149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79A25" id="Gruppieren 244" o:spid="_x0000_s1038" style="position:absolute;margin-left:254.45pt;margin-top:11.8pt;width:212.6pt;height:70.9pt;z-index:251762688;mso-width-relative:margin;mso-height-relative:margin" coordorigin=",34" coordsize="27001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">
                <v:rect id="Rechteck 245" o:spid="_x0000_s1039" style="position:absolute;top:34;width:9000;height:9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" filled="f" strokeweight=".5pt">
                  <v:textbox>
                    <w:txbxContent>
                      <w:p w14:paraId="6E12D5B8" w14:textId="4DA97806" w:rsidR="00813AE4" w:rsidRDefault="00310269" w:rsidP="00813AE4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E</w:t>
                        </w:r>
                      </w:p>
                    </w:txbxContent>
                  </v:textbox>
                </v:rect>
                <v:rect id="Rechteck 246" o:spid="_x0000_s1040" style="position:absolute;left:9000;top:41;width:9001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" filled="f" strokeweight=".5pt"/>
                <v:rect id="Rechteck 247" o:spid="_x0000_s1041" style="position:absolute;left:18001;top:41;width:900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" filled="f" strokeweight=".5pt"/>
              </v:group>
            </w:pict>
          </mc:Fallback>
        </mc:AlternateContent>
      </w:r>
    </w:p>
    <w:p w14:paraId="07EE8690" w14:textId="12302818" w:rsidR="00813AE4" w:rsidRDefault="00D72257" w:rsidP="001A30DE">
      <w:r>
        <w:rPr>
          <w:noProof/>
        </w:rPr>
        <w:drawing>
          <wp:anchor distT="0" distB="0" distL="114300" distR="114300" simplePos="0" relativeHeight="251840512" behindDoc="0" locked="0" layoutInCell="1" allowOverlap="1" wp14:anchorId="586BB3FA" wp14:editId="094EABF3">
            <wp:simplePos x="0" y="0"/>
            <wp:positionH relativeFrom="column">
              <wp:posOffset>996950</wp:posOffset>
            </wp:positionH>
            <wp:positionV relativeFrom="paragraph">
              <wp:posOffset>133930</wp:posOffset>
            </wp:positionV>
            <wp:extent cx="636607" cy="585474"/>
            <wp:effectExtent l="0" t="0" r="0" b="5080"/>
            <wp:wrapNone/>
            <wp:docPr id="26" name="Grafik 26" descr="S537270838_Zwiebe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607" cy="585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2560" behindDoc="0" locked="0" layoutInCell="1" allowOverlap="1" wp14:anchorId="45AB3619" wp14:editId="4BE37778">
            <wp:simplePos x="0" y="0"/>
            <wp:positionH relativeFrom="column">
              <wp:posOffset>4238424</wp:posOffset>
            </wp:positionH>
            <wp:positionV relativeFrom="paragraph">
              <wp:posOffset>73933</wp:posOffset>
            </wp:positionV>
            <wp:extent cx="665279" cy="665279"/>
            <wp:effectExtent l="0" t="0" r="1905" b="1905"/>
            <wp:wrapNone/>
            <wp:docPr id="28" name="Grafik 28" descr="S537Sammel_Online_GSV_Zebra_Anlautbild_sw_En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279" cy="6652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3584" behindDoc="0" locked="0" layoutInCell="1" allowOverlap="1" wp14:anchorId="5A3230AB" wp14:editId="2FEDF803">
            <wp:simplePos x="0" y="0"/>
            <wp:positionH relativeFrom="column">
              <wp:posOffset>5141256</wp:posOffset>
            </wp:positionH>
            <wp:positionV relativeFrom="paragraph">
              <wp:posOffset>40849</wp:posOffset>
            </wp:positionV>
            <wp:extent cx="677119" cy="677119"/>
            <wp:effectExtent l="0" t="0" r="8890" b="8890"/>
            <wp:wrapNone/>
            <wp:docPr id="29" name="Grafik 29" descr="S537Sammel_Online_GSV_Zebra_Anlautbild_sw_Ige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77607" cy="677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D14E5" w14:textId="5C7ED8C4" w:rsidR="00813AE4" w:rsidRDefault="00D72257" w:rsidP="001A30DE">
      <w:r>
        <w:rPr>
          <w:noProof/>
        </w:rPr>
        <w:drawing>
          <wp:anchor distT="0" distB="0" distL="114300" distR="114300" simplePos="0" relativeHeight="251841536" behindDoc="0" locked="0" layoutInCell="1" allowOverlap="1" wp14:anchorId="68182E22" wp14:editId="3E5D298A">
            <wp:simplePos x="0" y="0"/>
            <wp:positionH relativeFrom="column">
              <wp:posOffset>1881505</wp:posOffset>
            </wp:positionH>
            <wp:positionV relativeFrom="paragraph">
              <wp:posOffset>17862</wp:posOffset>
            </wp:positionV>
            <wp:extent cx="775970" cy="424815"/>
            <wp:effectExtent l="0" t="0" r="5080" b="0"/>
            <wp:wrapNone/>
            <wp:docPr id="27" name="Grafik 27" descr="S537300550_Seif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97FB55" w14:textId="7FCB355D" w:rsidR="00813AE4" w:rsidRDefault="00813AE4" w:rsidP="001A30DE"/>
    <w:p w14:paraId="5E3390E0" w14:textId="114BAD14" w:rsidR="00813AE4" w:rsidRDefault="00813AE4" w:rsidP="001A30DE"/>
    <w:p w14:paraId="58520B1F" w14:textId="3FFFE74C" w:rsidR="00813AE4" w:rsidRDefault="00813AE4" w:rsidP="001A30DE"/>
    <w:p w14:paraId="2D3C0A2A" w14:textId="737578FF" w:rsidR="00813AE4" w:rsidRDefault="0052731A" w:rsidP="001A30DE">
      <w:r>
        <w:rPr>
          <w:noProof/>
        </w:rPr>
        <w:drawing>
          <wp:anchor distT="0" distB="0" distL="114300" distR="114300" simplePos="0" relativeHeight="251845632" behindDoc="0" locked="0" layoutInCell="1" allowOverlap="1" wp14:anchorId="15D6F60D" wp14:editId="7525D712">
            <wp:simplePos x="0" y="0"/>
            <wp:positionH relativeFrom="column">
              <wp:posOffset>1897257</wp:posOffset>
            </wp:positionH>
            <wp:positionV relativeFrom="paragraph">
              <wp:posOffset>184771</wp:posOffset>
            </wp:positionV>
            <wp:extent cx="713916" cy="713916"/>
            <wp:effectExtent l="0" t="0" r="0" b="0"/>
            <wp:wrapNone/>
            <wp:docPr id="31" name="Grafik 31" descr="S537Sammel_Online_GSV_Zebra_Anlautbild_sw_Din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916" cy="713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3090ABD1" wp14:editId="47B8B7B6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2699385" cy="900430"/>
                <wp:effectExtent l="0" t="0" r="24765" b="13970"/>
                <wp:wrapNone/>
                <wp:docPr id="250" name="Gruppieren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385" cy="900430"/>
                          <a:chOff x="0" y="3487"/>
                          <a:chExt cx="2700159" cy="915062"/>
                        </a:xfrm>
                        <a:noFill/>
                      </wpg:grpSpPr>
                      <wps:wsp>
                        <wps:cNvPr id="251" name="Rechteck 251"/>
                        <wps:cNvSpPr>
                          <a:spLocks noChangeArrowheads="1"/>
                        </wps:cNvSpPr>
                        <wps:spPr bwMode="auto">
                          <a:xfrm>
                            <a:off x="0" y="3487"/>
                            <a:ext cx="900053" cy="914609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F7F4A" w14:textId="5694FE61" w:rsidR="00FE42E4" w:rsidRDefault="00310269" w:rsidP="00FE42E4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2" name="Rechteck 252"/>
                        <wps:cNvSpPr>
                          <a:spLocks noChangeArrowheads="1"/>
                        </wps:cNvSpPr>
                        <wps:spPr bwMode="auto">
                          <a:xfrm>
                            <a:off x="900054" y="4148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" name="Rechteck 253"/>
                        <wps:cNvSpPr>
                          <a:spLocks noChangeArrowheads="1"/>
                        </wps:cNvSpPr>
                        <wps:spPr bwMode="auto">
                          <a:xfrm>
                            <a:off x="1800106" y="4149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90ABD1" id="Gruppieren 250" o:spid="_x0000_s1042" style="position:absolute;margin-left:0;margin-top:7.95pt;width:212.55pt;height:70.9pt;z-index:251768832;mso-width-relative:margin;mso-height-relative:margin" coordorigin=",34" coordsize="27001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">
                <v:rect id="Rechteck 251" o:spid="_x0000_s1043" style="position:absolute;top:34;width:9000;height:9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" filled="f" strokeweight=".5pt">
                  <v:textbox>
                    <w:txbxContent>
                      <w:p w14:paraId="15BF7F4A" w14:textId="5694FE61" w:rsidR="00FE42E4" w:rsidRDefault="00310269" w:rsidP="00FE42E4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T</w:t>
                        </w:r>
                      </w:p>
                    </w:txbxContent>
                  </v:textbox>
                </v:rect>
                <v:rect id="Rechteck 252" o:spid="_x0000_s1044" style="position:absolute;left:9000;top:41;width:9001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" filled="f" strokeweight=".5pt"/>
                <v:rect id="Rechteck 253" o:spid="_x0000_s1045" style="position:absolute;left:18001;top:41;width:900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" filled="f" strokeweight=".5pt"/>
              </v:group>
            </w:pict>
          </mc:Fallback>
        </mc:AlternateContent>
      </w:r>
      <w:r w:rsidR="00FE42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41A15994" wp14:editId="146CA9CC">
                <wp:simplePos x="0" y="0"/>
                <wp:positionH relativeFrom="column">
                  <wp:posOffset>3237230</wp:posOffset>
                </wp:positionH>
                <wp:positionV relativeFrom="paragraph">
                  <wp:posOffset>98822</wp:posOffset>
                </wp:positionV>
                <wp:extent cx="2699745" cy="900446"/>
                <wp:effectExtent l="0" t="0" r="24765" b="13970"/>
                <wp:wrapNone/>
                <wp:docPr id="256" name="Gruppieren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745" cy="900446"/>
                          <a:chOff x="0" y="3487"/>
                          <a:chExt cx="2700159" cy="915062"/>
                        </a:xfrm>
                        <a:noFill/>
                      </wpg:grpSpPr>
                      <wps:wsp>
                        <wps:cNvPr id="257" name="Rechteck 257"/>
                        <wps:cNvSpPr>
                          <a:spLocks noChangeArrowheads="1"/>
                        </wps:cNvSpPr>
                        <wps:spPr bwMode="auto">
                          <a:xfrm>
                            <a:off x="0" y="3487"/>
                            <a:ext cx="900053" cy="914609"/>
                          </a:xfrm>
                          <a:prstGeom prst="rect">
                            <a:avLst/>
                          </a:prstGeom>
                          <a:grp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F56CAC" w14:textId="77D8A7C7" w:rsidR="00FE42E4" w:rsidRDefault="00310269" w:rsidP="00FE42E4">
                              <w:pPr>
                                <w:spacing w:line="240" w:lineRule="auto"/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8" name="Rechteck 258"/>
                        <wps:cNvSpPr>
                          <a:spLocks noChangeArrowheads="1"/>
                        </wps:cNvSpPr>
                        <wps:spPr bwMode="auto">
                          <a:xfrm>
                            <a:off x="900054" y="4148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9" name="Rechteck 259"/>
                        <wps:cNvSpPr>
                          <a:spLocks noChangeArrowheads="1"/>
                        </wps:cNvSpPr>
                        <wps:spPr bwMode="auto">
                          <a:xfrm>
                            <a:off x="1800106" y="4149"/>
                            <a:ext cx="900053" cy="9144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A15994" id="Gruppieren 256" o:spid="_x0000_s1046" style="position:absolute;margin-left:254.9pt;margin-top:7.8pt;width:212.6pt;height:70.9pt;z-index:251774976;mso-width-relative:margin;mso-height-relative:margin" coordorigin=",34" coordsize="27001,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">
                <v:rect id="Rechteck 257" o:spid="_x0000_s1047" style="position:absolute;top:34;width:9000;height:91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" filled="f" strokeweight=".5pt">
                  <v:textbox>
                    <w:txbxContent>
                      <w:p w14:paraId="79F56CAC" w14:textId="77D8A7C7" w:rsidR="00FE42E4" w:rsidRDefault="00310269" w:rsidP="00FE42E4">
                        <w:pPr>
                          <w:spacing w:line="240" w:lineRule="auto"/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M</w:t>
                        </w:r>
                      </w:p>
                    </w:txbxContent>
                  </v:textbox>
                </v:rect>
                <v:rect id="Rechteck 258" o:spid="_x0000_s1048" style="position:absolute;left:9000;top:41;width:9001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" filled="f" strokeweight=".5pt"/>
                <v:rect id="Rechteck 259" o:spid="_x0000_s1049" style="position:absolute;left:18001;top:41;width:900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" filled="f" strokeweight=".5pt"/>
              </v:group>
            </w:pict>
          </mc:Fallback>
        </mc:AlternateContent>
      </w:r>
    </w:p>
    <w:p w14:paraId="141A7200" w14:textId="6D15EAA8" w:rsidR="00813AE4" w:rsidRDefault="00D72257" w:rsidP="001A30DE">
      <w:r>
        <w:rPr>
          <w:noProof/>
        </w:rPr>
        <w:drawing>
          <wp:anchor distT="0" distB="0" distL="114300" distR="114300" simplePos="0" relativeHeight="251844608" behindDoc="0" locked="0" layoutInCell="1" allowOverlap="1" wp14:anchorId="21E74027" wp14:editId="17F5B5F3">
            <wp:simplePos x="0" y="0"/>
            <wp:positionH relativeFrom="column">
              <wp:posOffset>1032035</wp:posOffset>
            </wp:positionH>
            <wp:positionV relativeFrom="paragraph">
              <wp:posOffset>149860</wp:posOffset>
            </wp:positionV>
            <wp:extent cx="706697" cy="495847"/>
            <wp:effectExtent l="0" t="0" r="0" b="0"/>
            <wp:wrapNone/>
            <wp:docPr id="30" name="Grafik 30" descr="S537300550_Tafel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697" cy="495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31A">
        <w:rPr>
          <w:noProof/>
        </w:rPr>
        <w:drawing>
          <wp:anchor distT="0" distB="0" distL="114300" distR="114300" simplePos="0" relativeHeight="251846656" behindDoc="0" locked="0" layoutInCell="1" allowOverlap="1" wp14:anchorId="62FAF68B" wp14:editId="667EE60C">
            <wp:simplePos x="0" y="0"/>
            <wp:positionH relativeFrom="column">
              <wp:posOffset>4272915</wp:posOffset>
            </wp:positionH>
            <wp:positionV relativeFrom="paragraph">
              <wp:posOffset>27115</wp:posOffset>
            </wp:positionV>
            <wp:extent cx="630789" cy="630789"/>
            <wp:effectExtent l="0" t="0" r="0" b="0"/>
            <wp:wrapNone/>
            <wp:docPr id="32" name="Grafik 32" descr="S537Sammel_Online_GSV_Zebra_Anlautbild_sw_Na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89" cy="6307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ED83F5" w14:textId="04AE06F3" w:rsidR="00813AE4" w:rsidRDefault="0052731A" w:rsidP="001A30DE">
      <w:r>
        <w:rPr>
          <w:noProof/>
        </w:rPr>
        <w:drawing>
          <wp:anchor distT="0" distB="0" distL="114300" distR="114300" simplePos="0" relativeHeight="251847680" behindDoc="0" locked="0" layoutInCell="1" allowOverlap="1" wp14:anchorId="5FB44059" wp14:editId="5650B288">
            <wp:simplePos x="0" y="0"/>
            <wp:positionH relativeFrom="column">
              <wp:posOffset>5169451</wp:posOffset>
            </wp:positionH>
            <wp:positionV relativeFrom="paragraph">
              <wp:posOffset>12486</wp:posOffset>
            </wp:positionV>
            <wp:extent cx="681676" cy="361621"/>
            <wp:effectExtent l="0" t="0" r="4445" b="635"/>
            <wp:wrapNone/>
            <wp:docPr id="33" name="Grafik 33" descr="S537300210_Mun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676" cy="3616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324FA5" w14:textId="2102C5FE" w:rsidR="00813AE4" w:rsidRDefault="00813AE4" w:rsidP="001A30DE"/>
    <w:p w14:paraId="3FEB907F" w14:textId="5BA355F8" w:rsidR="00813AE4" w:rsidRDefault="00813AE4" w:rsidP="001A30DE"/>
    <w:p w14:paraId="02ED2604" w14:textId="10855108" w:rsidR="00FE42E4" w:rsidRDefault="00FE42E4" w:rsidP="001A30DE"/>
    <w:p w14:paraId="042CABF5" w14:textId="77777777" w:rsidR="00D72257" w:rsidRDefault="00D72257" w:rsidP="0052731A">
      <w:pPr>
        <w:pStyle w:val="ekvgrundtexthalbe"/>
      </w:pPr>
    </w:p>
    <w:p w14:paraId="1994F0D3" w14:textId="4B52ACC7" w:rsidR="0052731A" w:rsidRDefault="0052731A" w:rsidP="0052731A">
      <w:pPr>
        <w:pStyle w:val="ekvgrundtexthalbe"/>
      </w:pPr>
    </w:p>
    <w:p w14:paraId="358F9391" w14:textId="25529656" w:rsidR="00844C7D" w:rsidRPr="00D3427F" w:rsidRDefault="00844C7D" w:rsidP="00844C7D">
      <w:pPr>
        <w:pStyle w:val="ekvnummerierung"/>
        <w:framePr w:wrap="around"/>
      </w:pPr>
      <w:r>
        <w:t>2</w:t>
      </w:r>
    </w:p>
    <w:p w14:paraId="236B915E" w14:textId="77777777" w:rsidR="0088734D" w:rsidRPr="00287B24" w:rsidRDefault="0088734D" w:rsidP="0088734D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0B48C80" wp14:editId="70DDF6C7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0F1B" w14:textId="08FE8FC3" w:rsidR="001A30DE" w:rsidRDefault="00FE42E4" w:rsidP="0052731A">
      <w:r w:rsidRPr="0052731A">
        <w:rPr>
          <w:rStyle w:val="ekvarbeitsanweisungdeutsch"/>
        </w:rPr>
        <w:t>Schreibe</w:t>
      </w:r>
      <w:r>
        <w:t xml:space="preserve"> den </w:t>
      </w:r>
      <w:r w:rsidR="0088734D" w:rsidRPr="0088734D">
        <w:rPr>
          <w:rStyle w:val="ekvfett"/>
        </w:rPr>
        <w:t>Anfangsb</w:t>
      </w:r>
      <w:r w:rsidRPr="0088734D">
        <w:rPr>
          <w:rStyle w:val="ekvfett"/>
        </w:rPr>
        <w:t>uchstaben</w:t>
      </w:r>
      <w:r>
        <w:t xml:space="preserve"> zum Bild.</w:t>
      </w:r>
    </w:p>
    <w:p w14:paraId="611D4E26" w14:textId="38269FA8" w:rsidR="00D76E36" w:rsidRDefault="00D76E36" w:rsidP="0052731A"/>
    <w:p w14:paraId="532D47D7" w14:textId="31539A74" w:rsidR="00D76E36" w:rsidRDefault="004F654F" w:rsidP="0052731A">
      <w:r>
        <w:rPr>
          <w:noProof/>
        </w:rPr>
        <w:drawing>
          <wp:anchor distT="0" distB="0" distL="114300" distR="114300" simplePos="0" relativeHeight="251734014" behindDoc="0" locked="0" layoutInCell="1" allowOverlap="1" wp14:anchorId="30B22521" wp14:editId="7DC4C70A">
            <wp:simplePos x="0" y="0"/>
            <wp:positionH relativeFrom="column">
              <wp:posOffset>2129155</wp:posOffset>
            </wp:positionH>
            <wp:positionV relativeFrom="paragraph">
              <wp:posOffset>54519</wp:posOffset>
            </wp:positionV>
            <wp:extent cx="769996" cy="769996"/>
            <wp:effectExtent l="0" t="0" r="0" b="0"/>
            <wp:wrapNone/>
            <wp:docPr id="61" name="Grafik 61" descr="S537Sammel_Online_GSV_Zebra_Anlautbild_sw_Osterha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996" cy="7699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8944" behindDoc="0" locked="0" layoutInCell="1" allowOverlap="1" wp14:anchorId="2FB61700" wp14:editId="32DB6F6E">
            <wp:simplePos x="0" y="0"/>
            <wp:positionH relativeFrom="column">
              <wp:posOffset>4270375</wp:posOffset>
            </wp:positionH>
            <wp:positionV relativeFrom="paragraph">
              <wp:posOffset>137795</wp:posOffset>
            </wp:positionV>
            <wp:extent cx="665480" cy="665480"/>
            <wp:effectExtent l="0" t="0" r="1270" b="1270"/>
            <wp:wrapNone/>
            <wp:docPr id="62" name="Grafik 62" descr="S537Sammel_Online_GSV_Zebra_Anlautbild_sw_Uh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257">
        <w:rPr>
          <w:noProof/>
        </w:rPr>
        <w:drawing>
          <wp:anchor distT="0" distB="0" distL="114300" distR="114300" simplePos="0" relativeHeight="251732989" behindDoc="1" locked="0" layoutInCell="1" allowOverlap="1" wp14:anchorId="353BFDE8" wp14:editId="4F0910A6">
            <wp:simplePos x="0" y="0"/>
            <wp:positionH relativeFrom="column">
              <wp:posOffset>134636</wp:posOffset>
            </wp:positionH>
            <wp:positionV relativeFrom="paragraph">
              <wp:posOffset>81237</wp:posOffset>
            </wp:positionV>
            <wp:extent cx="703596" cy="832521"/>
            <wp:effectExtent l="0" t="0" r="1270" b="5715"/>
            <wp:wrapNone/>
            <wp:docPr id="60" name="Grafik 60" descr="S537300550_Milchtuet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96" cy="832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62B46310" wp14:editId="3D494F1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7050" cy="914455"/>
                <wp:effectExtent l="0" t="0" r="12700" b="19050"/>
                <wp:wrapNone/>
                <wp:docPr id="35" name="Gruppieren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55"/>
                          <a:chOff x="0" y="0"/>
                          <a:chExt cx="1797658" cy="899160"/>
                        </a:xfrm>
                      </wpg:grpSpPr>
                      <wps:wsp>
                        <wps:cNvPr id="268" name="Rechteck 2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9" name="Rechteck 269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2B612" id="Gruppieren 35" o:spid="_x0000_s1026" style="position:absolute;margin-left:0;margin-top:-.05pt;width:141.5pt;height:1in;z-index:251849728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">
                <v:rect id="Rechteck 268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" filled="f" strokeweight=".5pt"/>
                <v:rect id="Rechteck 269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406B8C2E" wp14:editId="78ED9959">
                <wp:simplePos x="0" y="0"/>
                <wp:positionH relativeFrom="column">
                  <wp:posOffset>2071370</wp:posOffset>
                </wp:positionH>
                <wp:positionV relativeFrom="paragraph">
                  <wp:posOffset>-635</wp:posOffset>
                </wp:positionV>
                <wp:extent cx="1797050" cy="914455"/>
                <wp:effectExtent l="0" t="0" r="12700" b="19050"/>
                <wp:wrapNone/>
                <wp:docPr id="36" name="Gruppieren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55"/>
                          <a:chOff x="0" y="0"/>
                          <a:chExt cx="1797658" cy="899160"/>
                        </a:xfrm>
                      </wpg:grpSpPr>
                      <wps:wsp>
                        <wps:cNvPr id="37" name="Rechteck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Rechteck 38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DAABBB" id="Gruppieren 36" o:spid="_x0000_s1026" style="position:absolute;margin-left:163.1pt;margin-top:-.05pt;width:141.5pt;height:1in;z-index:251850752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">
                <v:rect id="Rechteck 37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" filled="f" strokeweight=".5pt"/>
                <v:rect id="Rechteck 38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4E20E6F7" wp14:editId="5F49607B">
                <wp:simplePos x="0" y="0"/>
                <wp:positionH relativeFrom="column">
                  <wp:posOffset>4142740</wp:posOffset>
                </wp:positionH>
                <wp:positionV relativeFrom="paragraph">
                  <wp:posOffset>-635</wp:posOffset>
                </wp:positionV>
                <wp:extent cx="1797050" cy="914455"/>
                <wp:effectExtent l="0" t="0" r="12700" b="19050"/>
                <wp:wrapNone/>
                <wp:docPr id="39" name="Gruppieren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55"/>
                          <a:chOff x="0" y="0"/>
                          <a:chExt cx="1797658" cy="899160"/>
                        </a:xfrm>
                      </wpg:grpSpPr>
                      <wps:wsp>
                        <wps:cNvPr id="40" name="Rechteck 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Rechteck 41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146EF" id="Gruppieren 39" o:spid="_x0000_s1026" style="position:absolute;margin-left:326.2pt;margin-top:-.05pt;width:141.5pt;height:1in;z-index:251851776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">
                <v:rect id="Rechteck 40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" filled="f" strokeweight=".5pt"/>
                <v:rect id="Rechteck 41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1D0724DB" wp14:editId="361D94B0">
                <wp:simplePos x="0" y="0"/>
                <wp:positionH relativeFrom="column">
                  <wp:posOffset>0</wp:posOffset>
                </wp:positionH>
                <wp:positionV relativeFrom="paragraph">
                  <wp:posOffset>1136015</wp:posOffset>
                </wp:positionV>
                <wp:extent cx="1797050" cy="914455"/>
                <wp:effectExtent l="0" t="0" r="12700" b="19050"/>
                <wp:wrapNone/>
                <wp:docPr id="42" name="Gruppieren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55"/>
                          <a:chOff x="0" y="0"/>
                          <a:chExt cx="1797658" cy="899160"/>
                        </a:xfrm>
                      </wpg:grpSpPr>
                      <wps:wsp>
                        <wps:cNvPr id="43" name="Rechteck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Rechteck 44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C7AF74" id="Gruppieren 42" o:spid="_x0000_s1026" style="position:absolute;margin-left:0;margin-top:89.45pt;width:141.5pt;height:1in;z-index:251852800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">
                <v:rect id="Rechteck 43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" filled="f" strokeweight=".5pt"/>
                <v:rect id="Rechteck 44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27DE0772" wp14:editId="0BD05C49">
                <wp:simplePos x="0" y="0"/>
                <wp:positionH relativeFrom="column">
                  <wp:posOffset>2071370</wp:posOffset>
                </wp:positionH>
                <wp:positionV relativeFrom="paragraph">
                  <wp:posOffset>1136015</wp:posOffset>
                </wp:positionV>
                <wp:extent cx="1797050" cy="914400"/>
                <wp:effectExtent l="0" t="0" r="12700" b="19050"/>
                <wp:wrapNone/>
                <wp:docPr id="45" name="Gruppieren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00"/>
                          <a:chOff x="0" y="0"/>
                          <a:chExt cx="1797658" cy="899160"/>
                        </a:xfrm>
                      </wpg:grpSpPr>
                      <wps:wsp>
                        <wps:cNvPr id="46" name="Rechteck 4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Rechteck 47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AD00D1" id="Gruppieren 45" o:spid="_x0000_s1026" style="position:absolute;margin-left:163.1pt;margin-top:89.45pt;width:141.5pt;height:1in;z-index:251853824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">
                <v:rect id="Rechteck 46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" filled="f" strokeweight=".5pt"/>
                <v:rect id="Rechteck 47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53711504" wp14:editId="344012A5">
                <wp:simplePos x="0" y="0"/>
                <wp:positionH relativeFrom="column">
                  <wp:posOffset>4142740</wp:posOffset>
                </wp:positionH>
                <wp:positionV relativeFrom="paragraph">
                  <wp:posOffset>1136015</wp:posOffset>
                </wp:positionV>
                <wp:extent cx="1797050" cy="914400"/>
                <wp:effectExtent l="0" t="0" r="12700" b="19050"/>
                <wp:wrapNone/>
                <wp:docPr id="48" name="Gruppieren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00"/>
                          <a:chOff x="0" y="0"/>
                          <a:chExt cx="1797658" cy="899160"/>
                        </a:xfrm>
                      </wpg:grpSpPr>
                      <wps:wsp>
                        <wps:cNvPr id="49" name="Rechteck 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Rechteck 50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5AE878" id="Gruppieren 48" o:spid="_x0000_s1026" style="position:absolute;margin-left:326.2pt;margin-top:89.45pt;width:141.5pt;height:1in;z-index:251854848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">
                <v:rect id="Rechteck 49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" filled="f" strokeweight=".5pt"/>
                <v:rect id="Rechteck 50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191815C4" wp14:editId="4C07C12A">
                <wp:simplePos x="0" y="0"/>
                <wp:positionH relativeFrom="column">
                  <wp:posOffset>0</wp:posOffset>
                </wp:positionH>
                <wp:positionV relativeFrom="paragraph">
                  <wp:posOffset>2276475</wp:posOffset>
                </wp:positionV>
                <wp:extent cx="1797050" cy="914400"/>
                <wp:effectExtent l="0" t="0" r="12700" b="19050"/>
                <wp:wrapNone/>
                <wp:docPr id="51" name="Gruppieren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00"/>
                          <a:chOff x="0" y="0"/>
                          <a:chExt cx="1797658" cy="899160"/>
                        </a:xfrm>
                      </wpg:grpSpPr>
                      <wps:wsp>
                        <wps:cNvPr id="52" name="Rechteck 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Rechteck 53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E06E78" id="Gruppieren 51" o:spid="_x0000_s1026" style="position:absolute;margin-left:0;margin-top:179.25pt;width:141.5pt;height:1in;z-index:251855872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">
                <v:rect id="Rechteck 52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" filled="f" strokeweight=".5pt"/>
                <v:rect id="Rechteck 53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608A549A" wp14:editId="35DC8AD0">
                <wp:simplePos x="0" y="0"/>
                <wp:positionH relativeFrom="column">
                  <wp:posOffset>2071370</wp:posOffset>
                </wp:positionH>
                <wp:positionV relativeFrom="paragraph">
                  <wp:posOffset>2276475</wp:posOffset>
                </wp:positionV>
                <wp:extent cx="1797050" cy="914400"/>
                <wp:effectExtent l="0" t="0" r="12700" b="19050"/>
                <wp:wrapNone/>
                <wp:docPr id="54" name="Gruppieren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00"/>
                          <a:chOff x="0" y="0"/>
                          <a:chExt cx="1797658" cy="899160"/>
                        </a:xfrm>
                      </wpg:grpSpPr>
                      <wps:wsp>
                        <wps:cNvPr id="55" name="Rechteck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Rechteck 56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AAA71C" id="Gruppieren 54" o:spid="_x0000_s1026" style="position:absolute;margin-left:163.1pt;margin-top:179.25pt;width:141.5pt;height:1in;z-index:251856896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">
                <v:rect id="Rechteck 55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" filled="f" strokeweight=".5pt"/>
                <v:rect id="Rechteck 56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" filled="f" strokeweight=".5pt"/>
              </v:group>
            </w:pict>
          </mc:Fallback>
        </mc:AlternateContent>
      </w:r>
      <w:r w:rsidR="00D76E36" w:rsidRPr="00D76E36">
        <w:rPr>
          <w:noProof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68C6127F" wp14:editId="11C0702D">
                <wp:simplePos x="0" y="0"/>
                <wp:positionH relativeFrom="column">
                  <wp:posOffset>4142740</wp:posOffset>
                </wp:positionH>
                <wp:positionV relativeFrom="paragraph">
                  <wp:posOffset>2276475</wp:posOffset>
                </wp:positionV>
                <wp:extent cx="1797050" cy="914400"/>
                <wp:effectExtent l="0" t="0" r="12700" b="19050"/>
                <wp:wrapNone/>
                <wp:docPr id="57" name="Gruppieren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0" cy="914400"/>
                          <a:chOff x="0" y="0"/>
                          <a:chExt cx="1797658" cy="899160"/>
                        </a:xfrm>
                      </wpg:grpSpPr>
                      <wps:wsp>
                        <wps:cNvPr id="58" name="Rechteck 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9493" cy="899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Rechteck 59"/>
                        <wps:cNvSpPr>
                          <a:spLocks noChangeArrowheads="1"/>
                        </wps:cNvSpPr>
                        <wps:spPr bwMode="auto">
                          <a:xfrm>
                            <a:off x="898498" y="0"/>
                            <a:ext cx="899160" cy="898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D553C4" id="Gruppieren 57" o:spid="_x0000_s1026" style="position:absolute;margin-left:326.2pt;margin-top:179.25pt;width:141.5pt;height:1in;z-index:251857920;mso-height-relative:margin" coordsize="17976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">
                <v:rect id="Rechteck 58" o:spid="_x0000_s1027" style="position:absolute;width:8994;height:8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" filled="f" strokeweight=".5pt"/>
                <v:rect id="Rechteck 59" o:spid="_x0000_s1028" style="position:absolute;left:8984;width:8992;height:8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" filled="f" strokeweight=".5pt"/>
              </v:group>
            </w:pict>
          </mc:Fallback>
        </mc:AlternateContent>
      </w:r>
    </w:p>
    <w:p w14:paraId="469513C4" w14:textId="33E3A7D9" w:rsidR="0052731A" w:rsidRDefault="0052731A" w:rsidP="00FE42E4"/>
    <w:p w14:paraId="45A60761" w14:textId="2E4B37C9" w:rsidR="007D2059" w:rsidRDefault="007D2059" w:rsidP="00FE42E4"/>
    <w:p w14:paraId="05519504" w14:textId="3666D6C5" w:rsidR="0088734D" w:rsidRDefault="0088734D" w:rsidP="00FE42E4"/>
    <w:p w14:paraId="27021CA2" w14:textId="11E9DEBB" w:rsidR="007D2059" w:rsidRDefault="007D2059" w:rsidP="0088734D"/>
    <w:p w14:paraId="798864E9" w14:textId="3E3C028B" w:rsidR="007D2059" w:rsidRDefault="007D2059" w:rsidP="001A30DE"/>
    <w:p w14:paraId="3C87B610" w14:textId="7D98E273" w:rsidR="0088734D" w:rsidRDefault="004F654F" w:rsidP="001A30DE">
      <w:r>
        <w:rPr>
          <w:noProof/>
        </w:rPr>
        <w:drawing>
          <wp:anchor distT="0" distB="0" distL="114300" distR="114300" simplePos="0" relativeHeight="251859968" behindDoc="1" locked="0" layoutInCell="1" allowOverlap="1" wp14:anchorId="3D369186" wp14:editId="698F0E31">
            <wp:simplePos x="0" y="0"/>
            <wp:positionH relativeFrom="column">
              <wp:posOffset>17067</wp:posOffset>
            </wp:positionH>
            <wp:positionV relativeFrom="paragraph">
              <wp:posOffset>121285</wp:posOffset>
            </wp:positionV>
            <wp:extent cx="855345" cy="640080"/>
            <wp:effectExtent l="0" t="0" r="1905" b="7620"/>
            <wp:wrapNone/>
            <wp:docPr id="63" name="Grafik 63" descr="S537300555_Katze_sw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5534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257">
        <w:rPr>
          <w:noProof/>
        </w:rPr>
        <w:drawing>
          <wp:anchor distT="0" distB="0" distL="114300" distR="114300" simplePos="0" relativeHeight="251862016" behindDoc="0" locked="0" layoutInCell="1" allowOverlap="1" wp14:anchorId="197A871E" wp14:editId="6D345048">
            <wp:simplePos x="0" y="0"/>
            <wp:positionH relativeFrom="column">
              <wp:posOffset>4271065</wp:posOffset>
            </wp:positionH>
            <wp:positionV relativeFrom="paragraph">
              <wp:posOffset>69022</wp:posOffset>
            </wp:positionV>
            <wp:extent cx="682276" cy="725694"/>
            <wp:effectExtent l="0" t="0" r="3810" b="0"/>
            <wp:wrapNone/>
            <wp:docPr id="193" name="Grafik 193" descr="S537300540_Arzt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276" cy="7256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845FD6" w14:textId="2BDD03E7" w:rsidR="0088734D" w:rsidRDefault="00D72257" w:rsidP="0052731A">
      <w:pPr>
        <w:pStyle w:val="ekvgrundtexthalbe"/>
      </w:pPr>
      <w:r>
        <w:rPr>
          <w:noProof/>
        </w:rPr>
        <w:drawing>
          <wp:anchor distT="0" distB="0" distL="114300" distR="114300" simplePos="0" relativeHeight="251860992" behindDoc="0" locked="0" layoutInCell="1" allowOverlap="1" wp14:anchorId="1AC9A87C" wp14:editId="5D1BB951">
            <wp:simplePos x="0" y="0"/>
            <wp:positionH relativeFrom="column">
              <wp:posOffset>2185228</wp:posOffset>
            </wp:positionH>
            <wp:positionV relativeFrom="paragraph">
              <wp:posOffset>28492</wp:posOffset>
            </wp:positionV>
            <wp:extent cx="705844" cy="458497"/>
            <wp:effectExtent l="0" t="0" r="0" b="0"/>
            <wp:wrapNone/>
            <wp:docPr id="192" name="Grafik 192" descr="S537300550_Tasch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5844" cy="4584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8B1CC" w14:textId="2312B3F8" w:rsidR="0052731A" w:rsidRDefault="0052731A" w:rsidP="0052731A">
      <w:pPr>
        <w:pStyle w:val="ekvgrundtexthalbe"/>
      </w:pPr>
    </w:p>
    <w:p w14:paraId="2DC79D78" w14:textId="37780013" w:rsidR="0052731A" w:rsidRDefault="0052731A" w:rsidP="001A30DE"/>
    <w:p w14:paraId="0BA5A259" w14:textId="60D882C2" w:rsidR="0088734D" w:rsidRDefault="0088734D" w:rsidP="001A30DE"/>
    <w:p w14:paraId="699C05C3" w14:textId="53282FD0" w:rsidR="0088734D" w:rsidRDefault="0088734D" w:rsidP="001A30DE"/>
    <w:p w14:paraId="58523193" w14:textId="75E97A0D" w:rsidR="0088734D" w:rsidRDefault="0088734D" w:rsidP="001A30DE"/>
    <w:p w14:paraId="3A812AD3" w14:textId="06D3C351" w:rsidR="0088734D" w:rsidRDefault="00D72257" w:rsidP="001A30DE">
      <w:r>
        <w:rPr>
          <w:noProof/>
        </w:rPr>
        <w:drawing>
          <wp:anchor distT="0" distB="0" distL="114300" distR="114300" simplePos="0" relativeHeight="251865088" behindDoc="0" locked="0" layoutInCell="1" allowOverlap="1" wp14:anchorId="568A2FA1" wp14:editId="634D0B57">
            <wp:simplePos x="0" y="0"/>
            <wp:positionH relativeFrom="column">
              <wp:posOffset>4238625</wp:posOffset>
            </wp:positionH>
            <wp:positionV relativeFrom="paragraph">
              <wp:posOffset>136979</wp:posOffset>
            </wp:positionV>
            <wp:extent cx="715269" cy="488066"/>
            <wp:effectExtent l="0" t="0" r="8890" b="7620"/>
            <wp:wrapNone/>
            <wp:docPr id="196" name="Grafik 196" descr="S537300550_Zaun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269" cy="488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4064" behindDoc="0" locked="0" layoutInCell="1" allowOverlap="1" wp14:anchorId="7915B52A" wp14:editId="7196B446">
            <wp:simplePos x="0" y="0"/>
            <wp:positionH relativeFrom="column">
              <wp:posOffset>2183268</wp:posOffset>
            </wp:positionH>
            <wp:positionV relativeFrom="paragraph">
              <wp:posOffset>137160</wp:posOffset>
            </wp:positionV>
            <wp:extent cx="739868" cy="473848"/>
            <wp:effectExtent l="0" t="0" r="3175" b="2540"/>
            <wp:wrapNone/>
            <wp:docPr id="195" name="Grafik 195" descr="S537300550_Brill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868" cy="473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3040" behindDoc="0" locked="0" layoutInCell="1" allowOverlap="1" wp14:anchorId="4D7DCF22" wp14:editId="06D5EF7C">
            <wp:simplePos x="0" y="0"/>
            <wp:positionH relativeFrom="column">
              <wp:posOffset>134482</wp:posOffset>
            </wp:positionH>
            <wp:positionV relativeFrom="paragraph">
              <wp:posOffset>25842</wp:posOffset>
            </wp:positionV>
            <wp:extent cx="652007" cy="652007"/>
            <wp:effectExtent l="0" t="0" r="0" b="0"/>
            <wp:wrapNone/>
            <wp:docPr id="194" name="Grafik 194" descr="S537Sammel_Online_GSV_Zebra_Anlautbild_sw_Quall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007" cy="6520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CEE5F" w14:textId="23A7367B" w:rsidR="0088734D" w:rsidRDefault="0088734D" w:rsidP="001A30DE"/>
    <w:p w14:paraId="6BCFB211" w14:textId="52C67DED" w:rsidR="0088734D" w:rsidRDefault="0088734D" w:rsidP="001A30DE"/>
    <w:p w14:paraId="08D51B43" w14:textId="6FBFC80F" w:rsidR="0088734D" w:rsidRDefault="0088734D" w:rsidP="001A30DE"/>
    <w:sectPr w:rsidR="0088734D" w:rsidSect="008D5A1A">
      <w:footerReference w:type="default" r:id="rId2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5098C" w14:textId="77777777" w:rsidR="009D472E" w:rsidRDefault="009D472E" w:rsidP="003C599D">
      <w:pPr>
        <w:spacing w:line="240" w:lineRule="auto"/>
      </w:pPr>
      <w:r>
        <w:separator/>
      </w:r>
    </w:p>
  </w:endnote>
  <w:endnote w:type="continuationSeparator" w:id="0">
    <w:p w14:paraId="16B4CA6D" w14:textId="77777777" w:rsidR="009D472E" w:rsidRDefault="009D472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12610291" w14:textId="77777777" w:rsidTr="006B2D23">
      <w:trPr>
        <w:trHeight w:hRule="exact" w:val="680"/>
      </w:trPr>
      <w:tc>
        <w:tcPr>
          <w:tcW w:w="1131" w:type="dxa"/>
          <w:noWrap/>
        </w:tcPr>
        <w:p w14:paraId="7C448910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3632DCC9" wp14:editId="584CEC6D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C4B228C" w14:textId="49A4A68A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7D6381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97938E4" w14:textId="4B691F1D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7D6381">
            <w:t xml:space="preserve">Anke Fröhlich, Leipzig </w:t>
          </w:r>
        </w:p>
        <w:p w14:paraId="5A88492F" w14:textId="34FED5ED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7D6381">
            <w:t>Redaktion GSV</w:t>
          </w:r>
        </w:p>
      </w:tc>
      <w:tc>
        <w:tcPr>
          <w:tcW w:w="397" w:type="dxa"/>
        </w:tcPr>
        <w:p w14:paraId="396C7F6B" w14:textId="77777777" w:rsidR="00193A18" w:rsidRPr="00913892" w:rsidRDefault="00193A18" w:rsidP="00913892">
          <w:pPr>
            <w:pStyle w:val="ekvpagina"/>
          </w:pPr>
        </w:p>
      </w:tc>
    </w:tr>
  </w:tbl>
  <w:p w14:paraId="2EAC2E3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7A725" w14:textId="77777777" w:rsidR="009D472E" w:rsidRDefault="009D472E" w:rsidP="003C599D">
      <w:pPr>
        <w:spacing w:line="240" w:lineRule="auto"/>
      </w:pPr>
      <w:r>
        <w:separator/>
      </w:r>
    </w:p>
  </w:footnote>
  <w:footnote w:type="continuationSeparator" w:id="0">
    <w:p w14:paraId="5C49E001" w14:textId="77777777" w:rsidR="009D472E" w:rsidRDefault="009D472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F8F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E16"/>
    <w:rsid w:val="000E343E"/>
    <w:rsid w:val="000F21E8"/>
    <w:rsid w:val="000F7910"/>
    <w:rsid w:val="0010103E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6337F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30D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34C0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58FB"/>
    <w:rsid w:val="002D7B0C"/>
    <w:rsid w:val="002D7B42"/>
    <w:rsid w:val="002E023D"/>
    <w:rsid w:val="002E163A"/>
    <w:rsid w:val="002E74E9"/>
    <w:rsid w:val="002E7FEA"/>
    <w:rsid w:val="002F1328"/>
    <w:rsid w:val="00302866"/>
    <w:rsid w:val="00303749"/>
    <w:rsid w:val="00304833"/>
    <w:rsid w:val="00310269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6FD5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037B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3F61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F654F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2731A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6F4225"/>
    <w:rsid w:val="00701548"/>
    <w:rsid w:val="00701F16"/>
    <w:rsid w:val="007023D2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2059"/>
    <w:rsid w:val="007D48AC"/>
    <w:rsid w:val="007D6381"/>
    <w:rsid w:val="007D68F4"/>
    <w:rsid w:val="007E4DDC"/>
    <w:rsid w:val="007E5E71"/>
    <w:rsid w:val="007E68A0"/>
    <w:rsid w:val="00802E02"/>
    <w:rsid w:val="00805C65"/>
    <w:rsid w:val="00812D10"/>
    <w:rsid w:val="00812D4E"/>
    <w:rsid w:val="00813AE4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4C7D"/>
    <w:rsid w:val="00845881"/>
    <w:rsid w:val="00845AEA"/>
    <w:rsid w:val="008478B1"/>
    <w:rsid w:val="00850B89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764E4"/>
    <w:rsid w:val="00882053"/>
    <w:rsid w:val="0088734D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279A9"/>
    <w:rsid w:val="00936CF0"/>
    <w:rsid w:val="00942106"/>
    <w:rsid w:val="0094260D"/>
    <w:rsid w:val="00944F8F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472E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A5A82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6D75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27502"/>
    <w:rsid w:val="00C343F5"/>
    <w:rsid w:val="00C40555"/>
    <w:rsid w:val="00C40D51"/>
    <w:rsid w:val="00C429A6"/>
    <w:rsid w:val="00C504F8"/>
    <w:rsid w:val="00C52A99"/>
    <w:rsid w:val="00C727B3"/>
    <w:rsid w:val="00C72BA2"/>
    <w:rsid w:val="00C83845"/>
    <w:rsid w:val="00C842ED"/>
    <w:rsid w:val="00C84E4C"/>
    <w:rsid w:val="00C87044"/>
    <w:rsid w:val="00C94D17"/>
    <w:rsid w:val="00CA0BDF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2257"/>
    <w:rsid w:val="00D74E3E"/>
    <w:rsid w:val="00D76E36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3DB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52BE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0883"/>
    <w:rsid w:val="00F6336A"/>
    <w:rsid w:val="00F72065"/>
    <w:rsid w:val="00F81CDB"/>
    <w:rsid w:val="00F84284"/>
    <w:rsid w:val="00F849BE"/>
    <w:rsid w:val="00F94A4B"/>
    <w:rsid w:val="00F94FAE"/>
    <w:rsid w:val="00F97AD4"/>
    <w:rsid w:val="00FA164B"/>
    <w:rsid w:val="00FA2122"/>
    <w:rsid w:val="00FB0917"/>
    <w:rsid w:val="00FB3BCE"/>
    <w:rsid w:val="00FB59FB"/>
    <w:rsid w:val="00FB72A0"/>
    <w:rsid w:val="00FC35C5"/>
    <w:rsid w:val="00FC3E41"/>
    <w:rsid w:val="00FC7DBF"/>
    <w:rsid w:val="00FE42E4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67090"/>
  <w15:chartTrackingRefBased/>
  <w15:docId w15:val="{222956D5-A2D6-4DDC-9960-638EB640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Beschriftung">
    <w:name w:val="caption"/>
    <w:basedOn w:val="Standard"/>
    <w:next w:val="Standard"/>
    <w:uiPriority w:val="35"/>
    <w:unhideWhenUsed/>
    <w:qFormat/>
    <w:rsid w:val="00BE6D7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ontent">
    <w:name w:val="content"/>
    <w:basedOn w:val="Absatz-Standardschriftart"/>
    <w:rsid w:val="00C83845"/>
  </w:style>
  <w:style w:type="character" w:customStyle="1" w:styleId="label">
    <w:name w:val="label"/>
    <w:basedOn w:val="Absatz-Standardschriftart"/>
    <w:rsid w:val="00C8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12</cp:revision>
  <cp:lastPrinted>2022-08-24T06:09:00Z</cp:lastPrinted>
  <dcterms:created xsi:type="dcterms:W3CDTF">2022-08-02T06:45:00Z</dcterms:created>
  <dcterms:modified xsi:type="dcterms:W3CDTF">2022-09-06T08:41:00Z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