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70D0E6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389BC6ED" w14:textId="7A652613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4B2B3BC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4A023CB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E8A03EE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FC58B7E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488525EF" w14:textId="5B95A4D2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7337EC">
              <w:t>4</w:t>
            </w:r>
          </w:p>
        </w:tc>
      </w:tr>
      <w:tr w:rsidR="00BF17F2" w:rsidRPr="00BF17F2" w14:paraId="24662208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AEE515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73B290B3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D34623F" w14:textId="4918E72F" w:rsidR="007B4ECE" w:rsidRDefault="009D217A" w:rsidP="007337EC">
      <w:pPr>
        <w:pStyle w:val="ekvue1arial"/>
      </w:pPr>
      <w:bookmarkStart w:id="0" w:name="bmStart"/>
      <w:bookmarkEnd w:id="0"/>
      <w:r>
        <w:t>Wörterbuchtraining</w:t>
      </w:r>
      <w:r w:rsidR="00F85AA3">
        <w:t xml:space="preserve"> (1)</w:t>
      </w:r>
    </w:p>
    <w:p w14:paraId="33EB820C" w14:textId="3E072AE5" w:rsidR="007337EC" w:rsidRDefault="007337EC" w:rsidP="007337EC"/>
    <w:p w14:paraId="2C9FD3D3" w14:textId="13E35758" w:rsidR="007337EC" w:rsidRPr="00D3427F" w:rsidRDefault="007337EC" w:rsidP="007337EC">
      <w:pPr>
        <w:pStyle w:val="ekvnummerierung"/>
        <w:framePr w:wrap="around"/>
      </w:pPr>
      <w:r>
        <w:t>1</w:t>
      </w:r>
    </w:p>
    <w:p w14:paraId="139A8424" w14:textId="77777777" w:rsidR="007337EC" w:rsidRPr="00287B24" w:rsidRDefault="007337EC" w:rsidP="007337E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29CC2342" wp14:editId="1424E22D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BA55F" w14:textId="07EB6486" w:rsidR="00D7462B" w:rsidRDefault="007527DF" w:rsidP="00D7462B">
      <w:pPr>
        <w:rPr>
          <w:rStyle w:val="ekvarbeitsanweisungdeutsch"/>
        </w:rPr>
      </w:pPr>
      <w:r w:rsidRPr="007527DF">
        <w:rPr>
          <w:rStyle w:val="ekvarbeitsanweisungdeutsch"/>
        </w:rPr>
        <w:t>Suche das Wort im Wörterbuch.</w:t>
      </w:r>
    </w:p>
    <w:p w14:paraId="727406C0" w14:textId="6FAA43B4" w:rsidR="00D7462B" w:rsidRDefault="00D7462B" w:rsidP="00D7462B">
      <w:pPr>
        <w:rPr>
          <w:rStyle w:val="ekvarbeitsanweisungdeutsch"/>
        </w:rPr>
      </w:pPr>
      <w:r>
        <w:rPr>
          <w:rStyle w:val="ekvarbeitsanweisungdeutsch"/>
        </w:rPr>
        <w:t>Notiere die Seitenzahl.</w:t>
      </w:r>
    </w:p>
    <w:p w14:paraId="03193130" w14:textId="54DC760A" w:rsidR="001C4A59" w:rsidRDefault="001C4A59" w:rsidP="007337EC">
      <w:pPr>
        <w:rPr>
          <w:rStyle w:val="ekvarbeitsanweisungdeuts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7337EC" w14:paraId="62EF3DCA" w14:textId="77777777" w:rsidTr="001C4A59">
        <w:trPr>
          <w:trHeight w:val="1417"/>
        </w:trPr>
        <w:tc>
          <w:tcPr>
            <w:tcW w:w="2336" w:type="dxa"/>
          </w:tcPr>
          <w:p w14:paraId="3346558A" w14:textId="3DAA8806" w:rsidR="007337EC" w:rsidRDefault="001C4A59" w:rsidP="0015300B"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 wp14:anchorId="1F457033" wp14:editId="40833463">
                  <wp:simplePos x="0" y="0"/>
                  <wp:positionH relativeFrom="column">
                    <wp:posOffset>-96891</wp:posOffset>
                  </wp:positionH>
                  <wp:positionV relativeFrom="paragraph">
                    <wp:posOffset>49034</wp:posOffset>
                  </wp:positionV>
                  <wp:extent cx="692407" cy="692407"/>
                  <wp:effectExtent l="0" t="0" r="0" b="0"/>
                  <wp:wrapNone/>
                  <wp:docPr id="28" name="Grafik 28" descr="S537Sammel_Online_GSV_Zebra_Anlautbild_sw_Bau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80" cy="699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2C4C5C29" w14:textId="15F88F3F" w:rsidR="007337EC" w:rsidRDefault="001C4A59" w:rsidP="0015300B"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4AC88E53" wp14:editId="1258F314">
                  <wp:simplePos x="0" y="0"/>
                  <wp:positionH relativeFrom="column">
                    <wp:posOffset>-100297</wp:posOffset>
                  </wp:positionH>
                  <wp:positionV relativeFrom="paragraph">
                    <wp:posOffset>86033</wp:posOffset>
                  </wp:positionV>
                  <wp:extent cx="813089" cy="655151"/>
                  <wp:effectExtent l="0" t="0" r="6350" b="0"/>
                  <wp:wrapNone/>
                  <wp:docPr id="29" name="Grafik 29" descr="S537300555_Kuh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280" cy="659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0878603F" w14:textId="2719D04C" w:rsidR="007337EC" w:rsidRDefault="001C4A59" w:rsidP="0015300B"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 wp14:anchorId="5E1A3E8D" wp14:editId="2AAC1F6B">
                  <wp:simplePos x="0" y="0"/>
                  <wp:positionH relativeFrom="column">
                    <wp:posOffset>-19133</wp:posOffset>
                  </wp:positionH>
                  <wp:positionV relativeFrom="paragraph">
                    <wp:posOffset>12037</wp:posOffset>
                  </wp:positionV>
                  <wp:extent cx="623694" cy="749284"/>
                  <wp:effectExtent l="0" t="0" r="5080" b="0"/>
                  <wp:wrapNone/>
                  <wp:docPr id="30" name="Grafik 30" descr="S118270758_Fenster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309" cy="756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36" w:type="dxa"/>
          </w:tcPr>
          <w:p w14:paraId="0D111214" w14:textId="3032E4C5" w:rsidR="007337EC" w:rsidRDefault="001C4A59" w:rsidP="0015300B">
            <w:r>
              <w:rPr>
                <w:noProof/>
              </w:rPr>
              <w:drawing>
                <wp:anchor distT="0" distB="0" distL="114300" distR="114300" simplePos="0" relativeHeight="251708416" behindDoc="0" locked="0" layoutInCell="1" allowOverlap="1" wp14:anchorId="56510917" wp14:editId="2A32A95D">
                  <wp:simplePos x="0" y="0"/>
                  <wp:positionH relativeFrom="column">
                    <wp:posOffset>-122687</wp:posOffset>
                  </wp:positionH>
                  <wp:positionV relativeFrom="paragraph">
                    <wp:posOffset>11430</wp:posOffset>
                  </wp:positionV>
                  <wp:extent cx="856131" cy="843041"/>
                  <wp:effectExtent l="0" t="0" r="1270" b="0"/>
                  <wp:wrapNone/>
                  <wp:docPr id="31" name="Grafik 31" descr="S118300555_Delfin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131" cy="843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337EC" w14:paraId="77AEFC1A" w14:textId="77777777" w:rsidTr="00977BE4">
        <w:trPr>
          <w:trHeight w:val="704"/>
        </w:trPr>
        <w:tc>
          <w:tcPr>
            <w:tcW w:w="2336" w:type="dxa"/>
          </w:tcPr>
          <w:p w14:paraId="0F2254E3" w14:textId="73DA8F5F" w:rsidR="007337EC" w:rsidRPr="00EF4E2A" w:rsidRDefault="007337EC" w:rsidP="0015300B">
            <w:pPr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</w:pPr>
            <w:r w:rsidRPr="00EF4E2A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 xml:space="preserve">der </w:t>
            </w:r>
          </w:p>
          <w:p w14:paraId="331F4E86" w14:textId="3DCC1021" w:rsidR="007337EC" w:rsidRPr="00995A44" w:rsidRDefault="007337EC" w:rsidP="00995A44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995A44">
              <w:rPr>
                <w:rFonts w:ascii="Comic Sans MS" w:hAnsi="Comic Sans MS"/>
                <w:sz w:val="28"/>
                <w:szCs w:val="28"/>
              </w:rPr>
              <w:t>Baum</w:t>
            </w:r>
          </w:p>
        </w:tc>
        <w:tc>
          <w:tcPr>
            <w:tcW w:w="2336" w:type="dxa"/>
          </w:tcPr>
          <w:p w14:paraId="3C3164B2" w14:textId="77777777" w:rsidR="00692B12" w:rsidRPr="00995A44" w:rsidRDefault="00692B12" w:rsidP="00692B12">
            <w:pPr>
              <w:rPr>
                <w:rFonts w:ascii="Comic Sans MS" w:hAnsi="Comic Sans MS"/>
                <w:color w:val="BFBFBF" w:themeColor="background1" w:themeShade="BF"/>
                <w:sz w:val="28"/>
                <w:szCs w:val="28"/>
              </w:rPr>
            </w:pPr>
            <w:r w:rsidRPr="00EF4E2A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die</w:t>
            </w:r>
          </w:p>
          <w:p w14:paraId="4AA11EFB" w14:textId="2D65883E" w:rsidR="007337EC" w:rsidRPr="00995A44" w:rsidRDefault="00692B12" w:rsidP="0015300B">
            <w:pPr>
              <w:rPr>
                <w:rFonts w:ascii="Comic Sans MS" w:hAnsi="Comic Sans MS"/>
                <w:sz w:val="28"/>
                <w:szCs w:val="28"/>
              </w:rPr>
            </w:pPr>
            <w:r w:rsidRPr="00995A44">
              <w:rPr>
                <w:rFonts w:ascii="Comic Sans MS" w:hAnsi="Comic Sans MS"/>
                <w:sz w:val="28"/>
                <w:szCs w:val="28"/>
              </w:rPr>
              <w:t>Kuh</w:t>
            </w:r>
          </w:p>
        </w:tc>
        <w:tc>
          <w:tcPr>
            <w:tcW w:w="2336" w:type="dxa"/>
          </w:tcPr>
          <w:p w14:paraId="4FF73963" w14:textId="77777777" w:rsidR="00692B12" w:rsidRPr="00995A44" w:rsidRDefault="00692B12" w:rsidP="00692B12">
            <w:pPr>
              <w:rPr>
                <w:rFonts w:ascii="Comic Sans MS" w:hAnsi="Comic Sans MS"/>
                <w:color w:val="BFBFBF" w:themeColor="background1" w:themeShade="BF"/>
                <w:sz w:val="28"/>
                <w:szCs w:val="28"/>
              </w:rPr>
            </w:pPr>
            <w:proofErr w:type="gramStart"/>
            <w:r w:rsidRPr="00EF4E2A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das</w:t>
            </w:r>
            <w:proofErr w:type="gramEnd"/>
          </w:p>
          <w:p w14:paraId="6862D8F6" w14:textId="5A6168A0" w:rsidR="00692B12" w:rsidRPr="00995A44" w:rsidRDefault="00692B12" w:rsidP="00692B12">
            <w:pPr>
              <w:rPr>
                <w:rFonts w:ascii="Comic Sans MS" w:hAnsi="Comic Sans MS"/>
                <w:sz w:val="28"/>
                <w:szCs w:val="28"/>
              </w:rPr>
            </w:pPr>
            <w:r w:rsidRPr="00995A44">
              <w:rPr>
                <w:rFonts w:ascii="Comic Sans MS" w:hAnsi="Comic Sans MS"/>
                <w:sz w:val="28"/>
                <w:szCs w:val="28"/>
              </w:rPr>
              <w:t>Fens</w:t>
            </w:r>
            <w:r w:rsidRPr="00EF4E2A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ter</w:t>
            </w:r>
          </w:p>
        </w:tc>
        <w:tc>
          <w:tcPr>
            <w:tcW w:w="2336" w:type="dxa"/>
          </w:tcPr>
          <w:p w14:paraId="20002639" w14:textId="77777777" w:rsidR="00692B12" w:rsidRPr="00995A44" w:rsidRDefault="00692B12" w:rsidP="00692B12">
            <w:pPr>
              <w:rPr>
                <w:rFonts w:ascii="Comic Sans MS" w:hAnsi="Comic Sans MS"/>
                <w:sz w:val="28"/>
                <w:szCs w:val="28"/>
              </w:rPr>
            </w:pPr>
            <w:r w:rsidRPr="00EF4E2A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der</w:t>
            </w:r>
            <w:r w:rsidRPr="00995A44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14:paraId="76E2D915" w14:textId="2B287762" w:rsidR="007337EC" w:rsidRPr="00995A44" w:rsidRDefault="00692B12" w:rsidP="00155817">
            <w:pPr>
              <w:rPr>
                <w:rFonts w:ascii="Comic Sans MS" w:hAnsi="Comic Sans MS"/>
                <w:color w:val="BFBFBF" w:themeColor="background1" w:themeShade="BF"/>
                <w:sz w:val="28"/>
                <w:szCs w:val="28"/>
              </w:rPr>
            </w:pPr>
            <w:r w:rsidRPr="00995A44">
              <w:rPr>
                <w:rFonts w:ascii="Comic Sans MS" w:hAnsi="Comic Sans MS"/>
                <w:sz w:val="28"/>
                <w:szCs w:val="28"/>
              </w:rPr>
              <w:t>Del</w:t>
            </w:r>
            <w:r w:rsidRPr="00EF4E2A">
              <w:rPr>
                <w:rFonts w:ascii="Comic Sans MS" w:hAnsi="Comic Sans MS"/>
                <w:color w:val="808080" w:themeColor="background1" w:themeShade="80"/>
                <w:sz w:val="28"/>
                <w:szCs w:val="28"/>
              </w:rPr>
              <w:t>fin</w:t>
            </w:r>
          </w:p>
        </w:tc>
      </w:tr>
      <w:tr w:rsidR="007337EC" w14:paraId="040C87C4" w14:textId="77777777" w:rsidTr="00977BE4">
        <w:trPr>
          <w:trHeight w:val="680"/>
        </w:trPr>
        <w:tc>
          <w:tcPr>
            <w:tcW w:w="2336" w:type="dxa"/>
          </w:tcPr>
          <w:p w14:paraId="0F0A6CDB" w14:textId="4B8D8F5D" w:rsidR="007337EC" w:rsidRDefault="00FD3306" w:rsidP="0015300B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0C1B369" wp14:editId="7BB0CF55">
                      <wp:simplePos x="0" y="0"/>
                      <wp:positionH relativeFrom="column">
                        <wp:posOffset>331527</wp:posOffset>
                      </wp:positionH>
                      <wp:positionV relativeFrom="paragraph">
                        <wp:posOffset>120996</wp:posOffset>
                      </wp:positionV>
                      <wp:extent cx="626758" cy="299682"/>
                      <wp:effectExtent l="0" t="0" r="0" b="5715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758" cy="29968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5D3A2D" w14:textId="77777777" w:rsidR="00FD3306" w:rsidRPr="002B1A41" w:rsidRDefault="00FD3306" w:rsidP="00FD3306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/>
                                      <w:sz w:val="28"/>
                                      <w:szCs w:val="28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2B1A41">
                                    <w:rPr>
                                      <w:rStyle w:val="ekvlsung"/>
                                      <w:color w:val="000000" w:themeColor="text1" w:themeShade="A6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C1B3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26.1pt;margin-top:9.55pt;width:49.35pt;height:23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" filled="f" stroked="f" strokeweight=".5pt">
                      <v:textbox>
                        <w:txbxContent>
                          <w:p w14:paraId="185D3A2D" w14:textId="77777777" w:rsidR="00FD3306" w:rsidRPr="002B1A41" w:rsidRDefault="00FD3306" w:rsidP="00FD3306">
                            <w:pPr>
                              <w:pStyle w:val="ekvaufgabenwortkarte"/>
                              <w:rPr>
                                <w:rStyle w:val="ekvlsung"/>
                                <w:color w:val="000000"/>
                                <w:sz w:val="28"/>
                                <w:szCs w:val="2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2B1A41"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FEC755" w14:textId="26F8FA24" w:rsidR="007337EC" w:rsidRDefault="007337EC" w:rsidP="0015300B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5231BD14" w14:textId="77777777" w:rsidR="007337EC" w:rsidRDefault="007337EC" w:rsidP="0015300B"/>
          <w:p w14:paraId="592F80C1" w14:textId="5D60A7C9" w:rsidR="007337EC" w:rsidRDefault="007337EC" w:rsidP="0015300B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0E6B59D0" w14:textId="77777777" w:rsidR="007337EC" w:rsidRDefault="007337EC" w:rsidP="0015300B"/>
          <w:p w14:paraId="4761310A" w14:textId="0B141B3D" w:rsidR="007337EC" w:rsidRDefault="007337EC" w:rsidP="0015300B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2336" w:type="dxa"/>
          </w:tcPr>
          <w:p w14:paraId="76A33A7A" w14:textId="47FC7CB8" w:rsidR="007337EC" w:rsidRDefault="007337EC" w:rsidP="0015300B"/>
          <w:p w14:paraId="6F073F19" w14:textId="407F9246" w:rsidR="007337EC" w:rsidRDefault="007337EC" w:rsidP="0015300B">
            <w:r>
              <w:t>Seite</w:t>
            </w:r>
            <w:r>
              <w:tab/>
            </w:r>
            <w:r w:rsidR="001F4873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</w:tbl>
    <w:p w14:paraId="0BF78F6F" w14:textId="62767941" w:rsidR="007337EC" w:rsidRDefault="007337EC" w:rsidP="00282AEA">
      <w:pPr>
        <w:rPr>
          <w:rStyle w:val="ekvarbeitsanweisungdeutsch"/>
        </w:rPr>
      </w:pPr>
    </w:p>
    <w:p w14:paraId="0B4A786F" w14:textId="0EB70E6D" w:rsidR="001C4A59" w:rsidRDefault="001C4A59" w:rsidP="00282AEA">
      <w:pPr>
        <w:rPr>
          <w:rStyle w:val="ekvarbeitsanweisungdeutsch"/>
        </w:rPr>
      </w:pPr>
    </w:p>
    <w:p w14:paraId="10D250B6" w14:textId="4F28E093" w:rsidR="00E815C5" w:rsidRDefault="00E815C5" w:rsidP="001F4873">
      <w:pPr>
        <w:rPr>
          <w:rStyle w:val="ekvarbeitsanweisungdeutsch"/>
        </w:rPr>
      </w:pPr>
    </w:p>
    <w:p w14:paraId="206A7737" w14:textId="1D45CFD5" w:rsidR="001F4873" w:rsidRPr="00D3427F" w:rsidRDefault="001F4873" w:rsidP="001F4873">
      <w:pPr>
        <w:pStyle w:val="ekvnummerierung"/>
        <w:framePr w:wrap="around"/>
      </w:pPr>
      <w:r>
        <w:t>2</w:t>
      </w:r>
    </w:p>
    <w:p w14:paraId="1A42DBE6" w14:textId="77777777" w:rsidR="001F4873" w:rsidRPr="00287B24" w:rsidRDefault="001F4873" w:rsidP="001F4873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1FABEE7" wp14:editId="472EC692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BB755" w14:textId="3D6F241A" w:rsidR="001C4A59" w:rsidRDefault="007527DF" w:rsidP="001C4A59">
      <w:pPr>
        <w:rPr>
          <w:rStyle w:val="ekvarbeitsanweisungdeutsch"/>
        </w:rPr>
      </w:pPr>
      <w:r w:rsidRPr="007527DF">
        <w:rPr>
          <w:rStyle w:val="ekvarbeitsanweisungdeutsch"/>
        </w:rPr>
        <w:t>Suche das Wort im Wörterbuch.</w:t>
      </w:r>
      <w:r>
        <w:rPr>
          <w:rStyle w:val="ekvarbeitsanweisungdeutsch"/>
        </w:rPr>
        <w:br/>
      </w:r>
      <w:r w:rsidR="00113FC8" w:rsidRPr="00113FC8">
        <w:rPr>
          <w:rStyle w:val="ekvarbeitsanweisungdeutsch"/>
        </w:rPr>
        <w:t xml:space="preserve">Schreibe </w:t>
      </w:r>
      <w:r>
        <w:rPr>
          <w:rStyle w:val="ekvarbeitsanweisungdeutsch"/>
        </w:rPr>
        <w:t>es</w:t>
      </w:r>
      <w:r w:rsidR="00113FC8" w:rsidRPr="00113FC8">
        <w:rPr>
          <w:rStyle w:val="ekvarbeitsanweisungdeutsch"/>
        </w:rPr>
        <w:t xml:space="preserve"> richtig auf und notiere die Seitenzahl.</w:t>
      </w:r>
    </w:p>
    <w:p w14:paraId="19D2DFF1" w14:textId="0DFC2229" w:rsidR="001C4A59" w:rsidRDefault="001C4A59" w:rsidP="007337EC">
      <w:pPr>
        <w:rPr>
          <w:rStyle w:val="ekvarbeitsanweisungdeuts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1F4873" w14:paraId="4C55CC92" w14:textId="77777777" w:rsidTr="007527DF">
        <w:trPr>
          <w:trHeight w:val="1134"/>
        </w:trPr>
        <w:tc>
          <w:tcPr>
            <w:tcW w:w="3118" w:type="dxa"/>
          </w:tcPr>
          <w:p w14:paraId="62B61637" w14:textId="44E94BC1" w:rsidR="001F4873" w:rsidRDefault="00154B6B" w:rsidP="0015300B"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2F251DCE" wp14:editId="77C82616">
                  <wp:simplePos x="0" y="0"/>
                  <wp:positionH relativeFrom="column">
                    <wp:posOffset>389890</wp:posOffset>
                  </wp:positionH>
                  <wp:positionV relativeFrom="paragraph">
                    <wp:posOffset>-108585</wp:posOffset>
                  </wp:positionV>
                  <wp:extent cx="915519" cy="915519"/>
                  <wp:effectExtent l="0" t="0" r="0" b="0"/>
                  <wp:wrapNone/>
                  <wp:docPr id="13" name="Grafik 13" descr="S118270602_Wippe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519" cy="915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8" w:type="dxa"/>
          </w:tcPr>
          <w:p w14:paraId="7E7F2254" w14:textId="228C85CE" w:rsidR="001F4873" w:rsidRDefault="00154B6B" w:rsidP="0015300B"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0558D311" wp14:editId="220BBAD4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192068</wp:posOffset>
                  </wp:positionV>
                  <wp:extent cx="1384814" cy="613757"/>
                  <wp:effectExtent l="0" t="0" r="6350" b="0"/>
                  <wp:wrapNone/>
                  <wp:docPr id="14" name="Grafik 14" descr="S537270859_Fuch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814" cy="613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8" w:type="dxa"/>
          </w:tcPr>
          <w:p w14:paraId="6E54F55C" w14:textId="143DD120" w:rsidR="001F4873" w:rsidRDefault="001C4A59" w:rsidP="0015300B"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6C92B0E1" wp14:editId="68F20876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173900</wp:posOffset>
                  </wp:positionV>
                  <wp:extent cx="640080" cy="632274"/>
                  <wp:effectExtent l="0" t="0" r="7620" b="0"/>
                  <wp:wrapNone/>
                  <wp:docPr id="15" name="Grafik 15" descr="S537300555_Glas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" cy="63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F4873" w14:paraId="691536B7" w14:textId="77777777" w:rsidTr="007527DF">
        <w:trPr>
          <w:trHeight w:val="680"/>
        </w:trPr>
        <w:tc>
          <w:tcPr>
            <w:tcW w:w="3118" w:type="dxa"/>
          </w:tcPr>
          <w:p w14:paraId="1295EA83" w14:textId="6E3C443C" w:rsidR="001F4873" w:rsidRDefault="00FD3306" w:rsidP="0015300B"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0AA9B7D" wp14:editId="116EF753">
                      <wp:simplePos x="0" y="0"/>
                      <wp:positionH relativeFrom="column">
                        <wp:posOffset>331527</wp:posOffset>
                      </wp:positionH>
                      <wp:positionV relativeFrom="paragraph">
                        <wp:posOffset>116180</wp:posOffset>
                      </wp:positionV>
                      <wp:extent cx="626758" cy="313262"/>
                      <wp:effectExtent l="0" t="0" r="0" b="0"/>
                      <wp:wrapNone/>
                      <wp:docPr id="6" name="Textfel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758" cy="31326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6D1733" w14:textId="3DF5E984" w:rsidR="00FD3306" w:rsidRPr="000E5DB4" w:rsidRDefault="00FD3306" w:rsidP="00FD3306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/>
                                      <w:sz w:val="28"/>
                                      <w:szCs w:val="28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0E5DB4">
                                    <w:rPr>
                                      <w:rStyle w:val="ekvlsung"/>
                                      <w:color w:val="000000" w:themeColor="text1" w:themeShade="A6"/>
                                      <w:sz w:val="28"/>
                                      <w:szCs w:val="28"/>
                                    </w:rPr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A9B7D" id="Textfeld 6" o:spid="_x0000_s1027" type="#_x0000_t202" style="position:absolute;margin-left:26.1pt;margin-top:9.15pt;width:49.35pt;height:24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" filled="f" stroked="f" strokeweight=".5pt">
                      <v:textbox>
                        <w:txbxContent>
                          <w:p w14:paraId="046D1733" w14:textId="3DF5E984" w:rsidR="00FD3306" w:rsidRPr="000E5DB4" w:rsidRDefault="00FD3306" w:rsidP="00FD3306">
                            <w:pPr>
                              <w:pStyle w:val="ekvaufgabenwortkarte"/>
                              <w:rPr>
                                <w:rStyle w:val="ekvlsung"/>
                                <w:color w:val="000000"/>
                                <w:sz w:val="28"/>
                                <w:szCs w:val="2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0E5DB4">
                              <w:rPr>
                                <w:rStyle w:val="ekvlsung"/>
                                <w:color w:val="000000" w:themeColor="text1" w:themeShade="A6"/>
                                <w:sz w:val="28"/>
                                <w:szCs w:val="28"/>
                              </w:rPr>
                              <w:t>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0DBFE4" w14:textId="7E46F989" w:rsidR="001F4873" w:rsidRDefault="001F4873" w:rsidP="0015300B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3118" w:type="dxa"/>
          </w:tcPr>
          <w:p w14:paraId="4A874B1F" w14:textId="77777777" w:rsidR="001F4873" w:rsidRDefault="001F4873" w:rsidP="0015300B"/>
          <w:p w14:paraId="4359AE11" w14:textId="0FF696D5" w:rsidR="001F4873" w:rsidRDefault="001F4873" w:rsidP="0015300B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3118" w:type="dxa"/>
          </w:tcPr>
          <w:p w14:paraId="627798CB" w14:textId="10C55961" w:rsidR="001F4873" w:rsidRDefault="001F4873" w:rsidP="0015300B"/>
          <w:p w14:paraId="212D7CB0" w14:textId="5B43C9CB" w:rsidR="001F4873" w:rsidRDefault="001F4873" w:rsidP="0015300B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76100D" w14:paraId="59E1E86A" w14:textId="77777777" w:rsidTr="007527DF">
        <w:trPr>
          <w:trHeight w:val="850"/>
        </w:trPr>
        <w:tc>
          <w:tcPr>
            <w:tcW w:w="3118" w:type="dxa"/>
          </w:tcPr>
          <w:p w14:paraId="3B3D296B" w14:textId="0847EC79" w:rsidR="0076100D" w:rsidRDefault="0076100D" w:rsidP="0076100D">
            <w:pPr>
              <w:pStyle w:val="ekvgrundtexthalbe"/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CEEB2B" wp14:editId="1C3307B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79581</wp:posOffset>
                      </wp:positionV>
                      <wp:extent cx="1511929" cy="541020"/>
                      <wp:effectExtent l="0" t="0" r="0" b="0"/>
                      <wp:wrapNone/>
                      <wp:docPr id="61" name="Textfeld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1929" cy="5410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73996D" w14:textId="39C97EC8" w:rsidR="000E0C29" w:rsidRPr="0076100D" w:rsidRDefault="00966B6F" w:rsidP="000E0C29">
                                  <w:pPr>
                                    <w:pStyle w:val="ekvaufgabenwortkarte"/>
                                    <w:rPr>
                                      <w:rStyle w:val="ekvlsung"/>
                                      <w:color w:val="000000"/>
                                      <w:sz w:val="38"/>
                                      <w:szCs w:val="38"/>
                                      <w14:textFill>
                                        <w14:solidFill>
                                          <w14:srgbClr w14:val="000000">
                                            <w14:lumMod w14:val="65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76100D">
                                    <w:rPr>
                                      <w:rStyle w:val="ekvlsung"/>
                                      <w:color w:val="000000" w:themeColor="text1" w:themeShade="A6"/>
                                      <w:sz w:val="38"/>
                                      <w:szCs w:val="38"/>
                                    </w:rPr>
                                    <w:t>Wippe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EEB2B" id="Textfeld 61" o:spid="_x0000_s1028" type="#_x0000_t202" style="position:absolute;margin-left:-.25pt;margin-top:6.25pt;width:119.05pt;height:42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" filled="f" stroked="f" strokeweight=".5pt">
                      <v:textbox>
                        <w:txbxContent>
                          <w:p w14:paraId="6B73996D" w14:textId="39C97EC8" w:rsidR="000E0C29" w:rsidRPr="0076100D" w:rsidRDefault="00966B6F" w:rsidP="000E0C29">
                            <w:pPr>
                              <w:pStyle w:val="ekvaufgabenwortkarte"/>
                              <w:rPr>
                                <w:rStyle w:val="ekvlsung"/>
                                <w:color w:val="000000"/>
                                <w:sz w:val="38"/>
                                <w:szCs w:val="38"/>
                                <w14:textFill>
                                  <w14:solidFill>
                                    <w14:srgbClr w14:val="000000">
                                      <w14:lumMod w14:val="6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6100D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Wippe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B98F6B" w14:textId="77777777" w:rsidR="007527DF" w:rsidRPr="00E05ECB" w:rsidRDefault="007527DF" w:rsidP="007527D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870"/>
              </w:tabs>
              <w:rPr>
                <w:szCs w:val="23"/>
                <w:u w:val="single"/>
              </w:rPr>
            </w:pPr>
            <w:r w:rsidRPr="00805829">
              <w:rPr>
                <w:szCs w:val="23"/>
                <w:u w:val="single"/>
              </w:rPr>
              <w:tab/>
            </w:r>
          </w:p>
          <w:p w14:paraId="3408A70A" w14:textId="56CAC039" w:rsidR="0076100D" w:rsidRDefault="0076100D" w:rsidP="0076100D">
            <w:pPr>
              <w:pStyle w:val="ekvgrundtexthalbe"/>
            </w:pPr>
          </w:p>
        </w:tc>
        <w:tc>
          <w:tcPr>
            <w:tcW w:w="3118" w:type="dxa"/>
          </w:tcPr>
          <w:p w14:paraId="253810B3" w14:textId="77777777" w:rsidR="0076100D" w:rsidRDefault="0076100D" w:rsidP="0076100D">
            <w:pPr>
              <w:pStyle w:val="ekvgrundtexthalbe"/>
            </w:pPr>
          </w:p>
          <w:p w14:paraId="54BCE072" w14:textId="77777777" w:rsidR="007527DF" w:rsidRPr="00E05ECB" w:rsidRDefault="007527DF" w:rsidP="007527D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870"/>
              </w:tabs>
              <w:rPr>
                <w:szCs w:val="23"/>
                <w:u w:val="single"/>
              </w:rPr>
            </w:pPr>
            <w:r w:rsidRPr="00805829">
              <w:rPr>
                <w:szCs w:val="23"/>
                <w:u w:val="single"/>
              </w:rPr>
              <w:tab/>
            </w:r>
          </w:p>
          <w:p w14:paraId="4AFCF5B6" w14:textId="32C971F9" w:rsidR="007527DF" w:rsidRDefault="007527DF" w:rsidP="0076100D">
            <w:pPr>
              <w:pStyle w:val="ekvgrundtexthalbe"/>
            </w:pPr>
          </w:p>
        </w:tc>
        <w:tc>
          <w:tcPr>
            <w:tcW w:w="3118" w:type="dxa"/>
          </w:tcPr>
          <w:p w14:paraId="730AF399" w14:textId="77777777" w:rsidR="0076100D" w:rsidRDefault="0076100D" w:rsidP="0076100D">
            <w:pPr>
              <w:pStyle w:val="ekvgrundtexthalbe"/>
            </w:pPr>
          </w:p>
          <w:p w14:paraId="6CFB5F49" w14:textId="77777777" w:rsidR="007527DF" w:rsidRPr="00E05ECB" w:rsidRDefault="007527DF" w:rsidP="007527D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870"/>
              </w:tabs>
              <w:rPr>
                <w:szCs w:val="23"/>
                <w:u w:val="single"/>
              </w:rPr>
            </w:pPr>
            <w:r w:rsidRPr="00805829">
              <w:rPr>
                <w:szCs w:val="23"/>
                <w:u w:val="single"/>
              </w:rPr>
              <w:tab/>
            </w:r>
          </w:p>
          <w:p w14:paraId="656B211B" w14:textId="2C772D20" w:rsidR="0076100D" w:rsidRDefault="0076100D" w:rsidP="0076100D">
            <w:pPr>
              <w:pStyle w:val="ekvgrundtexthalbe"/>
            </w:pPr>
          </w:p>
        </w:tc>
      </w:tr>
    </w:tbl>
    <w:p w14:paraId="73C5D8FD" w14:textId="3D46844D" w:rsidR="00826C2D" w:rsidRDefault="00826C2D" w:rsidP="00826C2D">
      <w:pPr>
        <w:rPr>
          <w:rStyle w:val="ekvarbeitsanweisungdeuts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826C2D" w14:paraId="4F136D7A" w14:textId="77777777" w:rsidTr="00154B6B">
        <w:trPr>
          <w:trHeight w:val="1134"/>
        </w:trPr>
        <w:tc>
          <w:tcPr>
            <w:tcW w:w="3118" w:type="dxa"/>
          </w:tcPr>
          <w:p w14:paraId="08225262" w14:textId="015F5AAF" w:rsidR="00826C2D" w:rsidRDefault="00F1236B" w:rsidP="001E5C67">
            <w:bookmarkStart w:id="1" w:name="_Hlk113353562"/>
            <w:r>
              <w:rPr>
                <w:noProof/>
              </w:rPr>
              <w:drawing>
                <wp:anchor distT="0" distB="0" distL="114300" distR="114300" simplePos="0" relativeHeight="251685887" behindDoc="1" locked="0" layoutInCell="1" allowOverlap="1" wp14:anchorId="05E6A854" wp14:editId="2C51AFE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78662</wp:posOffset>
                  </wp:positionV>
                  <wp:extent cx="869133" cy="869133"/>
                  <wp:effectExtent l="0" t="0" r="7620" b="7620"/>
                  <wp:wrapNone/>
                  <wp:docPr id="16" name="Grafik 16" descr="S537Sammel_Online_GSV_Zebra_Anlautbild_sw_Vogel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69133" cy="869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8" w:type="dxa"/>
          </w:tcPr>
          <w:p w14:paraId="27BF1F71" w14:textId="6AB7446F" w:rsidR="00826C2D" w:rsidRDefault="00826C2D" w:rsidP="001E5C67"/>
        </w:tc>
        <w:tc>
          <w:tcPr>
            <w:tcW w:w="3118" w:type="dxa"/>
          </w:tcPr>
          <w:p w14:paraId="6A260179" w14:textId="26F235D3" w:rsidR="00826C2D" w:rsidRDefault="00F1236B" w:rsidP="001E5C67"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09FD4699" wp14:editId="4A07FE47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44411</wp:posOffset>
                  </wp:positionV>
                  <wp:extent cx="803275" cy="814705"/>
                  <wp:effectExtent l="0" t="0" r="0" b="4445"/>
                  <wp:wrapNone/>
                  <wp:docPr id="24" name="Grafik 24" descr="S537300540_Vulka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27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6C2D" w14:paraId="4DD3D8FE" w14:textId="77777777" w:rsidTr="001E5C67">
        <w:trPr>
          <w:trHeight w:val="680"/>
        </w:trPr>
        <w:tc>
          <w:tcPr>
            <w:tcW w:w="3118" w:type="dxa"/>
          </w:tcPr>
          <w:p w14:paraId="375BB817" w14:textId="57E39B10" w:rsidR="00826C2D" w:rsidRDefault="00826C2D" w:rsidP="001E5C67"/>
          <w:p w14:paraId="54B20ADE" w14:textId="518C1009" w:rsidR="00826C2D" w:rsidRDefault="00F1236B" w:rsidP="001E5C67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3118" w:type="dxa"/>
          </w:tcPr>
          <w:p w14:paraId="4D57CF8C" w14:textId="13C95196" w:rsidR="00826C2D" w:rsidRDefault="00067077" w:rsidP="001E5C67"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4D54447D" wp14:editId="10FB4C1F">
                  <wp:simplePos x="0" y="0"/>
                  <wp:positionH relativeFrom="column">
                    <wp:posOffset>450215</wp:posOffset>
                  </wp:positionH>
                  <wp:positionV relativeFrom="paragraph">
                    <wp:posOffset>-385328</wp:posOffset>
                  </wp:positionV>
                  <wp:extent cx="839470" cy="494030"/>
                  <wp:effectExtent l="0" t="0" r="0" b="1270"/>
                  <wp:wrapNone/>
                  <wp:docPr id="23" name="Grafik 23" descr="S537300550_Nest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470" cy="49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C21317" w14:textId="1A41E2F2" w:rsidR="00826C2D" w:rsidRDefault="00826C2D" w:rsidP="001E5C67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  <w:tc>
          <w:tcPr>
            <w:tcW w:w="3118" w:type="dxa"/>
          </w:tcPr>
          <w:p w14:paraId="7C631C0A" w14:textId="46FC72C2" w:rsidR="00826C2D" w:rsidRDefault="00826C2D" w:rsidP="001E5C67"/>
          <w:p w14:paraId="01379ECD" w14:textId="24A4BE25" w:rsidR="00826C2D" w:rsidRDefault="00826C2D" w:rsidP="001E5C67">
            <w:r>
              <w:t>Seite</w:t>
            </w:r>
            <w:r>
              <w:tab/>
            </w:r>
            <w:r w:rsidR="00FD3306" w:rsidRPr="00FD3306">
              <w:rPr>
                <w:rStyle w:val="ekvlsungunterstrichen"/>
                <w:rFonts w:ascii="Arial" w:hAnsi="Arial" w:cs="Arial"/>
                <w:sz w:val="23"/>
                <w:szCs w:val="23"/>
              </w:rPr>
              <w:t xml:space="preserve">         </w:t>
            </w:r>
          </w:p>
        </w:tc>
      </w:tr>
      <w:tr w:rsidR="00826C2D" w14:paraId="133BEB32" w14:textId="77777777" w:rsidTr="001E5C67">
        <w:trPr>
          <w:trHeight w:val="850"/>
        </w:trPr>
        <w:tc>
          <w:tcPr>
            <w:tcW w:w="3118" w:type="dxa"/>
          </w:tcPr>
          <w:p w14:paraId="53385CCB" w14:textId="106C458C" w:rsidR="00826C2D" w:rsidRDefault="00826C2D" w:rsidP="001E5C67">
            <w:pPr>
              <w:pStyle w:val="ekvgrundtexthalbe"/>
            </w:pPr>
          </w:p>
          <w:p w14:paraId="5A8EF1ED" w14:textId="77777777" w:rsidR="007527DF" w:rsidRPr="00E05ECB" w:rsidRDefault="007527DF" w:rsidP="007527D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870"/>
              </w:tabs>
              <w:rPr>
                <w:szCs w:val="23"/>
                <w:u w:val="single"/>
              </w:rPr>
            </w:pPr>
            <w:r w:rsidRPr="00805829">
              <w:rPr>
                <w:szCs w:val="23"/>
                <w:u w:val="single"/>
              </w:rPr>
              <w:tab/>
            </w:r>
          </w:p>
          <w:p w14:paraId="0C036F07" w14:textId="77777777" w:rsidR="00826C2D" w:rsidRDefault="00826C2D" w:rsidP="001E5C67">
            <w:pPr>
              <w:pStyle w:val="ekvgrundtexthalbe"/>
            </w:pPr>
          </w:p>
        </w:tc>
        <w:tc>
          <w:tcPr>
            <w:tcW w:w="3118" w:type="dxa"/>
          </w:tcPr>
          <w:p w14:paraId="7AC710C5" w14:textId="77777777" w:rsidR="00826C2D" w:rsidRDefault="00826C2D" w:rsidP="001E5C67">
            <w:pPr>
              <w:pStyle w:val="ekvgrundtexthalbe"/>
            </w:pPr>
          </w:p>
          <w:p w14:paraId="38E40816" w14:textId="77777777" w:rsidR="007527DF" w:rsidRPr="00E05ECB" w:rsidRDefault="007527DF" w:rsidP="007527D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870"/>
              </w:tabs>
              <w:rPr>
                <w:szCs w:val="23"/>
                <w:u w:val="single"/>
              </w:rPr>
            </w:pPr>
            <w:r w:rsidRPr="00805829">
              <w:rPr>
                <w:szCs w:val="23"/>
                <w:u w:val="single"/>
              </w:rPr>
              <w:tab/>
            </w:r>
          </w:p>
          <w:p w14:paraId="5ECD0432" w14:textId="77777777" w:rsidR="00826C2D" w:rsidRDefault="00826C2D" w:rsidP="001E5C67">
            <w:pPr>
              <w:pStyle w:val="ekvgrundtexthalbe"/>
            </w:pPr>
          </w:p>
        </w:tc>
        <w:tc>
          <w:tcPr>
            <w:tcW w:w="3118" w:type="dxa"/>
          </w:tcPr>
          <w:p w14:paraId="7A26E480" w14:textId="77777777" w:rsidR="00826C2D" w:rsidRDefault="00826C2D" w:rsidP="001E5C67">
            <w:pPr>
              <w:pStyle w:val="ekvgrundtexthalbe"/>
            </w:pPr>
          </w:p>
          <w:p w14:paraId="1F16F88E" w14:textId="77777777" w:rsidR="007527DF" w:rsidRPr="00E05ECB" w:rsidRDefault="007527DF" w:rsidP="007527D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870"/>
              </w:tabs>
              <w:rPr>
                <w:szCs w:val="23"/>
                <w:u w:val="single"/>
              </w:rPr>
            </w:pPr>
            <w:r w:rsidRPr="00805829">
              <w:rPr>
                <w:szCs w:val="23"/>
                <w:u w:val="single"/>
              </w:rPr>
              <w:tab/>
            </w:r>
          </w:p>
          <w:p w14:paraId="1948A703" w14:textId="77777777" w:rsidR="00826C2D" w:rsidRDefault="00826C2D" w:rsidP="001E5C67">
            <w:pPr>
              <w:pStyle w:val="ekvgrundtexthalbe"/>
            </w:pPr>
          </w:p>
        </w:tc>
      </w:tr>
      <w:bookmarkEnd w:id="1"/>
    </w:tbl>
    <w:p w14:paraId="57896BC8" w14:textId="3FC9B5CD" w:rsidR="0076100D" w:rsidRDefault="0076100D" w:rsidP="000067AD">
      <w:pPr>
        <w:pStyle w:val="ekvgrundtexthalbe"/>
        <w:rPr>
          <w:rStyle w:val="ekvarbeitsanweisungdeutsch"/>
        </w:rPr>
      </w:pPr>
    </w:p>
    <w:p w14:paraId="59F778B6" w14:textId="05DEC2AD" w:rsidR="0076100D" w:rsidRDefault="0076100D" w:rsidP="000067AD">
      <w:pPr>
        <w:pStyle w:val="ekvgrundtexthalbe"/>
        <w:rPr>
          <w:rStyle w:val="ekvarbeitsanweisungdeutsch"/>
        </w:rPr>
      </w:pPr>
    </w:p>
    <w:p w14:paraId="4DDF112E" w14:textId="77777777" w:rsidR="0076100D" w:rsidRDefault="0076100D" w:rsidP="000067AD">
      <w:pPr>
        <w:pStyle w:val="ekvgrundtexthalbe"/>
        <w:rPr>
          <w:rStyle w:val="ekvarbeitsanweisungdeutsch"/>
        </w:rPr>
      </w:pPr>
    </w:p>
    <w:p w14:paraId="0AC70C0A" w14:textId="77777777" w:rsidR="000067AD" w:rsidRPr="007337EC" w:rsidRDefault="000067AD" w:rsidP="000067AD">
      <w:pPr>
        <w:pStyle w:val="ekvgrundtexthalbe"/>
        <w:rPr>
          <w:rStyle w:val="ekvarbeitsanweisungdeutsch"/>
        </w:rPr>
      </w:pPr>
    </w:p>
    <w:sectPr w:rsidR="000067AD" w:rsidRPr="007337EC" w:rsidSect="008D5A1A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17D3C" w14:textId="77777777" w:rsidR="00E66105" w:rsidRDefault="00E66105" w:rsidP="003C599D">
      <w:pPr>
        <w:spacing w:line="240" w:lineRule="auto"/>
      </w:pPr>
      <w:r>
        <w:separator/>
      </w:r>
    </w:p>
  </w:endnote>
  <w:endnote w:type="continuationSeparator" w:id="0">
    <w:p w14:paraId="67FEE879" w14:textId="77777777" w:rsidR="00E66105" w:rsidRDefault="00E66105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5073819" w14:textId="77777777" w:rsidTr="006B2D23">
      <w:trPr>
        <w:trHeight w:hRule="exact" w:val="680"/>
      </w:trPr>
      <w:tc>
        <w:tcPr>
          <w:tcW w:w="1131" w:type="dxa"/>
          <w:noWrap/>
        </w:tcPr>
        <w:p w14:paraId="1CC65543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20E59C6A" wp14:editId="23AE59D0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FC1AB66" w14:textId="78C18C27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DF13F7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3D973DF" w14:textId="1699E803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 w:rsidR="00DF13F7">
            <w:t xml:space="preserve"> </w:t>
          </w:r>
          <w:r w:rsidR="00966B6F">
            <w:t xml:space="preserve">Verena Ballhaus, München, 3-5; </w:t>
          </w:r>
          <w:r w:rsidR="00DF13F7">
            <w:t>Anke Fröhlich, Leipzig</w:t>
          </w:r>
          <w:r w:rsidR="00966B6F">
            <w:t>, 1, 2, 6-10</w:t>
          </w:r>
          <w:r w:rsidR="005810A5">
            <w:t xml:space="preserve"> </w:t>
          </w:r>
        </w:p>
        <w:p w14:paraId="083F09C2" w14:textId="472F9DFC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F05C51">
            <w:t>Redaktion GSV</w:t>
          </w:r>
        </w:p>
      </w:tc>
      <w:tc>
        <w:tcPr>
          <w:tcW w:w="397" w:type="dxa"/>
        </w:tcPr>
        <w:p w14:paraId="7565FF7C" w14:textId="77777777" w:rsidR="00193A18" w:rsidRPr="00913892" w:rsidRDefault="00193A18" w:rsidP="00913892">
          <w:pPr>
            <w:pStyle w:val="ekvpagina"/>
          </w:pPr>
        </w:p>
      </w:tc>
    </w:tr>
  </w:tbl>
  <w:p w14:paraId="61000141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C454" w14:textId="77777777" w:rsidR="00E66105" w:rsidRDefault="00E66105" w:rsidP="003C599D">
      <w:pPr>
        <w:spacing w:line="240" w:lineRule="auto"/>
      </w:pPr>
      <w:r>
        <w:separator/>
      </w:r>
    </w:p>
  </w:footnote>
  <w:footnote w:type="continuationSeparator" w:id="0">
    <w:p w14:paraId="571BA646" w14:textId="77777777" w:rsidR="00E66105" w:rsidRDefault="00E66105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7EC"/>
    <w:rsid w:val="000040E2"/>
    <w:rsid w:val="00005AE2"/>
    <w:rsid w:val="000067AD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67077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C29"/>
    <w:rsid w:val="000E343E"/>
    <w:rsid w:val="000E5DB4"/>
    <w:rsid w:val="000F21E8"/>
    <w:rsid w:val="000F7910"/>
    <w:rsid w:val="00103057"/>
    <w:rsid w:val="00107D77"/>
    <w:rsid w:val="00113FC8"/>
    <w:rsid w:val="00124062"/>
    <w:rsid w:val="00126E1F"/>
    <w:rsid w:val="00127C41"/>
    <w:rsid w:val="0013113E"/>
    <w:rsid w:val="00131417"/>
    <w:rsid w:val="001524C9"/>
    <w:rsid w:val="00153B1C"/>
    <w:rsid w:val="00153C26"/>
    <w:rsid w:val="00154B6B"/>
    <w:rsid w:val="00155817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C4A59"/>
    <w:rsid w:val="001D2674"/>
    <w:rsid w:val="001D39FD"/>
    <w:rsid w:val="001D4886"/>
    <w:rsid w:val="001E07BA"/>
    <w:rsid w:val="001E485B"/>
    <w:rsid w:val="001F15DA"/>
    <w:rsid w:val="001F1E3D"/>
    <w:rsid w:val="001F4873"/>
    <w:rsid w:val="001F4F75"/>
    <w:rsid w:val="001F53F1"/>
    <w:rsid w:val="0020055A"/>
    <w:rsid w:val="00201AA1"/>
    <w:rsid w:val="00205239"/>
    <w:rsid w:val="002114F0"/>
    <w:rsid w:val="00216D87"/>
    <w:rsid w:val="00216D91"/>
    <w:rsid w:val="002240EA"/>
    <w:rsid w:val="002248CD"/>
    <w:rsid w:val="0022497D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7735D"/>
    <w:rsid w:val="0028107C"/>
    <w:rsid w:val="00282AEA"/>
    <w:rsid w:val="00287B24"/>
    <w:rsid w:val="00287DC0"/>
    <w:rsid w:val="002A25AE"/>
    <w:rsid w:val="002A4EC5"/>
    <w:rsid w:val="002B1A41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0ED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97EC7"/>
    <w:rsid w:val="004A464D"/>
    <w:rsid w:val="004A66C3"/>
    <w:rsid w:val="004A66CF"/>
    <w:rsid w:val="004B4520"/>
    <w:rsid w:val="004C09CB"/>
    <w:rsid w:val="004C370F"/>
    <w:rsid w:val="004F7BEC"/>
    <w:rsid w:val="0050127B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10A5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73208"/>
    <w:rsid w:val="006802C4"/>
    <w:rsid w:val="006816BC"/>
    <w:rsid w:val="00682F67"/>
    <w:rsid w:val="0068429A"/>
    <w:rsid w:val="00685FDD"/>
    <w:rsid w:val="00687BAD"/>
    <w:rsid w:val="00692B12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7EC"/>
    <w:rsid w:val="00733A44"/>
    <w:rsid w:val="00734553"/>
    <w:rsid w:val="00734E2C"/>
    <w:rsid w:val="00745BC6"/>
    <w:rsid w:val="007507F9"/>
    <w:rsid w:val="00751B0E"/>
    <w:rsid w:val="00752795"/>
    <w:rsid w:val="007527DF"/>
    <w:rsid w:val="00760C41"/>
    <w:rsid w:val="0076100D"/>
    <w:rsid w:val="00766405"/>
    <w:rsid w:val="0076691A"/>
    <w:rsid w:val="007715D8"/>
    <w:rsid w:val="00772DA9"/>
    <w:rsid w:val="00782506"/>
    <w:rsid w:val="00784178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C2D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5E39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02F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6B6F"/>
    <w:rsid w:val="00967C71"/>
    <w:rsid w:val="00974810"/>
    <w:rsid w:val="009770A2"/>
    <w:rsid w:val="00977556"/>
    <w:rsid w:val="00977BE4"/>
    <w:rsid w:val="009800AB"/>
    <w:rsid w:val="00981DFC"/>
    <w:rsid w:val="009856A1"/>
    <w:rsid w:val="00991279"/>
    <w:rsid w:val="009915B2"/>
    <w:rsid w:val="00992275"/>
    <w:rsid w:val="00992B92"/>
    <w:rsid w:val="00995A44"/>
    <w:rsid w:val="009A056D"/>
    <w:rsid w:val="009A17FC"/>
    <w:rsid w:val="009A50D4"/>
    <w:rsid w:val="009A7614"/>
    <w:rsid w:val="009B7E8B"/>
    <w:rsid w:val="009C008A"/>
    <w:rsid w:val="009C26DF"/>
    <w:rsid w:val="009C2A7B"/>
    <w:rsid w:val="009C3C75"/>
    <w:rsid w:val="009C5BF4"/>
    <w:rsid w:val="009D217A"/>
    <w:rsid w:val="009E17E1"/>
    <w:rsid w:val="009E45C5"/>
    <w:rsid w:val="009E47B1"/>
    <w:rsid w:val="009F003E"/>
    <w:rsid w:val="009F0109"/>
    <w:rsid w:val="009F1185"/>
    <w:rsid w:val="009F3A83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AF58FA"/>
    <w:rsid w:val="00B007DD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44B1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061ED"/>
    <w:rsid w:val="00C1177D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6E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3C29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62B"/>
    <w:rsid w:val="00D74E3E"/>
    <w:rsid w:val="00D75261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0ADF"/>
    <w:rsid w:val="00DD47BB"/>
    <w:rsid w:val="00DE287B"/>
    <w:rsid w:val="00DF129D"/>
    <w:rsid w:val="00DF13F7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248A7"/>
    <w:rsid w:val="00E34F46"/>
    <w:rsid w:val="00E375D2"/>
    <w:rsid w:val="00E43E04"/>
    <w:rsid w:val="00E50799"/>
    <w:rsid w:val="00E51305"/>
    <w:rsid w:val="00E5414B"/>
    <w:rsid w:val="00E63251"/>
    <w:rsid w:val="00E66105"/>
    <w:rsid w:val="00E70C40"/>
    <w:rsid w:val="00E710C7"/>
    <w:rsid w:val="00E815C5"/>
    <w:rsid w:val="00E95ED3"/>
    <w:rsid w:val="00EA7542"/>
    <w:rsid w:val="00EB7DDA"/>
    <w:rsid w:val="00EC1621"/>
    <w:rsid w:val="00EC215B"/>
    <w:rsid w:val="00EC662E"/>
    <w:rsid w:val="00EC6804"/>
    <w:rsid w:val="00ED0D07"/>
    <w:rsid w:val="00ED1F6B"/>
    <w:rsid w:val="00EE049D"/>
    <w:rsid w:val="00EE25BE"/>
    <w:rsid w:val="00EE2721"/>
    <w:rsid w:val="00EE2A0B"/>
    <w:rsid w:val="00EF4E2A"/>
    <w:rsid w:val="00EF6029"/>
    <w:rsid w:val="00F022FD"/>
    <w:rsid w:val="00F05C51"/>
    <w:rsid w:val="00F1236B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85AA3"/>
    <w:rsid w:val="00F94A4B"/>
    <w:rsid w:val="00F94FAE"/>
    <w:rsid w:val="00F97AD4"/>
    <w:rsid w:val="00FA2122"/>
    <w:rsid w:val="00FB0917"/>
    <w:rsid w:val="00FB3BCE"/>
    <w:rsid w:val="00FB59FB"/>
    <w:rsid w:val="00FB72A0"/>
    <w:rsid w:val="00FC35C5"/>
    <w:rsid w:val="00FC7DBF"/>
    <w:rsid w:val="00FD3306"/>
    <w:rsid w:val="00FE4FE6"/>
    <w:rsid w:val="00FF2F14"/>
    <w:rsid w:val="00FF3613"/>
    <w:rsid w:val="00FF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D8F0F7"/>
  <w15:chartTrackingRefBased/>
  <w15:docId w15:val="{17389EFB-A230-4BB9-8528-C713F1E9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33</cp:revision>
  <cp:lastPrinted>2022-09-06T08:46:00Z</cp:lastPrinted>
  <dcterms:created xsi:type="dcterms:W3CDTF">2022-08-02T09:21:00Z</dcterms:created>
  <dcterms:modified xsi:type="dcterms:W3CDTF">2022-10-20T11:17:00Z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