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0538614" w14:textId="77777777" w:rsidTr="00925A3B">
        <w:trPr>
          <w:trHeight w:hRule="exact" w:val="510"/>
        </w:trPr>
        <w:tc>
          <w:tcPr>
            <w:tcW w:w="1243" w:type="dxa"/>
            <w:noWrap/>
          </w:tcPr>
          <w:p w14:paraId="7D4860AC" w14:textId="53F1C4FA" w:rsidR="00FB59FB" w:rsidRPr="004D5BDF" w:rsidRDefault="00FB59FB" w:rsidP="003B2EB6">
            <w:pPr>
              <w:pageBreakBefore/>
              <w:rPr>
                <w:color w:val="FF0000"/>
                <w:sz w:val="18"/>
                <w:szCs w:val="16"/>
              </w:rPr>
            </w:pPr>
          </w:p>
        </w:tc>
        <w:tc>
          <w:tcPr>
            <w:tcW w:w="4186" w:type="dxa"/>
            <w:noWrap/>
            <w:vAlign w:val="bottom"/>
          </w:tcPr>
          <w:p w14:paraId="5CB19F44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2537EC6A" w14:textId="77777777" w:rsidR="00FB59FB" w:rsidRPr="00EA7542" w:rsidRDefault="00FB59FB" w:rsidP="00925A3B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6D7569E2" w14:textId="0742175B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center"/>
          </w:tcPr>
          <w:p w14:paraId="4C6BF8F7" w14:textId="2E5C84B4" w:rsidR="00FB59FB" w:rsidRPr="00EA7542" w:rsidRDefault="00FB59FB" w:rsidP="000B105F">
            <w:pPr>
              <w:pStyle w:val="ekvkolumnentitel"/>
              <w:jc w:val="center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653AEAED" w14:textId="46D0B65A" w:rsidR="00FB59FB" w:rsidRPr="00C172AE" w:rsidRDefault="00FB59FB" w:rsidP="008D7050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4D5BDF">
              <w:t>10</w:t>
            </w:r>
          </w:p>
        </w:tc>
      </w:tr>
      <w:tr w:rsidR="00BF17F2" w:rsidRPr="00BF17F2" w14:paraId="7C4D127E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3F4B6A08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4B2F9AA9" w14:textId="3F43BE20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1D730D93" w14:textId="029B4B14" w:rsidR="005B4A34" w:rsidRDefault="008904DB" w:rsidP="004D5BDF">
      <w:pPr>
        <w:pStyle w:val="ekvue1arial"/>
      </w:pPr>
      <w:bookmarkStart w:id="0" w:name="bmStart"/>
      <w:bookmarkEnd w:id="0"/>
      <w:r>
        <w:t xml:space="preserve">Das </w:t>
      </w:r>
      <w:r w:rsidR="004D5BDF" w:rsidRPr="004D5BDF">
        <w:t>Alphabet</w:t>
      </w:r>
      <w:r w:rsidR="00F46F56">
        <w:t xml:space="preserve"> </w:t>
      </w:r>
      <w:r w:rsidR="00C11984">
        <w:t>üben –</w:t>
      </w:r>
      <w:r w:rsidR="004D5BDF" w:rsidRPr="004D5BDF">
        <w:t xml:space="preserve"> </w:t>
      </w:r>
      <w:r>
        <w:t>Buchstaben ordnen</w:t>
      </w:r>
    </w:p>
    <w:p w14:paraId="523A29C2" w14:textId="53452870" w:rsidR="004D5BDF" w:rsidRDefault="004D5BDF" w:rsidP="00307EA5"/>
    <w:p w14:paraId="61DC754D" w14:textId="77777777" w:rsidR="005B4A34" w:rsidRPr="00D3427F" w:rsidRDefault="005B4A34" w:rsidP="005B4A34">
      <w:pPr>
        <w:pStyle w:val="ekvnummerierung"/>
        <w:framePr w:wrap="around"/>
      </w:pPr>
      <w:r>
        <w:t>1</w:t>
      </w:r>
    </w:p>
    <w:p w14:paraId="618CEDF4" w14:textId="77777777" w:rsidR="008D7050" w:rsidRPr="00287B24" w:rsidRDefault="008D7050" w:rsidP="008D7050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2D24897" wp14:editId="4837A2B2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18174" w14:textId="6CBEC567" w:rsidR="005B4A34" w:rsidRDefault="008D7050" w:rsidP="005B4A34">
      <w:r w:rsidRPr="008D7050">
        <w:t xml:space="preserve">Zeige </w:t>
      </w:r>
      <w:r>
        <w:t>de</w:t>
      </w:r>
      <w:r w:rsidR="00EC445F">
        <w:t>m</w:t>
      </w:r>
      <w:r>
        <w:t xml:space="preserve"> Kind</w:t>
      </w:r>
      <w:r w:rsidRPr="008D7050">
        <w:t xml:space="preserve"> den Weg </w:t>
      </w:r>
      <w:r w:rsidR="005E47CC">
        <w:t>zum</w:t>
      </w:r>
      <w:r>
        <w:t xml:space="preserve"> </w:t>
      </w:r>
      <w:r w:rsidR="005E47CC">
        <w:t>Wörterbuch</w:t>
      </w:r>
      <w:r w:rsidRPr="008D7050">
        <w:t xml:space="preserve">. </w:t>
      </w:r>
      <w:r w:rsidR="009B1812">
        <w:br/>
      </w:r>
      <w:r w:rsidRPr="008D7050">
        <w:t xml:space="preserve">Verbinde die Buchstaben nach dem </w:t>
      </w:r>
      <w:r w:rsidR="00257EB3">
        <w:t>Alphabet</w:t>
      </w:r>
      <w:r>
        <w:t>.</w:t>
      </w:r>
    </w:p>
    <w:p w14:paraId="5448F044" w14:textId="167FE5FB" w:rsidR="00B10481" w:rsidRDefault="00F515A3" w:rsidP="00B10481">
      <w:r>
        <w:drawing>
          <wp:anchor distT="0" distB="0" distL="114300" distR="114300" simplePos="0" relativeHeight="251707392" behindDoc="1" locked="0" layoutInCell="1" allowOverlap="1" wp14:anchorId="4593AA74" wp14:editId="660CEC31">
            <wp:simplePos x="0" y="0"/>
            <wp:positionH relativeFrom="column">
              <wp:posOffset>-12065</wp:posOffset>
            </wp:positionH>
            <wp:positionV relativeFrom="paragraph">
              <wp:posOffset>167005</wp:posOffset>
            </wp:positionV>
            <wp:extent cx="596265" cy="692150"/>
            <wp:effectExtent l="0" t="0" r="0" b="0"/>
            <wp:wrapNone/>
            <wp:docPr id="4" name="Grafik 4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6265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706368" behindDoc="1" locked="0" layoutInCell="1" allowOverlap="1" wp14:anchorId="17ADF12C" wp14:editId="09B7AA4C">
            <wp:simplePos x="0" y="0"/>
            <wp:positionH relativeFrom="column">
              <wp:posOffset>78740</wp:posOffset>
            </wp:positionH>
            <wp:positionV relativeFrom="paragraph">
              <wp:posOffset>172008</wp:posOffset>
            </wp:positionV>
            <wp:extent cx="5939790" cy="1786890"/>
            <wp:effectExtent l="0" t="0" r="3810" b="3810"/>
            <wp:wrapNone/>
            <wp:docPr id="6" name="Grafik 6" descr="S529310724_KV03_01_RO-E9J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786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3EFFBB" w14:textId="3A630653" w:rsidR="00DF3517" w:rsidRDefault="00DF3517" w:rsidP="005B4A34"/>
    <w:p w14:paraId="3E500A68" w14:textId="3CCDBFB7" w:rsidR="00DF3517" w:rsidRDefault="00DF3517" w:rsidP="00DF3517">
      <w:pPr>
        <w:pStyle w:val="ekvbild"/>
      </w:pPr>
    </w:p>
    <w:p w14:paraId="28382668" w14:textId="2E6B0704" w:rsidR="00DF3517" w:rsidRDefault="00DF3517" w:rsidP="00DF3517">
      <w:pPr>
        <w:pStyle w:val="ekvbild"/>
      </w:pPr>
    </w:p>
    <w:p w14:paraId="65B844EC" w14:textId="71E91F1E" w:rsidR="009B1812" w:rsidRDefault="009B1812" w:rsidP="00DF3517">
      <w:pPr>
        <w:pStyle w:val="ekvbild"/>
      </w:pPr>
    </w:p>
    <w:p w14:paraId="2CFBB668" w14:textId="77777777" w:rsidR="00DF3517" w:rsidRDefault="00DF3517" w:rsidP="00DF3517"/>
    <w:p w14:paraId="56710C3C" w14:textId="77777777" w:rsidR="00DF3517" w:rsidRDefault="00DF3517" w:rsidP="005B4A34"/>
    <w:p w14:paraId="3A7E6C7A" w14:textId="5FC5F976" w:rsidR="00286C0E" w:rsidRDefault="00286C0E" w:rsidP="005B4A34"/>
    <w:p w14:paraId="79481698" w14:textId="027F0A2A" w:rsidR="00286C0E" w:rsidRDefault="00286C0E" w:rsidP="005E47CC">
      <w:pPr>
        <w:pStyle w:val="ekvbild"/>
        <w:rPr>
          <w:lang w:eastAsia="de-DE"/>
        </w:rPr>
      </w:pPr>
    </w:p>
    <w:p w14:paraId="5EB5AD18" w14:textId="03E2691B" w:rsidR="00DF3517" w:rsidRDefault="00DF3517" w:rsidP="005E47CC">
      <w:pPr>
        <w:pStyle w:val="ekvbild"/>
        <w:rPr>
          <w:lang w:eastAsia="de-DE"/>
        </w:rPr>
      </w:pPr>
    </w:p>
    <w:p w14:paraId="1FE6D873" w14:textId="760A6A9F" w:rsidR="00DF3517" w:rsidRDefault="00DF3517" w:rsidP="005E47CC">
      <w:pPr>
        <w:pStyle w:val="ekvbild"/>
        <w:rPr>
          <w:lang w:eastAsia="de-DE"/>
        </w:rPr>
      </w:pPr>
    </w:p>
    <w:p w14:paraId="08A95478" w14:textId="631A3910" w:rsidR="00DF3517" w:rsidRDefault="00DF3517" w:rsidP="005E47CC">
      <w:pPr>
        <w:pStyle w:val="ekvbild"/>
        <w:rPr>
          <w:lang w:eastAsia="de-DE"/>
        </w:rPr>
      </w:pPr>
    </w:p>
    <w:p w14:paraId="000C00DE" w14:textId="77777777" w:rsidR="00DF3517" w:rsidRPr="00D6081D" w:rsidRDefault="00DF3517" w:rsidP="00F515A3">
      <w:pPr>
        <w:pStyle w:val="ekvgrundtexthalbe"/>
        <w:rPr>
          <w:lang w:eastAsia="de-DE"/>
        </w:rPr>
      </w:pPr>
    </w:p>
    <w:p w14:paraId="5D97C3C5" w14:textId="7BD9034B" w:rsidR="005B4A34" w:rsidRPr="00D6081D" w:rsidRDefault="005B4A34" w:rsidP="005B4A34"/>
    <w:p w14:paraId="223E54D4" w14:textId="77777777" w:rsidR="005B4A34" w:rsidRPr="00D3427F" w:rsidRDefault="005B4A34" w:rsidP="005B4A34">
      <w:pPr>
        <w:pStyle w:val="ekvnummerierung"/>
        <w:framePr w:wrap="around"/>
      </w:pPr>
      <w:r>
        <w:t>2</w:t>
      </w:r>
    </w:p>
    <w:p w14:paraId="4C4910F2" w14:textId="77777777" w:rsidR="008D7050" w:rsidRPr="00287B24" w:rsidRDefault="008D7050" w:rsidP="008D7050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4CB57402" wp14:editId="6830465E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5BB9A" w14:textId="08357C4B" w:rsidR="00307EA5" w:rsidRDefault="00307EA5" w:rsidP="005B4A34">
      <w:r>
        <w:t>Markiere</w:t>
      </w:r>
      <w:r w:rsidR="008D7050" w:rsidRPr="008D7050">
        <w:t xml:space="preserve"> die Buchstaben</w:t>
      </w:r>
      <w:r>
        <w:t>, die nicht in der richtigen Reihenfolge stehen</w:t>
      </w:r>
      <w:r w:rsidR="008D7050" w:rsidRPr="008D7050">
        <w:t>.</w:t>
      </w:r>
    </w:p>
    <w:p w14:paraId="2A1BFC24" w14:textId="159DE522" w:rsidR="005B4A34" w:rsidRDefault="008D7050" w:rsidP="005B4A34">
      <w:r w:rsidRPr="008D7050">
        <w:t xml:space="preserve">Sie ergeben ein </w:t>
      </w:r>
      <w:r w:rsidR="00307EA5">
        <w:t>Lösungsw</w:t>
      </w:r>
      <w:r w:rsidRPr="008D7050">
        <w:t>ort.</w:t>
      </w:r>
      <w:r w:rsidR="007B13DA">
        <w:t xml:space="preserve"> Schreibe es auf.</w:t>
      </w:r>
    </w:p>
    <w:p w14:paraId="0EA4BDF5" w14:textId="77777777" w:rsidR="00286C0E" w:rsidRDefault="00286C0E" w:rsidP="005B4A34"/>
    <w:p w14:paraId="6118216A" w14:textId="69390CFD" w:rsidR="00286C0E" w:rsidRPr="00595143" w:rsidRDefault="00D53794" w:rsidP="00286C0E">
      <w:pPr>
        <w:rPr>
          <w:spacing w:val="46"/>
        </w:rPr>
      </w:pPr>
      <w:r w:rsidRPr="00595143">
        <w:rPr>
          <w:spacing w:val="46"/>
        </w:rPr>
        <w:t>AKBCDLEFAGHISJKSLMENOPQNRSFTUAVWHXRYZT</w:t>
      </w:r>
    </w:p>
    <w:p w14:paraId="4CB43E65" w14:textId="77777777" w:rsidR="009B1812" w:rsidRPr="00286C0E" w:rsidRDefault="009B1812" w:rsidP="009B1812">
      <w:pPr>
        <w:pStyle w:val="ekvgrundtexthalbe"/>
      </w:pPr>
    </w:p>
    <w:p w14:paraId="75C6CF4C" w14:textId="77777777" w:rsidR="00286C0E" w:rsidRDefault="00286C0E" w:rsidP="00286C0E">
      <w:pPr>
        <w:pStyle w:val="ekvschreiblinie"/>
        <w:spacing w:line="680" w:lineRule="exact"/>
      </w:pPr>
      <w:r w:rsidRPr="00286C0E">
        <w:t>Lösungswort</w:t>
      </w:r>
      <w:r>
        <w:t xml:space="preserve">: </w:t>
      </w:r>
      <w:r w:rsidRPr="000727F3">
        <w:rPr>
          <w:position w:val="-22"/>
          <w:lang w:eastAsia="de-DE"/>
        </w:rPr>
        <mc:AlternateContent>
          <mc:Choice Requires="wps">
            <w:drawing>
              <wp:inline distT="0" distB="0" distL="0" distR="0" wp14:anchorId="1F087598" wp14:editId="2293FBD9">
                <wp:extent cx="4968000" cy="395640"/>
                <wp:effectExtent l="0" t="0" r="4445" b="4445"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8000" cy="395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7767" w:type="dxa"/>
                              <w:jc w:val="center"/>
                              <w:tblBorders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  <w:insideH w:val="single" w:sz="2" w:space="0" w:color="auto"/>
                                <w:insideV w:val="single" w:sz="2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767"/>
                            </w:tblGrid>
                            <w:tr w:rsidR="00286C0E" w:rsidRPr="002C50E2" w14:paraId="5E3AA3C4" w14:textId="77777777" w:rsidTr="00286C0E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7767" w:type="dxa"/>
                                  <w:noWrap/>
                                  <w:vAlign w:val="center"/>
                                </w:tcPr>
                                <w:p w14:paraId="01FCE71B" w14:textId="77777777" w:rsidR="00286C0E" w:rsidRPr="002C50E2" w:rsidRDefault="00286C0E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286C0E" w:rsidRPr="002C50E2" w14:paraId="21253FB5" w14:textId="77777777" w:rsidTr="00286C0E">
                              <w:trPr>
                                <w:trHeight w:hRule="exact" w:val="198"/>
                                <w:jc w:val="center"/>
                              </w:trPr>
                              <w:tc>
                                <w:tcPr>
                                  <w:tcW w:w="7767" w:type="dxa"/>
                                  <w:tcBorders>
                                    <w:bottom w:val="single" w:sz="6" w:space="0" w:color="auto"/>
                                  </w:tcBorders>
                                  <w:shd w:val="clear" w:color="auto" w:fill="D9D9D9"/>
                                  <w:noWrap/>
                                  <w:vAlign w:val="center"/>
                                </w:tcPr>
                                <w:p w14:paraId="0AA96F73" w14:textId="77777777" w:rsidR="00286C0E" w:rsidRPr="002C50E2" w:rsidRDefault="00286C0E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  <w:tr w:rsidR="00286C0E" w:rsidRPr="002C50E2" w14:paraId="6C247EA0" w14:textId="77777777" w:rsidTr="00286C0E">
                              <w:trPr>
                                <w:trHeight w:hRule="exact" w:val="170"/>
                                <w:jc w:val="center"/>
                              </w:trPr>
                              <w:tc>
                                <w:tcPr>
                                  <w:tcW w:w="7767" w:type="dxa"/>
                                  <w:tcBorders>
                                    <w:top w:val="single" w:sz="6" w:space="0" w:color="auto"/>
                                  </w:tcBorders>
                                  <w:noWrap/>
                                  <w:vAlign w:val="center"/>
                                </w:tcPr>
                                <w:p w14:paraId="2D09CDAF" w14:textId="77777777" w:rsidR="00286C0E" w:rsidRPr="002C50E2" w:rsidRDefault="00286C0E" w:rsidP="002C50E2">
                                  <w:pPr>
                                    <w:pStyle w:val="ekvlinie"/>
                                  </w:pPr>
                                </w:p>
                              </w:tc>
                            </w:tr>
                          </w:tbl>
                          <w:p w14:paraId="4F1AA7FA" w14:textId="77777777" w:rsidR="00286C0E" w:rsidRPr="00635214" w:rsidRDefault="00286C0E" w:rsidP="00286C0E">
                            <w:pPr>
                              <w:pStyle w:val="ekvschreiblini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1800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087598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6" type="#_x0000_t202" style="width:391.2pt;height:3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" fillcolor="white [3212]" stroked="f" strokeweight=".5pt">
                <v:textbox inset="0,.5mm,0,0">
                  <w:txbxContent>
                    <w:tbl>
                      <w:tblPr>
                        <w:tblW w:w="7767" w:type="dxa"/>
                        <w:jc w:val="center"/>
                        <w:tblBorders>
                          <w:top w:val="single" w:sz="2" w:space="0" w:color="auto"/>
                          <w:left w:val="single" w:sz="2" w:space="0" w:color="auto"/>
                          <w:bottom w:val="single" w:sz="2" w:space="0" w:color="auto"/>
                          <w:right w:val="single" w:sz="2" w:space="0" w:color="auto"/>
                          <w:insideH w:val="single" w:sz="2" w:space="0" w:color="auto"/>
                          <w:insideV w:val="single" w:sz="2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767"/>
                      </w:tblGrid>
                      <w:tr w:rsidR="00286C0E" w:rsidRPr="002C50E2" w14:paraId="5E3AA3C4" w14:textId="77777777" w:rsidTr="00286C0E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7767" w:type="dxa"/>
                            <w:noWrap/>
                            <w:vAlign w:val="center"/>
                          </w:tcPr>
                          <w:p w14:paraId="01FCE71B" w14:textId="77777777" w:rsidR="00286C0E" w:rsidRPr="002C50E2" w:rsidRDefault="00286C0E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286C0E" w:rsidRPr="002C50E2" w14:paraId="21253FB5" w14:textId="77777777" w:rsidTr="00286C0E">
                        <w:trPr>
                          <w:trHeight w:hRule="exact" w:val="198"/>
                          <w:jc w:val="center"/>
                        </w:trPr>
                        <w:tc>
                          <w:tcPr>
                            <w:tcW w:w="7767" w:type="dxa"/>
                            <w:tcBorders>
                              <w:bottom w:val="single" w:sz="6" w:space="0" w:color="auto"/>
                            </w:tcBorders>
                            <w:shd w:val="clear" w:color="auto" w:fill="D9D9D9"/>
                            <w:noWrap/>
                            <w:vAlign w:val="center"/>
                          </w:tcPr>
                          <w:p w14:paraId="0AA96F73" w14:textId="77777777" w:rsidR="00286C0E" w:rsidRPr="002C50E2" w:rsidRDefault="00286C0E" w:rsidP="002C50E2">
                            <w:pPr>
                              <w:pStyle w:val="ekvlinie"/>
                            </w:pPr>
                          </w:p>
                        </w:tc>
                      </w:tr>
                      <w:tr w:rsidR="00286C0E" w:rsidRPr="002C50E2" w14:paraId="6C247EA0" w14:textId="77777777" w:rsidTr="00286C0E">
                        <w:trPr>
                          <w:trHeight w:hRule="exact" w:val="170"/>
                          <w:jc w:val="center"/>
                        </w:trPr>
                        <w:tc>
                          <w:tcPr>
                            <w:tcW w:w="7767" w:type="dxa"/>
                            <w:tcBorders>
                              <w:top w:val="single" w:sz="6" w:space="0" w:color="auto"/>
                            </w:tcBorders>
                            <w:noWrap/>
                            <w:vAlign w:val="center"/>
                          </w:tcPr>
                          <w:p w14:paraId="2D09CDAF" w14:textId="77777777" w:rsidR="00286C0E" w:rsidRPr="002C50E2" w:rsidRDefault="00286C0E" w:rsidP="002C50E2">
                            <w:pPr>
                              <w:pStyle w:val="ekvlinie"/>
                            </w:pPr>
                          </w:p>
                        </w:tc>
                      </w:tr>
                    </w:tbl>
                    <w:p w14:paraId="4F1AA7FA" w14:textId="77777777" w:rsidR="00286C0E" w:rsidRPr="00635214" w:rsidRDefault="00286C0E" w:rsidP="00286C0E">
                      <w:pPr>
                        <w:pStyle w:val="ekvschreiblinie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0727F3">
        <w:t xml:space="preserve"> </w:t>
      </w:r>
      <w:r>
        <w:t xml:space="preserve"> </w:t>
      </w:r>
    </w:p>
    <w:p w14:paraId="42B0FACB" w14:textId="77777777" w:rsidR="00B356D3" w:rsidRDefault="00B356D3" w:rsidP="005B4A34"/>
    <w:p w14:paraId="1A920D9F" w14:textId="77777777" w:rsidR="005B4A34" w:rsidRDefault="005B4A34" w:rsidP="005B4A34"/>
    <w:p w14:paraId="7021585D" w14:textId="77777777" w:rsidR="005B4A34" w:rsidRPr="00D3427F" w:rsidRDefault="005B4A34" w:rsidP="005B4A34">
      <w:pPr>
        <w:pStyle w:val="ekvnummerierung"/>
        <w:framePr w:wrap="around"/>
      </w:pPr>
      <w:r>
        <w:t>3</w:t>
      </w:r>
    </w:p>
    <w:p w14:paraId="4A47CC30" w14:textId="77777777" w:rsidR="008D7050" w:rsidRPr="00287B24" w:rsidRDefault="008D7050" w:rsidP="008D7050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2316D14" wp14:editId="5D326969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13690" w14:textId="39CA8587" w:rsidR="005B4A34" w:rsidRDefault="008D7050" w:rsidP="005B4A34">
      <w:r w:rsidRPr="008D7050">
        <w:t xml:space="preserve">Welche Buchstaben fehlen? </w:t>
      </w:r>
      <w:r w:rsidR="00A20C85">
        <w:t>Ergänze.</w:t>
      </w:r>
    </w:p>
    <w:p w14:paraId="297167E8" w14:textId="77777777" w:rsidR="009B1812" w:rsidRDefault="009B1812" w:rsidP="009B1812">
      <w:pPr>
        <w:pStyle w:val="ekvgrundtexthalbe"/>
      </w:pPr>
    </w:p>
    <w:p w14:paraId="75470614" w14:textId="77777777" w:rsidR="00286C0E" w:rsidRDefault="00286C0E" w:rsidP="00286C0E">
      <w:pPr>
        <w:pStyle w:val="ekvschreiblini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02D67B" wp14:editId="71EB17C1">
                <wp:simplePos x="0" y="0"/>
                <wp:positionH relativeFrom="column">
                  <wp:posOffset>4320540</wp:posOffset>
                </wp:positionH>
                <wp:positionV relativeFrom="paragraph">
                  <wp:posOffset>46990</wp:posOffset>
                </wp:positionV>
                <wp:extent cx="1620000" cy="323850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2721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567"/>
                              <w:gridCol w:w="1587"/>
                            </w:tblGrid>
                            <w:tr w:rsidR="00876630" w14:paraId="6EE470EA" w14:textId="77777777" w:rsidTr="00B10481">
                              <w:trPr>
                                <w:trHeight w:val="454"/>
                              </w:trPr>
                              <w:tc>
                                <w:tcPr>
                                  <w:tcW w:w="567" w:type="dxa"/>
                                  <w:vAlign w:val="bottom"/>
                                </w:tcPr>
                                <w:p w14:paraId="5520E41A" w14:textId="343BDE44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A</w:t>
                                  </w:r>
                                  <w:r w:rsidR="00B10481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 B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9DB9F1F" w14:textId="77777777" w:rsidR="00876630" w:rsidRPr="00A20C85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7" w:type="dxa"/>
                                  <w:vAlign w:val="bottom"/>
                                </w:tcPr>
                                <w:p w14:paraId="297454C2" w14:textId="6D7A2C67" w:rsidR="00876630" w:rsidRPr="00A20C85" w:rsidRDefault="00876630" w:rsidP="00876630">
                                  <w:pPr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  <w:r w:rsidRPr="00A20C85"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 xml:space="preserve"> D </w:t>
                                  </w:r>
                                  <w:r w:rsidR="00B10481"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>E</w:t>
                                  </w:r>
                                  <w:r w:rsidRPr="00A20C85"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4CCCA410" w14:textId="77777777" w:rsidR="00286C0E" w:rsidRDefault="00286C0E" w:rsidP="00286C0E"/>
                          <w:p w14:paraId="61BED8BF" w14:textId="77777777" w:rsidR="00286C0E" w:rsidRPr="00635214" w:rsidRDefault="00286C0E" w:rsidP="00286C0E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2D67B" id="Textfeld 10" o:spid="_x0000_s1027" type="#_x0000_t202" style="position:absolute;margin-left:340.2pt;margin-top:3.7pt;width:127.5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2721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567"/>
                        <w:gridCol w:w="1587"/>
                      </w:tblGrid>
                      <w:tr w:rsidR="00876630" w14:paraId="6EE470EA" w14:textId="77777777" w:rsidTr="00B10481">
                        <w:trPr>
                          <w:trHeight w:val="454"/>
                        </w:trPr>
                        <w:tc>
                          <w:tcPr>
                            <w:tcW w:w="567" w:type="dxa"/>
                            <w:vAlign w:val="bottom"/>
                          </w:tcPr>
                          <w:p w14:paraId="5520E41A" w14:textId="343BDE44" w:rsidR="00876630" w:rsidRPr="00A20C85" w:rsidRDefault="00876630" w:rsidP="00876630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>A</w:t>
                            </w:r>
                            <w:r w:rsidR="00B10481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 B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9DB9F1F" w14:textId="77777777" w:rsidR="00876630" w:rsidRPr="00A20C85" w:rsidRDefault="00876630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587" w:type="dxa"/>
                            <w:vAlign w:val="bottom"/>
                          </w:tcPr>
                          <w:p w14:paraId="297454C2" w14:textId="6D7A2C67" w:rsidR="00876630" w:rsidRPr="00A20C85" w:rsidRDefault="00876630" w:rsidP="00876630">
                            <w:pPr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  <w:r w:rsidRPr="00A20C85">
                              <w:rPr>
                                <w:rStyle w:val="ekvlsung"/>
                                <w:rFonts w:ascii="Arial" w:hAnsi="Arial" w:cs="Arial"/>
                              </w:rPr>
                              <w:t xml:space="preserve"> D </w:t>
                            </w:r>
                            <w:r w:rsidR="00B10481">
                              <w:rPr>
                                <w:rStyle w:val="ekvlsung"/>
                                <w:rFonts w:ascii="Arial" w:hAnsi="Arial" w:cs="Arial"/>
                              </w:rPr>
                              <w:t>E</w:t>
                            </w:r>
                            <w:r w:rsidRPr="00A20C85">
                              <w:rPr>
                                <w:rStyle w:val="ekvlsung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4CCCA410" w14:textId="77777777" w:rsidR="00286C0E" w:rsidRDefault="00286C0E" w:rsidP="00286C0E"/>
                    <w:p w14:paraId="61BED8BF" w14:textId="77777777" w:rsidR="00286C0E" w:rsidRPr="00635214" w:rsidRDefault="00286C0E" w:rsidP="00286C0E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FB36AE" wp14:editId="5A6D9CE2">
                <wp:simplePos x="0" y="0"/>
                <wp:positionH relativeFrom="column">
                  <wp:posOffset>0</wp:posOffset>
                </wp:positionH>
                <wp:positionV relativeFrom="paragraph">
                  <wp:posOffset>45085</wp:posOffset>
                </wp:positionV>
                <wp:extent cx="1620000" cy="323850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1984"/>
                            </w:tblGrid>
                            <w:tr w:rsidR="00286C0E" w:rsidRPr="00A20C85" w14:paraId="67636013" w14:textId="77777777" w:rsidTr="00876630">
                              <w:trPr>
                                <w:trHeight w:val="454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E38268F" w14:textId="32FD8614" w:rsidR="00286C0E" w:rsidRPr="00A20C85" w:rsidRDefault="00DF3517" w:rsidP="00A20C85">
                                  <w:pPr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vAlign w:val="bottom"/>
                                </w:tcPr>
                                <w:p w14:paraId="7B2C23B9" w14:textId="3F43897F" w:rsidR="00286C0E" w:rsidRPr="00A20C85" w:rsidRDefault="00F4527C" w:rsidP="00A20C85">
                                  <w:pP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E2401F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C</w:t>
                                  </w:r>
                                  <w:r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E2401F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D</w:t>
                                  </w:r>
                                  <w:r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E2401F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E</w:t>
                                  </w:r>
                                  <w:r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E2401F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F</w:t>
                                  </w:r>
                                </w:p>
                              </w:tc>
                            </w:tr>
                          </w:tbl>
                          <w:p w14:paraId="6A699A15" w14:textId="77777777" w:rsidR="00286C0E" w:rsidRPr="00A20C85" w:rsidRDefault="00286C0E" w:rsidP="00A20C85">
                            <w:pPr>
                              <w:rPr>
                                <w:rFonts w:cs="Arial"/>
                              </w:rPr>
                            </w:pPr>
                          </w:p>
                          <w:p w14:paraId="70490805" w14:textId="77777777" w:rsidR="00286C0E" w:rsidRPr="00A20C85" w:rsidRDefault="00286C0E" w:rsidP="00A20C85">
                            <w:pPr>
                              <w:rPr>
                                <w:rFonts w:cs="Arial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FB36AE" id="Textfeld 8" o:spid="_x0000_s1028" type="#_x0000_t202" style="position:absolute;margin-left:0;margin-top:3.55pt;width:127.5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1984"/>
                      </w:tblGrid>
                      <w:tr w:rsidR="00286C0E" w:rsidRPr="00A20C85" w14:paraId="67636013" w14:textId="77777777" w:rsidTr="00876630">
                        <w:trPr>
                          <w:trHeight w:val="454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E38268F" w14:textId="32FD8614" w:rsidR="00286C0E" w:rsidRPr="00A20C85" w:rsidRDefault="00DF3517" w:rsidP="00A20C85">
                            <w:pPr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lsung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984" w:type="dxa"/>
                            <w:vAlign w:val="bottom"/>
                          </w:tcPr>
                          <w:p w14:paraId="7B2C23B9" w14:textId="3F43897F" w:rsidR="00286C0E" w:rsidRPr="00A20C85" w:rsidRDefault="00F4527C" w:rsidP="00A20C85">
                            <w:pPr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 </w:t>
                            </w:r>
                            <w:r w:rsidR="00E2401F">
                              <w:rPr>
                                <w:rStyle w:val="ekvhandschrift"/>
                                <w:rFonts w:ascii="Arial" w:hAnsi="Arial" w:cs="Arial"/>
                              </w:rPr>
                              <w:t>C</w:t>
                            </w:r>
                            <w:r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 </w:t>
                            </w:r>
                            <w:r w:rsidR="00E2401F">
                              <w:rPr>
                                <w:rStyle w:val="ekvhandschrift"/>
                                <w:rFonts w:ascii="Arial" w:hAnsi="Arial" w:cs="Arial"/>
                              </w:rPr>
                              <w:t>D</w:t>
                            </w:r>
                            <w:r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 </w:t>
                            </w:r>
                            <w:r w:rsidR="00E2401F">
                              <w:rPr>
                                <w:rStyle w:val="ekvhandschrift"/>
                                <w:rFonts w:ascii="Arial" w:hAnsi="Arial" w:cs="Arial"/>
                              </w:rPr>
                              <w:t>E</w:t>
                            </w:r>
                            <w:r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 </w:t>
                            </w:r>
                            <w:r w:rsidR="00E2401F">
                              <w:rPr>
                                <w:rStyle w:val="ekvhandschrift"/>
                                <w:rFonts w:ascii="Arial" w:hAnsi="Arial" w:cs="Arial"/>
                              </w:rPr>
                              <w:t>F</w:t>
                            </w:r>
                          </w:p>
                        </w:tc>
                      </w:tr>
                    </w:tbl>
                    <w:p w14:paraId="6A699A15" w14:textId="77777777" w:rsidR="00286C0E" w:rsidRPr="00A20C85" w:rsidRDefault="00286C0E" w:rsidP="00A20C85">
                      <w:pPr>
                        <w:rPr>
                          <w:rFonts w:cs="Arial"/>
                        </w:rPr>
                      </w:pPr>
                    </w:p>
                    <w:p w14:paraId="70490805" w14:textId="77777777" w:rsidR="00286C0E" w:rsidRPr="00A20C85" w:rsidRDefault="00286C0E" w:rsidP="00A20C85">
                      <w:pPr>
                        <w:rPr>
                          <w:rFonts w:cs="Arial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28649E" wp14:editId="3AA8C50F">
                <wp:simplePos x="0" y="0"/>
                <wp:positionH relativeFrom="column">
                  <wp:posOffset>2160270</wp:posOffset>
                </wp:positionH>
                <wp:positionV relativeFrom="paragraph">
                  <wp:posOffset>46990</wp:posOffset>
                </wp:positionV>
                <wp:extent cx="1620000" cy="32385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54"/>
                              <w:gridCol w:w="567"/>
                              <w:gridCol w:w="1417"/>
                            </w:tblGrid>
                            <w:tr w:rsidR="00876630" w14:paraId="1D50B323" w14:textId="77777777" w:rsidTr="00876630">
                              <w:trPr>
                                <w:trHeight w:val="454"/>
                              </w:trPr>
                              <w:tc>
                                <w:tcPr>
                                  <w:tcW w:w="454" w:type="dxa"/>
                                  <w:vAlign w:val="bottom"/>
                                </w:tcPr>
                                <w:p w14:paraId="02B23D43" w14:textId="2D010E84" w:rsidR="00876630" w:rsidRPr="00A20C85" w:rsidRDefault="00E2401F" w:rsidP="00F4527C">
                                  <w:pPr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L</w:t>
                                  </w:r>
                                  <w:r w:rsidR="00876630"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0AE4DFDA" w14:textId="77777777" w:rsidR="00876630" w:rsidRPr="00A20C85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vAlign w:val="bottom"/>
                                </w:tcPr>
                                <w:p w14:paraId="096C5DA2" w14:textId="2C95B435" w:rsidR="00876630" w:rsidRPr="00A20C85" w:rsidRDefault="00876630" w:rsidP="00876630">
                                  <w:pPr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  <w:r w:rsidRPr="00A20C85"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E2401F"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>O</w:t>
                                  </w:r>
                                  <w:r w:rsidRPr="00A20C85"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E2401F"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>P</w:t>
                                  </w:r>
                                </w:p>
                              </w:tc>
                            </w:tr>
                          </w:tbl>
                          <w:p w14:paraId="3BF4FF23" w14:textId="77777777" w:rsidR="00286C0E" w:rsidRDefault="00286C0E" w:rsidP="00286C0E"/>
                          <w:p w14:paraId="40ECC838" w14:textId="77777777" w:rsidR="00286C0E" w:rsidRPr="00635214" w:rsidRDefault="00286C0E" w:rsidP="00286C0E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8649E" id="Textfeld 7" o:spid="_x0000_s1029" type="#_x0000_t202" style="position:absolute;margin-left:170.1pt;margin-top:3.7pt;width:127.5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54"/>
                        <w:gridCol w:w="567"/>
                        <w:gridCol w:w="1417"/>
                      </w:tblGrid>
                      <w:tr w:rsidR="00876630" w14:paraId="1D50B323" w14:textId="77777777" w:rsidTr="00876630">
                        <w:trPr>
                          <w:trHeight w:val="454"/>
                        </w:trPr>
                        <w:tc>
                          <w:tcPr>
                            <w:tcW w:w="454" w:type="dxa"/>
                            <w:vAlign w:val="bottom"/>
                          </w:tcPr>
                          <w:p w14:paraId="02B23D43" w14:textId="2D010E84" w:rsidR="00876630" w:rsidRPr="00A20C85" w:rsidRDefault="00E2401F" w:rsidP="00F4527C">
                            <w:p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L</w:t>
                            </w:r>
                            <w:r w:rsidR="00876630"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0AE4DFDA" w14:textId="77777777" w:rsidR="00876630" w:rsidRPr="00A20C85" w:rsidRDefault="00876630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vAlign w:val="bottom"/>
                          </w:tcPr>
                          <w:p w14:paraId="096C5DA2" w14:textId="2C95B435" w:rsidR="00876630" w:rsidRPr="00A20C85" w:rsidRDefault="00876630" w:rsidP="00876630">
                            <w:pPr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  <w:r w:rsidRPr="00A20C85">
                              <w:rPr>
                                <w:rStyle w:val="ekvlsung"/>
                                <w:rFonts w:ascii="Arial" w:hAnsi="Arial" w:cs="Arial"/>
                              </w:rPr>
                              <w:t xml:space="preserve"> </w:t>
                            </w:r>
                            <w:r w:rsidR="00E2401F">
                              <w:rPr>
                                <w:rStyle w:val="ekvlsung"/>
                                <w:rFonts w:ascii="Arial" w:hAnsi="Arial" w:cs="Arial"/>
                              </w:rPr>
                              <w:t>O</w:t>
                            </w:r>
                            <w:r w:rsidRPr="00A20C85">
                              <w:rPr>
                                <w:rStyle w:val="ekvlsung"/>
                                <w:rFonts w:ascii="Arial" w:hAnsi="Arial" w:cs="Arial"/>
                              </w:rPr>
                              <w:t xml:space="preserve"> </w:t>
                            </w:r>
                            <w:r w:rsidR="00E2401F">
                              <w:rPr>
                                <w:rStyle w:val="ekvlsung"/>
                                <w:rFonts w:ascii="Arial" w:hAnsi="Arial" w:cs="Arial"/>
                              </w:rPr>
                              <w:t>P</w:t>
                            </w:r>
                          </w:p>
                        </w:tc>
                      </w:tr>
                    </w:tbl>
                    <w:p w14:paraId="3BF4FF23" w14:textId="77777777" w:rsidR="00286C0E" w:rsidRDefault="00286C0E" w:rsidP="00286C0E"/>
                    <w:p w14:paraId="40ECC838" w14:textId="77777777" w:rsidR="00286C0E" w:rsidRPr="00635214" w:rsidRDefault="00286C0E" w:rsidP="00286C0E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C13051" w14:textId="77777777" w:rsidR="00876630" w:rsidRDefault="00876630" w:rsidP="00876630">
      <w:pPr>
        <w:pStyle w:val="ekvschreiblini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9CAB1C" wp14:editId="505D4922">
                <wp:simplePos x="0" y="0"/>
                <wp:positionH relativeFrom="column">
                  <wp:posOffset>4320540</wp:posOffset>
                </wp:positionH>
                <wp:positionV relativeFrom="paragraph">
                  <wp:posOffset>45720</wp:posOffset>
                </wp:positionV>
                <wp:extent cx="1620000" cy="323850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624"/>
                              <w:gridCol w:w="567"/>
                              <w:gridCol w:w="283"/>
                            </w:tblGrid>
                            <w:tr w:rsidR="00876630" w:rsidRPr="00A20C85" w14:paraId="34CD9338" w14:textId="77777777" w:rsidTr="00876630">
                              <w:trPr>
                                <w:trHeight w:val="454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17998CE4" w14:textId="77777777" w:rsidR="00876630" w:rsidRPr="00FD17C6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" w:type="dxa"/>
                                  <w:vAlign w:val="bottom"/>
                                </w:tcPr>
                                <w:p w14:paraId="78BEC7A3" w14:textId="662B4E1D" w:rsidR="00876630" w:rsidRPr="00A20C85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O</w:t>
                                  </w:r>
                                  <w:r w:rsidR="00876630"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9FDBCFD" w14:textId="77777777" w:rsidR="00876630" w:rsidRPr="00A20C85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26480AA8" w14:textId="641F9139" w:rsidR="00876630" w:rsidRPr="00A20C85" w:rsidRDefault="00E2401F" w:rsidP="00876630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R</w:t>
                                  </w:r>
                                </w:p>
                              </w:tc>
                            </w:tr>
                          </w:tbl>
                          <w:p w14:paraId="4D958A0F" w14:textId="77777777" w:rsidR="00876630" w:rsidRDefault="00876630" w:rsidP="00876630"/>
                          <w:p w14:paraId="7CDE3C8F" w14:textId="77777777" w:rsidR="00876630" w:rsidRPr="00635214" w:rsidRDefault="00876630" w:rsidP="00876630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CAB1C" id="Textfeld 9" o:spid="_x0000_s1030" type="#_x0000_t202" style="position:absolute;margin-left:340.2pt;margin-top:3.6pt;width:127.5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624"/>
                        <w:gridCol w:w="567"/>
                        <w:gridCol w:w="283"/>
                      </w:tblGrid>
                      <w:tr w:rsidR="00876630" w:rsidRPr="00A20C85" w14:paraId="34CD9338" w14:textId="77777777" w:rsidTr="00876630">
                        <w:trPr>
                          <w:trHeight w:val="454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17998CE4" w14:textId="77777777" w:rsidR="00876630" w:rsidRPr="00FD17C6" w:rsidRDefault="00876630" w:rsidP="00841D21">
                            <w:pPr>
                              <w:jc w:val="center"/>
                              <w:rPr>
                                <w:rStyle w:val="ekvlsung"/>
                              </w:rPr>
                            </w:pPr>
                          </w:p>
                        </w:tc>
                        <w:tc>
                          <w:tcPr>
                            <w:tcW w:w="624" w:type="dxa"/>
                            <w:vAlign w:val="bottom"/>
                          </w:tcPr>
                          <w:p w14:paraId="78BEC7A3" w14:textId="662B4E1D" w:rsidR="00876630" w:rsidRPr="00A20C85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O</w:t>
                            </w:r>
                            <w:r w:rsidR="00876630"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9FDBCFD" w14:textId="77777777" w:rsidR="00876630" w:rsidRPr="00A20C85" w:rsidRDefault="00876630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26480AA8" w14:textId="641F9139" w:rsidR="00876630" w:rsidRPr="00A20C85" w:rsidRDefault="00E2401F" w:rsidP="00876630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R</w:t>
                            </w:r>
                          </w:p>
                        </w:tc>
                      </w:tr>
                    </w:tbl>
                    <w:p w14:paraId="4D958A0F" w14:textId="77777777" w:rsidR="00876630" w:rsidRDefault="00876630" w:rsidP="00876630"/>
                    <w:p w14:paraId="7CDE3C8F" w14:textId="77777777" w:rsidR="00876630" w:rsidRPr="00635214" w:rsidRDefault="00876630" w:rsidP="00876630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CB6FD9" wp14:editId="088EB126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1620000" cy="324000"/>
                <wp:effectExtent l="0" t="0" r="0" b="0"/>
                <wp:wrapNone/>
                <wp:docPr id="11" name="Textfel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454"/>
                              <w:gridCol w:w="567"/>
                              <w:gridCol w:w="283"/>
                            </w:tblGrid>
                            <w:tr w:rsidR="00876630" w:rsidRPr="00A20C85" w14:paraId="57BC266E" w14:textId="77777777" w:rsidTr="00B10481">
                              <w:trPr>
                                <w:trHeight w:val="454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2F9C430" w14:textId="77777777" w:rsidR="00876630" w:rsidRPr="00A20C85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  <w:vAlign w:val="bottom"/>
                                </w:tcPr>
                                <w:p w14:paraId="72E8676F" w14:textId="0185C854" w:rsidR="00876630" w:rsidRPr="00A20C85" w:rsidRDefault="00B10481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U </w:t>
                                  </w:r>
                                  <w:r w:rsidR="00E2401F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8D51338" w14:textId="77777777" w:rsidR="00876630" w:rsidRPr="00A20C85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014F3BF7" w14:textId="5F4581BD" w:rsidR="00876630" w:rsidRPr="00A20C85" w:rsidRDefault="00E2401F" w:rsidP="00876630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>X</w:t>
                                  </w:r>
                                </w:p>
                              </w:tc>
                            </w:tr>
                          </w:tbl>
                          <w:p w14:paraId="681B3089" w14:textId="77777777" w:rsidR="00876630" w:rsidRDefault="00876630" w:rsidP="00876630"/>
                          <w:p w14:paraId="7621F69F" w14:textId="77777777" w:rsidR="00876630" w:rsidRPr="00635214" w:rsidRDefault="00876630" w:rsidP="00876630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CB6FD9" id="Textfeld 11" o:spid="_x0000_s1031" type="#_x0000_t202" style="position:absolute;margin-left:0;margin-top:3.6pt;width:127.55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454"/>
                        <w:gridCol w:w="567"/>
                        <w:gridCol w:w="283"/>
                      </w:tblGrid>
                      <w:tr w:rsidR="00876630" w:rsidRPr="00A20C85" w14:paraId="57BC266E" w14:textId="77777777" w:rsidTr="00B10481">
                        <w:trPr>
                          <w:trHeight w:val="454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2F9C430" w14:textId="77777777" w:rsidR="00876630" w:rsidRPr="00A20C85" w:rsidRDefault="00876630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  <w:vAlign w:val="bottom"/>
                          </w:tcPr>
                          <w:p w14:paraId="72E8676F" w14:textId="0185C854" w:rsidR="00876630" w:rsidRPr="00A20C85" w:rsidRDefault="00B10481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U </w:t>
                            </w:r>
                            <w:r w:rsidR="00E2401F">
                              <w:rPr>
                                <w:rStyle w:val="ekvhandschrift"/>
                                <w:rFonts w:ascii="Arial" w:hAnsi="Arial" w:cs="Arial"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8D51338" w14:textId="77777777" w:rsidR="00876630" w:rsidRPr="00A20C85" w:rsidRDefault="00876630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014F3BF7" w14:textId="5F4581BD" w:rsidR="00876630" w:rsidRPr="00A20C85" w:rsidRDefault="00E2401F" w:rsidP="00876630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lsung"/>
                                <w:rFonts w:ascii="Arial" w:hAnsi="Arial" w:cs="Arial"/>
                              </w:rPr>
                              <w:t>X</w:t>
                            </w:r>
                          </w:p>
                        </w:tc>
                      </w:tr>
                    </w:tbl>
                    <w:p w14:paraId="681B3089" w14:textId="77777777" w:rsidR="00876630" w:rsidRDefault="00876630" w:rsidP="00876630"/>
                    <w:p w14:paraId="7621F69F" w14:textId="77777777" w:rsidR="00876630" w:rsidRPr="00635214" w:rsidRDefault="00876630" w:rsidP="00876630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2EC60F" wp14:editId="4E7123AF">
                <wp:simplePos x="0" y="0"/>
                <wp:positionH relativeFrom="column">
                  <wp:posOffset>2160270</wp:posOffset>
                </wp:positionH>
                <wp:positionV relativeFrom="paragraph">
                  <wp:posOffset>45720</wp:posOffset>
                </wp:positionV>
                <wp:extent cx="1620000" cy="323850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7"/>
                              <w:gridCol w:w="567"/>
                              <w:gridCol w:w="283"/>
                              <w:gridCol w:w="567"/>
                              <w:gridCol w:w="283"/>
                            </w:tblGrid>
                            <w:tr w:rsidR="00B10481" w14:paraId="67861848" w14:textId="104551E3" w:rsidTr="00B10481">
                              <w:trPr>
                                <w:trHeight w:val="454"/>
                              </w:trPr>
                              <w:tc>
                                <w:tcPr>
                                  <w:tcW w:w="227" w:type="dxa"/>
                                  <w:vAlign w:val="bottom"/>
                                </w:tcPr>
                                <w:p w14:paraId="4966A258" w14:textId="323CCBC0" w:rsidR="00B10481" w:rsidRPr="00A20C85" w:rsidRDefault="00B10481" w:rsidP="00876630">
                                  <w:pP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 w:rsidRPr="006A13AC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016EF7D1" w14:textId="77777777" w:rsidR="00B10481" w:rsidRPr="00A20C85" w:rsidRDefault="00B10481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925CB58" w14:textId="03066C86" w:rsidR="00B10481" w:rsidRPr="00A20C85" w:rsidRDefault="00B10481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 w:rsidRPr="00A20C85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 xml:space="preserve">G   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9F6AE35" w14:textId="77777777" w:rsidR="00B10481" w:rsidRPr="00A20C85" w:rsidRDefault="00B10481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4E632DC8" w14:textId="22943A44" w:rsidR="00B10481" w:rsidRPr="00A20C85" w:rsidRDefault="00B10481" w:rsidP="00B1048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  <w:r w:rsidRPr="00B10481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I</w:t>
                                  </w:r>
                                </w:p>
                              </w:tc>
                            </w:tr>
                          </w:tbl>
                          <w:p w14:paraId="1E5E6F67" w14:textId="77777777" w:rsidR="00876630" w:rsidRDefault="00876630" w:rsidP="00876630"/>
                          <w:p w14:paraId="27E495D1" w14:textId="77777777" w:rsidR="00876630" w:rsidRPr="00635214" w:rsidRDefault="00876630" w:rsidP="00876630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2EC60F" id="Textfeld 12" o:spid="_x0000_s1032" type="#_x0000_t202" style="position:absolute;margin-left:170.1pt;margin-top:3.6pt;width:127.5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7"/>
                        <w:gridCol w:w="567"/>
                        <w:gridCol w:w="283"/>
                        <w:gridCol w:w="567"/>
                        <w:gridCol w:w="283"/>
                      </w:tblGrid>
                      <w:tr w:rsidR="00B10481" w14:paraId="67861848" w14:textId="104551E3" w:rsidTr="00B10481">
                        <w:trPr>
                          <w:trHeight w:val="454"/>
                        </w:trPr>
                        <w:tc>
                          <w:tcPr>
                            <w:tcW w:w="227" w:type="dxa"/>
                            <w:vAlign w:val="bottom"/>
                          </w:tcPr>
                          <w:p w14:paraId="4966A258" w14:textId="323CCBC0" w:rsidR="00B10481" w:rsidRPr="00A20C85" w:rsidRDefault="00B10481" w:rsidP="00876630">
                            <w:pPr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 w:rsidRPr="006A13AC">
                              <w:rPr>
                                <w:rStyle w:val="ekvhandschrift"/>
                                <w:rFonts w:ascii="Arial" w:hAnsi="Arial" w:cs="Arial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016EF7D1" w14:textId="77777777" w:rsidR="00B10481" w:rsidRPr="00A20C85" w:rsidRDefault="00B10481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925CB58" w14:textId="03066C86" w:rsidR="00B10481" w:rsidRPr="00A20C85" w:rsidRDefault="00B10481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 w:rsidRPr="00A20C85">
                              <w:rPr>
                                <w:rStyle w:val="ekvhandschrift"/>
                                <w:rFonts w:ascii="Arial" w:hAnsi="Arial" w:cs="Arial"/>
                              </w:rPr>
                              <w:t xml:space="preserve">G   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9F6AE35" w14:textId="77777777" w:rsidR="00B10481" w:rsidRPr="00A20C85" w:rsidRDefault="00B10481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4E632DC8" w14:textId="22943A44" w:rsidR="00B10481" w:rsidRPr="00A20C85" w:rsidRDefault="00B10481" w:rsidP="00B1048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  <w:r w:rsidRPr="00B10481">
                              <w:rPr>
                                <w:rStyle w:val="ekvhandschrift"/>
                                <w:rFonts w:ascii="Arial" w:hAnsi="Arial" w:cs="Arial"/>
                              </w:rPr>
                              <w:t>I</w:t>
                            </w:r>
                          </w:p>
                        </w:tc>
                      </w:tr>
                    </w:tbl>
                    <w:p w14:paraId="1E5E6F67" w14:textId="77777777" w:rsidR="00876630" w:rsidRDefault="00876630" w:rsidP="00876630"/>
                    <w:p w14:paraId="27E495D1" w14:textId="77777777" w:rsidR="00876630" w:rsidRPr="00635214" w:rsidRDefault="00876630" w:rsidP="00876630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67616D" w14:textId="77777777" w:rsidR="00286C0E" w:rsidRDefault="00876630" w:rsidP="00286C0E">
      <w:pPr>
        <w:pStyle w:val="ekvschreiblini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72E28A" wp14:editId="0369AC8A">
                <wp:simplePos x="0" y="0"/>
                <wp:positionH relativeFrom="column">
                  <wp:posOffset>4320540</wp:posOffset>
                </wp:positionH>
                <wp:positionV relativeFrom="paragraph">
                  <wp:posOffset>46355</wp:posOffset>
                </wp:positionV>
                <wp:extent cx="1619885" cy="323850"/>
                <wp:effectExtent l="0" t="0" r="0" b="0"/>
                <wp:wrapNone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238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113"/>
                              <w:gridCol w:w="567"/>
                              <w:gridCol w:w="283"/>
                              <w:gridCol w:w="567"/>
                              <w:gridCol w:w="283"/>
                            </w:tblGrid>
                            <w:tr w:rsidR="00876630" w:rsidRPr="00A20C85" w14:paraId="0DB1D786" w14:textId="77777777" w:rsidTr="00EC445F">
                              <w:trPr>
                                <w:trHeight w:val="454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3466419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" w:type="dxa"/>
                                  <w:vAlign w:val="bottom"/>
                                </w:tcPr>
                                <w:p w14:paraId="7E7AE773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C0E14D9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53429C3A" w14:textId="5ABB2124" w:rsidR="00876630" w:rsidRPr="00A20C85" w:rsidRDefault="00B10481" w:rsidP="00876630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D703D47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5EBAF54" w14:textId="57F347FB" w:rsidR="00876630" w:rsidRPr="00A20C85" w:rsidRDefault="00B10481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Y</w:t>
                                  </w:r>
                                </w:p>
                              </w:tc>
                            </w:tr>
                          </w:tbl>
                          <w:p w14:paraId="7AA5F762" w14:textId="77777777" w:rsidR="00876630" w:rsidRDefault="00876630" w:rsidP="00876630"/>
                          <w:p w14:paraId="4C106449" w14:textId="77777777" w:rsidR="00876630" w:rsidRPr="00635214" w:rsidRDefault="00876630" w:rsidP="00876630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2E28A" id="Textfeld 14" o:spid="_x0000_s1033" type="#_x0000_t202" style="position:absolute;margin-left:340.2pt;margin-top:3.65pt;width:127.5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238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113"/>
                        <w:gridCol w:w="567"/>
                        <w:gridCol w:w="283"/>
                        <w:gridCol w:w="567"/>
                        <w:gridCol w:w="283"/>
                      </w:tblGrid>
                      <w:tr w:rsidR="00876630" w:rsidRPr="00A20C85" w14:paraId="0DB1D786" w14:textId="77777777" w:rsidTr="00EC445F">
                        <w:trPr>
                          <w:trHeight w:val="454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3466419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3" w:type="dxa"/>
                            <w:vAlign w:val="bottom"/>
                          </w:tcPr>
                          <w:p w14:paraId="7E7AE773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C0E14D9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53429C3A" w14:textId="5ABB2124" w:rsidR="00876630" w:rsidRPr="00A20C85" w:rsidRDefault="00B10481" w:rsidP="00876630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lsung"/>
                                <w:rFonts w:ascii="Arial" w:hAnsi="Arial" w:cs="Arial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D703D47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5EBAF54" w14:textId="57F347FB" w:rsidR="00876630" w:rsidRPr="00A20C85" w:rsidRDefault="00B10481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Y</w:t>
                            </w:r>
                          </w:p>
                        </w:tc>
                      </w:tr>
                    </w:tbl>
                    <w:p w14:paraId="7AA5F762" w14:textId="77777777" w:rsidR="00876630" w:rsidRDefault="00876630" w:rsidP="00876630"/>
                    <w:p w14:paraId="4C106449" w14:textId="77777777" w:rsidR="00876630" w:rsidRPr="00635214" w:rsidRDefault="00876630" w:rsidP="00876630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0CECE6" wp14:editId="72E8E0F5">
                <wp:simplePos x="0" y="0"/>
                <wp:positionH relativeFrom="column">
                  <wp:posOffset>2160270</wp:posOffset>
                </wp:positionH>
                <wp:positionV relativeFrom="paragraph">
                  <wp:posOffset>46355</wp:posOffset>
                </wp:positionV>
                <wp:extent cx="1619885" cy="323850"/>
                <wp:effectExtent l="0" t="0" r="0" b="0"/>
                <wp:wrapNone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88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238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  <w:gridCol w:w="113"/>
                              <w:gridCol w:w="567"/>
                              <w:gridCol w:w="283"/>
                            </w:tblGrid>
                            <w:tr w:rsidR="00876630" w14:paraId="6A87A791" w14:textId="77777777" w:rsidTr="00EC445F">
                              <w:trPr>
                                <w:trHeight w:val="454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9568220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36CAFFFC" w14:textId="45BBB262" w:rsidR="00876630" w:rsidRPr="00A20C85" w:rsidRDefault="00E2401F" w:rsidP="00876630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 w:rsidRPr="006A13AC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24CB31C7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" w:type="dxa"/>
                                </w:tcPr>
                                <w:p w14:paraId="224160DB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12D88ED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0AEABDFF" w14:textId="0462EDA6" w:rsidR="00876630" w:rsidRPr="00A20C85" w:rsidRDefault="00B10481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Q</w:t>
                                  </w:r>
                                </w:p>
                              </w:tc>
                            </w:tr>
                          </w:tbl>
                          <w:p w14:paraId="71344DE6" w14:textId="77777777" w:rsidR="00876630" w:rsidRDefault="00876630" w:rsidP="00876630"/>
                          <w:p w14:paraId="7E9D63CA" w14:textId="77777777" w:rsidR="00876630" w:rsidRPr="00635214" w:rsidRDefault="00876630" w:rsidP="00876630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CECE6" id="Textfeld 13" o:spid="_x0000_s1034" type="#_x0000_t202" style="position:absolute;margin-left:170.1pt;margin-top:3.65pt;width:127.55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238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  <w:gridCol w:w="113"/>
                        <w:gridCol w:w="567"/>
                        <w:gridCol w:w="283"/>
                      </w:tblGrid>
                      <w:tr w:rsidR="00876630" w14:paraId="6A87A791" w14:textId="77777777" w:rsidTr="00EC445F">
                        <w:trPr>
                          <w:trHeight w:val="454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9568220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36CAFFFC" w14:textId="45BBB262" w:rsidR="00876630" w:rsidRPr="00A20C85" w:rsidRDefault="00E2401F" w:rsidP="00876630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 w:rsidRPr="006A13AC">
                              <w:rPr>
                                <w:rStyle w:val="ekvhandschrift"/>
                                <w:rFonts w:ascii="Arial" w:hAnsi="Arial" w:cs="Arial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24CB31C7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3" w:type="dxa"/>
                          </w:tcPr>
                          <w:p w14:paraId="224160DB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12D88ED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0AEABDFF" w14:textId="0462EDA6" w:rsidR="00876630" w:rsidRPr="00A20C85" w:rsidRDefault="00B10481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Q</w:t>
                            </w:r>
                          </w:p>
                        </w:tc>
                      </w:tr>
                    </w:tbl>
                    <w:p w14:paraId="71344DE6" w14:textId="77777777" w:rsidR="00876630" w:rsidRDefault="00876630" w:rsidP="00876630"/>
                    <w:p w14:paraId="7E9D63CA" w14:textId="77777777" w:rsidR="00876630" w:rsidRPr="00635214" w:rsidRDefault="00876630" w:rsidP="00876630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6C0E">
        <w:rPr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0B1A0D" wp14:editId="23F35917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1620000" cy="324000"/>
                <wp:effectExtent l="0" t="0" r="0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3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243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7"/>
                              <w:gridCol w:w="567"/>
                              <w:gridCol w:w="113"/>
                              <w:gridCol w:w="567"/>
                              <w:gridCol w:w="113"/>
                              <w:gridCol w:w="567"/>
                              <w:gridCol w:w="283"/>
                            </w:tblGrid>
                            <w:tr w:rsidR="00876630" w:rsidRPr="00A20C85" w14:paraId="63AA9CC5" w14:textId="77777777" w:rsidTr="00EC445F">
                              <w:trPr>
                                <w:trHeight w:val="454"/>
                              </w:trPr>
                              <w:tc>
                                <w:tcPr>
                                  <w:tcW w:w="227" w:type="dxa"/>
                                  <w:vAlign w:val="bottom"/>
                                </w:tcPr>
                                <w:p w14:paraId="60DF7FED" w14:textId="3897D967" w:rsidR="00876630" w:rsidRPr="00A20C85" w:rsidRDefault="00E2401F" w:rsidP="00876630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93B8009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" w:type="dxa"/>
                                  <w:vAlign w:val="bottom"/>
                                </w:tcPr>
                                <w:p w14:paraId="7AABCA68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2B8102C6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" w:type="dxa"/>
                                </w:tcPr>
                                <w:p w14:paraId="0F543DAD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2DCEBDDC" w14:textId="77777777" w:rsidR="00876630" w:rsidRPr="00A20C85" w:rsidRDefault="00876630" w:rsidP="00876630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6F567A9C" w14:textId="17F2438A" w:rsidR="00876630" w:rsidRPr="00A20C85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L</w:t>
                                  </w:r>
                                </w:p>
                              </w:tc>
                            </w:tr>
                          </w:tbl>
                          <w:p w14:paraId="234D1333" w14:textId="77777777" w:rsidR="00286C0E" w:rsidRPr="00A20C85" w:rsidRDefault="00286C0E" w:rsidP="00286C0E">
                            <w:pPr>
                              <w:rPr>
                                <w:rFonts w:cs="Arial"/>
                              </w:rPr>
                            </w:pPr>
                          </w:p>
                          <w:p w14:paraId="5EE65900" w14:textId="77777777" w:rsidR="00286C0E" w:rsidRPr="00635214" w:rsidRDefault="00286C0E" w:rsidP="00286C0E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B1A0D" id="Textfeld 16" o:spid="_x0000_s1035" type="#_x0000_t202" style="position:absolute;margin-left:0;margin-top:3.6pt;width:127.5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243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7"/>
                        <w:gridCol w:w="567"/>
                        <w:gridCol w:w="113"/>
                        <w:gridCol w:w="567"/>
                        <w:gridCol w:w="113"/>
                        <w:gridCol w:w="567"/>
                        <w:gridCol w:w="283"/>
                      </w:tblGrid>
                      <w:tr w:rsidR="00876630" w:rsidRPr="00A20C85" w14:paraId="63AA9CC5" w14:textId="77777777" w:rsidTr="00EC445F">
                        <w:trPr>
                          <w:trHeight w:val="454"/>
                        </w:trPr>
                        <w:tc>
                          <w:tcPr>
                            <w:tcW w:w="227" w:type="dxa"/>
                            <w:vAlign w:val="bottom"/>
                          </w:tcPr>
                          <w:p w14:paraId="60DF7FED" w14:textId="3897D967" w:rsidR="00876630" w:rsidRPr="00A20C85" w:rsidRDefault="00E2401F" w:rsidP="00876630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93B8009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3" w:type="dxa"/>
                            <w:vAlign w:val="bottom"/>
                          </w:tcPr>
                          <w:p w14:paraId="7AABCA68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2B8102C6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3" w:type="dxa"/>
                          </w:tcPr>
                          <w:p w14:paraId="0F543DAD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2DCEBDDC" w14:textId="77777777" w:rsidR="00876630" w:rsidRPr="00A20C85" w:rsidRDefault="00876630" w:rsidP="00876630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6F567A9C" w14:textId="17F2438A" w:rsidR="00876630" w:rsidRPr="00A20C85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L</w:t>
                            </w:r>
                          </w:p>
                        </w:tc>
                      </w:tr>
                    </w:tbl>
                    <w:p w14:paraId="234D1333" w14:textId="77777777" w:rsidR="00286C0E" w:rsidRPr="00A20C85" w:rsidRDefault="00286C0E" w:rsidP="00286C0E">
                      <w:pPr>
                        <w:rPr>
                          <w:rFonts w:cs="Arial"/>
                        </w:rPr>
                      </w:pPr>
                    </w:p>
                    <w:p w14:paraId="5EE65900" w14:textId="77777777" w:rsidR="00286C0E" w:rsidRPr="00635214" w:rsidRDefault="00286C0E" w:rsidP="00286C0E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FB308B" w14:textId="77777777" w:rsidR="00B356D3" w:rsidRDefault="00B356D3" w:rsidP="005B4A34"/>
    <w:p w14:paraId="6181FDF7" w14:textId="77777777" w:rsidR="005B4A34" w:rsidRDefault="005B4A34" w:rsidP="005B4A34"/>
    <w:p w14:paraId="52F8D2C8" w14:textId="77777777" w:rsidR="005B4A34" w:rsidRPr="00D3427F" w:rsidRDefault="005B4A34" w:rsidP="005B4A34">
      <w:pPr>
        <w:pStyle w:val="ekvnummerierung"/>
        <w:framePr w:wrap="around"/>
      </w:pPr>
      <w:r>
        <w:t>4</w:t>
      </w:r>
    </w:p>
    <w:p w14:paraId="385728C8" w14:textId="77777777" w:rsidR="0048450D" w:rsidRPr="00287B24" w:rsidRDefault="0048450D" w:rsidP="0048450D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2C4575A" wp14:editId="4157D13E">
            <wp:extent cx="288290" cy="28829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5ABAF" w14:textId="7EABFD47" w:rsidR="005B4A34" w:rsidRDefault="00A20C85" w:rsidP="005B4A34">
      <w:r>
        <w:t xml:space="preserve">Welche Buchstaben stehen im </w:t>
      </w:r>
      <w:r w:rsidR="00257EB3">
        <w:t>Alphabet</w:t>
      </w:r>
      <w:r>
        <w:t xml:space="preserve"> davor und dahinter? Ergänze.</w:t>
      </w:r>
    </w:p>
    <w:p w14:paraId="2720905E" w14:textId="77777777" w:rsidR="009B1812" w:rsidRDefault="009B1812" w:rsidP="009B1812">
      <w:pPr>
        <w:pStyle w:val="ekvgrundtexthalbe"/>
      </w:pPr>
    </w:p>
    <w:p w14:paraId="6C183D80" w14:textId="77777777" w:rsidR="00876630" w:rsidRDefault="00B356D3" w:rsidP="00876630">
      <w:pPr>
        <w:pStyle w:val="ekvschreiblini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4B4615" wp14:editId="1FCC7317">
                <wp:simplePos x="0" y="0"/>
                <wp:positionH relativeFrom="column">
                  <wp:posOffset>2160270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28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:rsidRPr="003076AB" w14:paraId="0513B578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55049B8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0428F4FC" w14:textId="185DEAA7" w:rsidR="00B356D3" w:rsidRPr="003076AB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24B128F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02574F0" w14:textId="77777777" w:rsidR="00B356D3" w:rsidRDefault="00B356D3" w:rsidP="00B356D3"/>
                          <w:p w14:paraId="18040BCF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B4615" id="Textfeld 28" o:spid="_x0000_s1036" type="#_x0000_t202" style="position:absolute;margin-left:170.1pt;margin-top:3.6pt;width:70.8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:rsidRPr="003076AB" w14:paraId="0513B578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55049B8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0428F4FC" w14:textId="185DEAA7" w:rsidR="00B356D3" w:rsidRPr="003076AB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24B128F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602574F0" w14:textId="77777777" w:rsidR="00B356D3" w:rsidRDefault="00B356D3" w:rsidP="00B356D3"/>
                    <w:p w14:paraId="18040BCF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67FC92" wp14:editId="0D511DE5">
                <wp:simplePos x="0" y="0"/>
                <wp:positionH relativeFrom="column">
                  <wp:posOffset>4320540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:rsidRPr="003076AB" w14:paraId="3A6ECDEF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03ACD923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912BA75" w14:textId="25C7F3D8" w:rsidR="00B356D3" w:rsidRPr="003076AB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E87CA74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7DF2529" w14:textId="77777777" w:rsidR="00B356D3" w:rsidRDefault="00B356D3" w:rsidP="00B356D3"/>
                          <w:p w14:paraId="56A17FD8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67FC92" id="Textfeld 29" o:spid="_x0000_s1037" type="#_x0000_t202" style="position:absolute;margin-left:340.2pt;margin-top:3.6pt;width:70.85pt;height:2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:rsidRPr="003076AB" w14:paraId="3A6ECDEF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03ACD923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912BA75" w14:textId="25C7F3D8" w:rsidR="00B356D3" w:rsidRPr="003076AB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E87CA74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7DF2529" w14:textId="77777777" w:rsidR="00B356D3" w:rsidRDefault="00B356D3" w:rsidP="00B356D3"/>
                    <w:p w14:paraId="56A17FD8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6630">
        <w:rPr>
          <w:lang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F49E26" wp14:editId="726419D7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23" name="Textfel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876630" w14:paraId="1A88A6F0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07A01FA" w14:textId="77777777" w:rsidR="00876630" w:rsidRPr="003076AB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  <w:bookmarkStart w:id="1" w:name="_GoBack" w:colFirst="1" w:colLast="1"/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53AAA5DE" w14:textId="19576F1B" w:rsidR="00876630" w:rsidRPr="003076AB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4AA0B84" w14:textId="77777777" w:rsidR="00876630" w:rsidRPr="003076AB" w:rsidRDefault="00876630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bookmarkEnd w:id="1"/>
                          </w:tbl>
                          <w:p w14:paraId="077912D1" w14:textId="77777777" w:rsidR="00876630" w:rsidRDefault="00876630" w:rsidP="00876630"/>
                          <w:p w14:paraId="4AD3964B" w14:textId="77777777" w:rsidR="00876630" w:rsidRPr="00635214" w:rsidRDefault="00876630" w:rsidP="00876630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49E26" id="Textfeld 23" o:spid="_x0000_s1038" type="#_x0000_t202" style="position:absolute;margin-left:0;margin-top:3.6pt;width:70.8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876630" w14:paraId="1A88A6F0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07A01FA" w14:textId="77777777" w:rsidR="00876630" w:rsidRPr="003076AB" w:rsidRDefault="00876630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  <w:bookmarkStart w:id="2" w:name="_GoBack" w:colFirst="1" w:colLast="1"/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53AAA5DE" w14:textId="19576F1B" w:rsidR="00876630" w:rsidRPr="003076AB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4AA0B84" w14:textId="77777777" w:rsidR="00876630" w:rsidRPr="003076AB" w:rsidRDefault="00876630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bookmarkEnd w:id="2"/>
                    </w:tbl>
                    <w:p w14:paraId="077912D1" w14:textId="77777777" w:rsidR="00876630" w:rsidRDefault="00876630" w:rsidP="00876630"/>
                    <w:p w14:paraId="4AD3964B" w14:textId="77777777" w:rsidR="00876630" w:rsidRPr="00635214" w:rsidRDefault="00876630" w:rsidP="00876630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FC4B09" w14:textId="77777777" w:rsidR="00B356D3" w:rsidRDefault="00B356D3" w:rsidP="00B356D3">
      <w:pPr>
        <w:pStyle w:val="ekvschreiblini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404345" wp14:editId="0D6172C7">
                <wp:simplePos x="0" y="0"/>
                <wp:positionH relativeFrom="column">
                  <wp:posOffset>2160270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:rsidRPr="003076AB" w14:paraId="244966C1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8F63DAF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49A95344" w14:textId="1CA8AFC9" w:rsidR="00B356D3" w:rsidRPr="003076AB" w:rsidRDefault="00B10481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FEC38BB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F7C7AA" w14:textId="77777777" w:rsidR="00B356D3" w:rsidRDefault="00B356D3" w:rsidP="00B356D3"/>
                          <w:p w14:paraId="72B39E85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04345" id="Textfeld 30" o:spid="_x0000_s1039" type="#_x0000_t202" style="position:absolute;margin-left:170.1pt;margin-top:3.6pt;width:70.85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:rsidRPr="003076AB" w14:paraId="244966C1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8F63DAF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49A95344" w14:textId="1CA8AFC9" w:rsidR="00B356D3" w:rsidRPr="003076AB" w:rsidRDefault="00B10481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FEC38BB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2EF7C7AA" w14:textId="77777777" w:rsidR="00B356D3" w:rsidRDefault="00B356D3" w:rsidP="00B356D3"/>
                    <w:p w14:paraId="72B39E85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E7D056C" wp14:editId="4D45E4DD">
                <wp:simplePos x="0" y="0"/>
                <wp:positionH relativeFrom="column">
                  <wp:posOffset>4320540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31" name="Textfel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:rsidRPr="003076AB" w14:paraId="44489BD6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3D39E2F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48686C55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 w:rsidRPr="003076AB"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910CB00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08F3C9B" w14:textId="77777777" w:rsidR="00B356D3" w:rsidRDefault="00B356D3" w:rsidP="00B356D3"/>
                          <w:p w14:paraId="0214D450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D056C" id="Textfeld 31" o:spid="_x0000_s1040" type="#_x0000_t202" style="position:absolute;margin-left:340.2pt;margin-top:3.6pt;width:70.8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:rsidRPr="003076AB" w14:paraId="44489BD6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3D39E2F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48686C55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 w:rsidRPr="003076AB">
                              <w:rPr>
                                <w:rStyle w:val="ekvhandschrift"/>
                                <w:rFonts w:ascii="Arial" w:hAnsi="Arial" w:cs="Arial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910CB00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308F3C9B" w14:textId="77777777" w:rsidR="00B356D3" w:rsidRDefault="00B356D3" w:rsidP="00B356D3"/>
                    <w:p w14:paraId="0214D450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69CA08" wp14:editId="2E783CEB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32" name="Textfeld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14:paraId="2E731167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C993DFD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2DEBE34F" w14:textId="4FA6232A" w:rsidR="00B356D3" w:rsidRPr="003076AB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D7C23B7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6F61CE" w14:textId="77777777" w:rsidR="00B356D3" w:rsidRDefault="00B356D3" w:rsidP="00B356D3"/>
                          <w:p w14:paraId="3F07D6F4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9CA08" id="Textfeld 32" o:spid="_x0000_s1041" type="#_x0000_t202" style="position:absolute;margin-left:0;margin-top:3.6pt;width:70.85pt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14:paraId="2E731167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C993DFD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2DEBE34F" w14:textId="4FA6232A" w:rsidR="00B356D3" w:rsidRPr="003076AB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D7C23B7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0F6F61CE" w14:textId="77777777" w:rsidR="00B356D3" w:rsidRDefault="00B356D3" w:rsidP="00B356D3"/>
                    <w:p w14:paraId="3F07D6F4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79C13" w14:textId="77777777" w:rsidR="00B356D3" w:rsidRDefault="00B356D3" w:rsidP="00B356D3">
      <w:pPr>
        <w:pStyle w:val="ekvschreiblinie"/>
      </w:pP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5C5DD0F" wp14:editId="22BE728D">
                <wp:simplePos x="0" y="0"/>
                <wp:positionH relativeFrom="column">
                  <wp:posOffset>2160270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33" name="Textfel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:rsidRPr="003076AB" w14:paraId="04F44A87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43C29389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1AA2BCD9" w14:textId="65FFBA32" w:rsidR="00B356D3" w:rsidRPr="003076AB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70338EA5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DBD6D0" w14:textId="77777777" w:rsidR="00B356D3" w:rsidRDefault="00B356D3" w:rsidP="00B356D3"/>
                          <w:p w14:paraId="4ECCC520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5DD0F" id="Textfeld 33" o:spid="_x0000_s1042" type="#_x0000_t202" style="position:absolute;margin-left:170.1pt;margin-top:3.6pt;width:70.85pt;height:2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:rsidRPr="003076AB" w14:paraId="04F44A87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43C29389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1AA2BCD9" w14:textId="65FFBA32" w:rsidR="00B356D3" w:rsidRPr="003076AB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70338EA5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2ADBD6D0" w14:textId="77777777" w:rsidR="00B356D3" w:rsidRDefault="00B356D3" w:rsidP="00B356D3"/>
                    <w:p w14:paraId="4ECCC520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3D467D" wp14:editId="6CC61D3F">
                <wp:simplePos x="0" y="0"/>
                <wp:positionH relativeFrom="column">
                  <wp:posOffset>4320540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34" name="Textfeld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:rsidRPr="003076AB" w14:paraId="289E8236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1609873C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0695B948" w14:textId="02E27772" w:rsidR="00B356D3" w:rsidRPr="003076AB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Q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38F1A046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F610DB" w14:textId="77777777" w:rsidR="00B356D3" w:rsidRDefault="00B356D3" w:rsidP="00B356D3"/>
                          <w:p w14:paraId="71F18715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467D" id="Textfeld 34" o:spid="_x0000_s1043" type="#_x0000_t202" style="position:absolute;margin-left:340.2pt;margin-top:3.6pt;width:70.85pt;height:25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:rsidRPr="003076AB" w14:paraId="289E8236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1609873C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0695B948" w14:textId="02E27772" w:rsidR="00B356D3" w:rsidRPr="003076AB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Q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38F1A046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63F610DB" w14:textId="77777777" w:rsidR="00B356D3" w:rsidRDefault="00B356D3" w:rsidP="00B356D3"/>
                    <w:p w14:paraId="71F18715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75CF333" wp14:editId="13EAA20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899795" cy="323850"/>
                <wp:effectExtent l="0" t="0" r="0" b="0"/>
                <wp:wrapNone/>
                <wp:docPr id="35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79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283"/>
                              <w:gridCol w:w="567"/>
                            </w:tblGrid>
                            <w:tr w:rsidR="00B356D3" w14:paraId="1AC7803F" w14:textId="77777777" w:rsidTr="00B356D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568B450D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  <w:vAlign w:val="bottom"/>
                                </w:tcPr>
                                <w:p w14:paraId="37E4F3F7" w14:textId="339FE696" w:rsidR="00B356D3" w:rsidRPr="003076AB" w:rsidRDefault="00E2401F" w:rsidP="00841D21">
                                  <w:pPr>
                                    <w:jc w:val="center"/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Style w:val="ekvhandschrift"/>
                                      <w:rFonts w:ascii="Arial" w:hAnsi="Arial" w:cs="Arial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auto"/>
                                  </w:tcBorders>
                                  <w:vAlign w:val="bottom"/>
                                </w:tcPr>
                                <w:p w14:paraId="65702850" w14:textId="77777777" w:rsidR="00B356D3" w:rsidRPr="003076AB" w:rsidRDefault="00B356D3" w:rsidP="00841D21">
                                  <w:pPr>
                                    <w:jc w:val="center"/>
                                    <w:rPr>
                                      <w:rStyle w:val="ekvlsung"/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8FBC09" w14:textId="77777777" w:rsidR="00B356D3" w:rsidRDefault="00B356D3" w:rsidP="00B356D3"/>
                          <w:p w14:paraId="0F2DAC98" w14:textId="77777777" w:rsidR="00B356D3" w:rsidRPr="00635214" w:rsidRDefault="00B356D3" w:rsidP="00B356D3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F333" id="Textfeld 35" o:spid="_x0000_s1044" type="#_x0000_t202" style="position:absolute;margin-left:0;margin-top:3.6pt;width:70.85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" fillcolor="white [3212]" stroked="f" strokeweight=".5pt">
                <v:textbox inset="0,0,0,0">
                  <w:txbxContent>
                    <w:tbl>
                      <w:tblPr>
                        <w:tblStyle w:val="Tabellenraster"/>
                        <w:tblW w:w="0" w:type="auto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283"/>
                        <w:gridCol w:w="567"/>
                      </w:tblGrid>
                      <w:tr w:rsidR="00B356D3" w14:paraId="1AC7803F" w14:textId="77777777" w:rsidTr="00B356D3">
                        <w:trPr>
                          <w:trHeight w:val="454"/>
                          <w:jc w:val="center"/>
                        </w:trPr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568B450D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  <w:vAlign w:val="bottom"/>
                          </w:tcPr>
                          <w:p w14:paraId="37E4F3F7" w14:textId="339FE696" w:rsidR="00B356D3" w:rsidRPr="003076AB" w:rsidRDefault="00E2401F" w:rsidP="00841D21">
                            <w:pPr>
                              <w:jc w:val="center"/>
                              <w:rPr>
                                <w:rStyle w:val="ekvhandschrift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ekvhandschrift"/>
                                <w:rFonts w:ascii="Arial" w:hAnsi="Arial" w:cs="Arial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auto"/>
                            </w:tcBorders>
                            <w:vAlign w:val="bottom"/>
                          </w:tcPr>
                          <w:p w14:paraId="65702850" w14:textId="77777777" w:rsidR="00B356D3" w:rsidRPr="003076AB" w:rsidRDefault="00B356D3" w:rsidP="00841D21">
                            <w:pPr>
                              <w:jc w:val="center"/>
                              <w:rPr>
                                <w:rStyle w:val="ekvlsung"/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728FBC09" w14:textId="77777777" w:rsidR="00B356D3" w:rsidRDefault="00B356D3" w:rsidP="00B356D3"/>
                    <w:p w14:paraId="0F2DAC98" w14:textId="77777777" w:rsidR="00B356D3" w:rsidRPr="00635214" w:rsidRDefault="00B356D3" w:rsidP="00B356D3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2A5381" w14:textId="77777777" w:rsidR="004720D4" w:rsidRPr="005B4A34" w:rsidRDefault="004720D4" w:rsidP="005B4A34"/>
    <w:sectPr w:rsidR="004720D4" w:rsidRPr="005B4A34" w:rsidSect="008D5A1A">
      <w:footerReference w:type="default" r:id="rId10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7FD9D" w14:textId="77777777" w:rsidR="00D228DE" w:rsidRDefault="00D228DE" w:rsidP="003C599D">
      <w:pPr>
        <w:spacing w:line="240" w:lineRule="auto"/>
      </w:pPr>
      <w:r>
        <w:separator/>
      </w:r>
    </w:p>
  </w:endnote>
  <w:endnote w:type="continuationSeparator" w:id="0">
    <w:p w14:paraId="3FFD040A" w14:textId="77777777" w:rsidR="00D228DE" w:rsidRDefault="00D228D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6A490EEC" w14:textId="77777777" w:rsidTr="006B2D23">
      <w:trPr>
        <w:trHeight w:hRule="exact" w:val="680"/>
      </w:trPr>
      <w:tc>
        <w:tcPr>
          <w:tcW w:w="1131" w:type="dxa"/>
          <w:noWrap/>
        </w:tcPr>
        <w:p w14:paraId="1F39832F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4C95B0D2" wp14:editId="25AD3CA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7C6A5D7D" w14:textId="66FC99F8" w:rsidR="00193A18" w:rsidRPr="00913892" w:rsidRDefault="00193A18" w:rsidP="00F52C51">
          <w:pPr>
            <w:pStyle w:val="ekvpagina"/>
          </w:pPr>
          <w:r w:rsidRPr="00913892">
            <w:t>© Ernst Klett Verlag GmbH, Stuttgart 20</w:t>
          </w:r>
          <w:r w:rsidR="00FA3B2B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C92643E" w14:textId="1D328409" w:rsidR="00193A18" w:rsidRDefault="00FA3B2B" w:rsidP="004720D4">
          <w:pPr>
            <w:pStyle w:val="ekvquelle"/>
          </w:pPr>
          <w:r w:rsidRPr="00FA3B2B">
            <w:rPr>
              <w:b/>
              <w:bCs/>
            </w:rPr>
            <w:t>Abbildungen</w:t>
          </w:r>
          <w:r w:rsidR="00D35CCE" w:rsidRPr="00FA3B2B">
            <w:rPr>
              <w:b/>
              <w:bCs/>
            </w:rPr>
            <w:t>:</w:t>
          </w:r>
          <w:r w:rsidR="00D35CCE">
            <w:t xml:space="preserve"> </w:t>
          </w:r>
          <w:r w:rsidR="00490869">
            <w:t xml:space="preserve">Carmen Hochmann, Gütersloh, </w:t>
          </w:r>
          <w:r w:rsidR="00783D4E">
            <w:t>1; Bettina, Reich, Zwenkau/Leipzig,</w:t>
          </w:r>
          <w:r w:rsidR="009B1812">
            <w:t xml:space="preserve"> 2</w:t>
          </w:r>
        </w:p>
        <w:p w14:paraId="44D5A9FE" w14:textId="32FAA0EA" w:rsidR="00FA3B2B" w:rsidRPr="00FA3B2B" w:rsidRDefault="00FA3B2B" w:rsidP="004720D4">
          <w:pPr>
            <w:pStyle w:val="ekvquelle"/>
            <w:rPr>
              <w:b/>
            </w:rPr>
          </w:pPr>
          <w:r>
            <w:rPr>
              <w:b/>
              <w:bCs/>
            </w:rPr>
            <w:t>Text</w:t>
          </w:r>
          <w:r w:rsidRPr="00FA3B2B">
            <w:rPr>
              <w:b/>
              <w:bCs/>
            </w:rPr>
            <w:t>:</w:t>
          </w:r>
          <w:r>
            <w:t xml:space="preserve"> </w:t>
          </w:r>
          <w:r w:rsidRPr="00FA3B2B">
            <w:rPr>
              <w:bCs/>
            </w:rPr>
            <w:t>Redaktion GSV</w:t>
          </w:r>
        </w:p>
      </w:tc>
      <w:tc>
        <w:tcPr>
          <w:tcW w:w="397" w:type="dxa"/>
        </w:tcPr>
        <w:p w14:paraId="53E744D9" w14:textId="77777777" w:rsidR="00193A18" w:rsidRPr="00913892" w:rsidRDefault="00193A18" w:rsidP="00913892">
          <w:pPr>
            <w:pStyle w:val="ekvpagina"/>
          </w:pPr>
        </w:p>
      </w:tc>
    </w:tr>
  </w:tbl>
  <w:p w14:paraId="0FCE68A0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7EB0B" w14:textId="77777777" w:rsidR="00D228DE" w:rsidRDefault="00D228DE" w:rsidP="003C599D">
      <w:pPr>
        <w:spacing w:line="240" w:lineRule="auto"/>
      </w:pPr>
      <w:r>
        <w:separator/>
      </w:r>
    </w:p>
  </w:footnote>
  <w:footnote w:type="continuationSeparator" w:id="0">
    <w:p w14:paraId="24B54D3D" w14:textId="77777777" w:rsidR="00D228DE" w:rsidRDefault="00D228D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AD"/>
    <w:rsid w:val="000040E2"/>
    <w:rsid w:val="00005AE2"/>
    <w:rsid w:val="000101D7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87CE3"/>
    <w:rsid w:val="00090AB2"/>
    <w:rsid w:val="000928AA"/>
    <w:rsid w:val="00092E87"/>
    <w:rsid w:val="000939F5"/>
    <w:rsid w:val="00094F01"/>
    <w:rsid w:val="000B098D"/>
    <w:rsid w:val="000B105F"/>
    <w:rsid w:val="000B3D67"/>
    <w:rsid w:val="000B7BD3"/>
    <w:rsid w:val="000C11E0"/>
    <w:rsid w:val="000D40DE"/>
    <w:rsid w:val="000D4791"/>
    <w:rsid w:val="000E0C96"/>
    <w:rsid w:val="000E343E"/>
    <w:rsid w:val="000F21E8"/>
    <w:rsid w:val="000F654E"/>
    <w:rsid w:val="000F7910"/>
    <w:rsid w:val="00103057"/>
    <w:rsid w:val="00107D77"/>
    <w:rsid w:val="00124062"/>
    <w:rsid w:val="00127C41"/>
    <w:rsid w:val="0013113E"/>
    <w:rsid w:val="00131417"/>
    <w:rsid w:val="00140F30"/>
    <w:rsid w:val="001524C9"/>
    <w:rsid w:val="00153B1C"/>
    <w:rsid w:val="00153C26"/>
    <w:rsid w:val="001641FA"/>
    <w:rsid w:val="0016475A"/>
    <w:rsid w:val="00165ECC"/>
    <w:rsid w:val="001676F8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395C"/>
    <w:rsid w:val="00255466"/>
    <w:rsid w:val="00255FE3"/>
    <w:rsid w:val="00257EB3"/>
    <w:rsid w:val="00261D9E"/>
    <w:rsid w:val="0026581E"/>
    <w:rsid w:val="00271367"/>
    <w:rsid w:val="002755E3"/>
    <w:rsid w:val="0028107C"/>
    <w:rsid w:val="00286C0E"/>
    <w:rsid w:val="00287B24"/>
    <w:rsid w:val="00287DC0"/>
    <w:rsid w:val="00296C88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2F1838"/>
    <w:rsid w:val="00302866"/>
    <w:rsid w:val="00303749"/>
    <w:rsid w:val="00303772"/>
    <w:rsid w:val="00304833"/>
    <w:rsid w:val="003076AB"/>
    <w:rsid w:val="00307EA5"/>
    <w:rsid w:val="00313596"/>
    <w:rsid w:val="00313FD8"/>
    <w:rsid w:val="0031412E"/>
    <w:rsid w:val="00315EA9"/>
    <w:rsid w:val="00320087"/>
    <w:rsid w:val="00321063"/>
    <w:rsid w:val="0032667B"/>
    <w:rsid w:val="00331234"/>
    <w:rsid w:val="00332884"/>
    <w:rsid w:val="0033469B"/>
    <w:rsid w:val="003367A2"/>
    <w:rsid w:val="003373EF"/>
    <w:rsid w:val="0034417F"/>
    <w:rsid w:val="00362B02"/>
    <w:rsid w:val="0036404C"/>
    <w:rsid w:val="00370A70"/>
    <w:rsid w:val="00376A0A"/>
    <w:rsid w:val="0038250E"/>
    <w:rsid w:val="0038356B"/>
    <w:rsid w:val="003839A7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2EB6"/>
    <w:rsid w:val="003B5839"/>
    <w:rsid w:val="003B59CC"/>
    <w:rsid w:val="003C39DC"/>
    <w:rsid w:val="003C599D"/>
    <w:rsid w:val="003D70F5"/>
    <w:rsid w:val="003E21AC"/>
    <w:rsid w:val="003E6330"/>
    <w:rsid w:val="003E7CF7"/>
    <w:rsid w:val="003F362F"/>
    <w:rsid w:val="003F4A95"/>
    <w:rsid w:val="003F630A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4D91"/>
    <w:rsid w:val="00470EEC"/>
    <w:rsid w:val="004720D4"/>
    <w:rsid w:val="0047471A"/>
    <w:rsid w:val="004763D2"/>
    <w:rsid w:val="00483A7A"/>
    <w:rsid w:val="00483D65"/>
    <w:rsid w:val="0048450D"/>
    <w:rsid w:val="00486B3D"/>
    <w:rsid w:val="00490692"/>
    <w:rsid w:val="00490869"/>
    <w:rsid w:val="004912A2"/>
    <w:rsid w:val="004925F2"/>
    <w:rsid w:val="004A66C3"/>
    <w:rsid w:val="004A66CF"/>
    <w:rsid w:val="004B4520"/>
    <w:rsid w:val="004B506F"/>
    <w:rsid w:val="004D4707"/>
    <w:rsid w:val="004D5BDF"/>
    <w:rsid w:val="004D5C92"/>
    <w:rsid w:val="004E21C6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5143"/>
    <w:rsid w:val="00597506"/>
    <w:rsid w:val="00597E2F"/>
    <w:rsid w:val="005A5E71"/>
    <w:rsid w:val="005A6D94"/>
    <w:rsid w:val="005B2E46"/>
    <w:rsid w:val="005B3E17"/>
    <w:rsid w:val="005B4A34"/>
    <w:rsid w:val="005B588B"/>
    <w:rsid w:val="005C047C"/>
    <w:rsid w:val="005C0FBD"/>
    <w:rsid w:val="005D301F"/>
    <w:rsid w:val="005D367A"/>
    <w:rsid w:val="005D3E99"/>
    <w:rsid w:val="005D51ED"/>
    <w:rsid w:val="005E15AC"/>
    <w:rsid w:val="005E47C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E9A"/>
    <w:rsid w:val="00653F68"/>
    <w:rsid w:val="00663F5F"/>
    <w:rsid w:val="0066479D"/>
    <w:rsid w:val="006802C4"/>
    <w:rsid w:val="006816BC"/>
    <w:rsid w:val="0068429A"/>
    <w:rsid w:val="00685FDD"/>
    <w:rsid w:val="00687BAD"/>
    <w:rsid w:val="00693676"/>
    <w:rsid w:val="00695168"/>
    <w:rsid w:val="006A13AC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1E1E"/>
    <w:rsid w:val="006F2EDC"/>
    <w:rsid w:val="00701548"/>
    <w:rsid w:val="00702F10"/>
    <w:rsid w:val="00710718"/>
    <w:rsid w:val="00715A9A"/>
    <w:rsid w:val="00716210"/>
    <w:rsid w:val="0072030B"/>
    <w:rsid w:val="00720747"/>
    <w:rsid w:val="00722473"/>
    <w:rsid w:val="007228A6"/>
    <w:rsid w:val="00722A6C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3D4E"/>
    <w:rsid w:val="00787700"/>
    <w:rsid w:val="00794C12"/>
    <w:rsid w:val="007A2F5A"/>
    <w:rsid w:val="007A5AA1"/>
    <w:rsid w:val="007B13DA"/>
    <w:rsid w:val="007B656B"/>
    <w:rsid w:val="007B7D0B"/>
    <w:rsid w:val="007D186F"/>
    <w:rsid w:val="007D68F4"/>
    <w:rsid w:val="007D7D8E"/>
    <w:rsid w:val="007E4DDC"/>
    <w:rsid w:val="007E5E71"/>
    <w:rsid w:val="007E68A0"/>
    <w:rsid w:val="00802E02"/>
    <w:rsid w:val="00805C65"/>
    <w:rsid w:val="00806D86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76630"/>
    <w:rsid w:val="00882053"/>
    <w:rsid w:val="008904DB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050"/>
    <w:rsid w:val="008D7FDC"/>
    <w:rsid w:val="008E4B7A"/>
    <w:rsid w:val="008E6248"/>
    <w:rsid w:val="008E78CA"/>
    <w:rsid w:val="008F2EB0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25A3B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1812"/>
    <w:rsid w:val="009B41B1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0C8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0481"/>
    <w:rsid w:val="00B112CF"/>
    <w:rsid w:val="00B14B45"/>
    <w:rsid w:val="00B155E8"/>
    <w:rsid w:val="00B15F75"/>
    <w:rsid w:val="00B2194E"/>
    <w:rsid w:val="00B31F29"/>
    <w:rsid w:val="00B32DAF"/>
    <w:rsid w:val="00B356D3"/>
    <w:rsid w:val="00B37E68"/>
    <w:rsid w:val="00B468CC"/>
    <w:rsid w:val="00B54655"/>
    <w:rsid w:val="00B54814"/>
    <w:rsid w:val="00B56EC8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3BDB"/>
    <w:rsid w:val="00BC6483"/>
    <w:rsid w:val="00BC69E3"/>
    <w:rsid w:val="00BC7335"/>
    <w:rsid w:val="00BD1932"/>
    <w:rsid w:val="00BD542D"/>
    <w:rsid w:val="00BD6E66"/>
    <w:rsid w:val="00BE1620"/>
    <w:rsid w:val="00BE1962"/>
    <w:rsid w:val="00BE4821"/>
    <w:rsid w:val="00BF02F7"/>
    <w:rsid w:val="00BF17F2"/>
    <w:rsid w:val="00C00404"/>
    <w:rsid w:val="00C07775"/>
    <w:rsid w:val="00C11984"/>
    <w:rsid w:val="00C172AE"/>
    <w:rsid w:val="00C226FA"/>
    <w:rsid w:val="00C24816"/>
    <w:rsid w:val="00C315EF"/>
    <w:rsid w:val="00C343F5"/>
    <w:rsid w:val="00C37FDE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5A56"/>
    <w:rsid w:val="00CA6364"/>
    <w:rsid w:val="00CB27C6"/>
    <w:rsid w:val="00CB463B"/>
    <w:rsid w:val="00CB4C91"/>
    <w:rsid w:val="00CB5B82"/>
    <w:rsid w:val="00CB6060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70B8"/>
    <w:rsid w:val="00D228DE"/>
    <w:rsid w:val="00D2569D"/>
    <w:rsid w:val="00D267BD"/>
    <w:rsid w:val="00D3427F"/>
    <w:rsid w:val="00D35CCE"/>
    <w:rsid w:val="00D36857"/>
    <w:rsid w:val="00D46335"/>
    <w:rsid w:val="00D53794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3BAF"/>
    <w:rsid w:val="00DA7AA4"/>
    <w:rsid w:val="00DB0557"/>
    <w:rsid w:val="00DB19FD"/>
    <w:rsid w:val="00DB2C80"/>
    <w:rsid w:val="00DB32FD"/>
    <w:rsid w:val="00DC2340"/>
    <w:rsid w:val="00DC30DA"/>
    <w:rsid w:val="00DC4F7B"/>
    <w:rsid w:val="00DC5620"/>
    <w:rsid w:val="00DD47BB"/>
    <w:rsid w:val="00DE287B"/>
    <w:rsid w:val="00DF129D"/>
    <w:rsid w:val="00DF3517"/>
    <w:rsid w:val="00DF4371"/>
    <w:rsid w:val="00DF5B13"/>
    <w:rsid w:val="00DF625F"/>
    <w:rsid w:val="00DF74DB"/>
    <w:rsid w:val="00E01841"/>
    <w:rsid w:val="00E126C1"/>
    <w:rsid w:val="00E21473"/>
    <w:rsid w:val="00E22935"/>
    <w:rsid w:val="00E22C67"/>
    <w:rsid w:val="00E2401F"/>
    <w:rsid w:val="00E34F46"/>
    <w:rsid w:val="00E375D2"/>
    <w:rsid w:val="00E43E04"/>
    <w:rsid w:val="00E50799"/>
    <w:rsid w:val="00E62E8A"/>
    <w:rsid w:val="00E63251"/>
    <w:rsid w:val="00E70C40"/>
    <w:rsid w:val="00E710C7"/>
    <w:rsid w:val="00E95ED3"/>
    <w:rsid w:val="00EA1CAD"/>
    <w:rsid w:val="00EA7542"/>
    <w:rsid w:val="00EB1E38"/>
    <w:rsid w:val="00EB7DDA"/>
    <w:rsid w:val="00EC1621"/>
    <w:rsid w:val="00EC445F"/>
    <w:rsid w:val="00EC662E"/>
    <w:rsid w:val="00EC6804"/>
    <w:rsid w:val="00ED1F6B"/>
    <w:rsid w:val="00EE049D"/>
    <w:rsid w:val="00EE25BE"/>
    <w:rsid w:val="00EE2721"/>
    <w:rsid w:val="00EE2A0B"/>
    <w:rsid w:val="00EF0B0E"/>
    <w:rsid w:val="00EF2B41"/>
    <w:rsid w:val="00EF6029"/>
    <w:rsid w:val="00F022FD"/>
    <w:rsid w:val="00F054A6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37484"/>
    <w:rsid w:val="00F4144F"/>
    <w:rsid w:val="00F42294"/>
    <w:rsid w:val="00F42F7B"/>
    <w:rsid w:val="00F4527C"/>
    <w:rsid w:val="00F459EB"/>
    <w:rsid w:val="00F46F56"/>
    <w:rsid w:val="00F515A3"/>
    <w:rsid w:val="00F52C51"/>
    <w:rsid w:val="00F52C9C"/>
    <w:rsid w:val="00F55048"/>
    <w:rsid w:val="00F6336A"/>
    <w:rsid w:val="00F72065"/>
    <w:rsid w:val="00F81CDB"/>
    <w:rsid w:val="00F84284"/>
    <w:rsid w:val="00F849BE"/>
    <w:rsid w:val="00F94A4B"/>
    <w:rsid w:val="00F94FAE"/>
    <w:rsid w:val="00F95F83"/>
    <w:rsid w:val="00F97AD4"/>
    <w:rsid w:val="00F97B10"/>
    <w:rsid w:val="00FA3B2B"/>
    <w:rsid w:val="00FB0917"/>
    <w:rsid w:val="00FB3BCE"/>
    <w:rsid w:val="00FB59FB"/>
    <w:rsid w:val="00FB72A0"/>
    <w:rsid w:val="00FC35C5"/>
    <w:rsid w:val="00FC7DBF"/>
    <w:rsid w:val="00FD17C6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14A1F2"/>
  <w15:docId w15:val="{CCAC44C9-9CC4-4AAA-9045-C6128870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836A28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Klett Verlag, Stuttgart</dc:creator>
  <cp:lastModifiedBy/>
  <cp:revision>20</cp:revision>
  <cp:lastPrinted>2016-12-20T14:33:00Z</cp:lastPrinted>
  <dcterms:created xsi:type="dcterms:W3CDTF">2022-08-05T13:49:00Z</dcterms:created>
  <dcterms:modified xsi:type="dcterms:W3CDTF">2022-09-09T06:34:00Z</dcterms:modified>
</cp:coreProperties>
</file>