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BE507D" w:rsidRPr="00C172AE" w14:paraId="65643755" w14:textId="77777777" w:rsidTr="001E5C67">
        <w:trPr>
          <w:trHeight w:hRule="exact" w:val="510"/>
        </w:trPr>
        <w:tc>
          <w:tcPr>
            <w:tcW w:w="1243" w:type="dxa"/>
            <w:noWrap/>
          </w:tcPr>
          <w:p w14:paraId="526156C6" w14:textId="77777777" w:rsidR="00BE507D" w:rsidRPr="004D5BDF" w:rsidRDefault="00BE507D" w:rsidP="001E5C67">
            <w:pPr>
              <w:pageBreakBefore/>
              <w:rPr>
                <w:color w:val="FF0000"/>
                <w:sz w:val="18"/>
                <w:szCs w:val="16"/>
              </w:rPr>
            </w:pPr>
            <w:bookmarkStart w:id="0" w:name="bmStart"/>
            <w:bookmarkEnd w:id="0"/>
          </w:p>
        </w:tc>
        <w:tc>
          <w:tcPr>
            <w:tcW w:w="4186" w:type="dxa"/>
            <w:noWrap/>
            <w:vAlign w:val="bottom"/>
          </w:tcPr>
          <w:p w14:paraId="7B4AB96D" w14:textId="77777777" w:rsidR="00BE507D" w:rsidRPr="0006258C" w:rsidRDefault="00BE507D" w:rsidP="001E5C67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7CB88015" w14:textId="77777777" w:rsidR="00BE507D" w:rsidRPr="00EA7542" w:rsidRDefault="00BE507D" w:rsidP="001E5C67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D169EA3" w14:textId="77777777" w:rsidR="00BE507D" w:rsidRPr="00EA7542" w:rsidRDefault="00BE507D" w:rsidP="001E5C67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center"/>
          </w:tcPr>
          <w:p w14:paraId="77D0BA8A" w14:textId="77777777" w:rsidR="00BE507D" w:rsidRPr="00EA7542" w:rsidRDefault="00BE507D" w:rsidP="001E5C67">
            <w:pPr>
              <w:pStyle w:val="ekvkolumnentitel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1D912C7B" w14:textId="3047CD87" w:rsidR="00BE507D" w:rsidRPr="00C172AE" w:rsidRDefault="00BE507D" w:rsidP="001E5C67">
            <w:pPr>
              <w:pStyle w:val="ekvkvnummer"/>
            </w:pPr>
            <w:r w:rsidRPr="005446D6">
              <w:t>KV</w:t>
            </w:r>
            <w:r>
              <w:t xml:space="preserve"> 1</w:t>
            </w:r>
            <w:r>
              <w:t>1</w:t>
            </w:r>
          </w:p>
        </w:tc>
      </w:tr>
      <w:tr w:rsidR="00BE507D" w:rsidRPr="00BF17F2" w14:paraId="24A61E88" w14:textId="77777777" w:rsidTr="001E5C6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0ABB11D" w14:textId="77777777" w:rsidR="00BE507D" w:rsidRPr="00BF17F2" w:rsidRDefault="00BE507D" w:rsidP="001E5C67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65B67B53" w14:textId="77777777" w:rsidR="00BE507D" w:rsidRPr="00BF17F2" w:rsidRDefault="00BE507D" w:rsidP="001E5C67">
            <w:pPr>
              <w:rPr>
                <w:color w:val="FFFFFF" w:themeColor="background1"/>
              </w:rPr>
            </w:pPr>
          </w:p>
        </w:tc>
      </w:tr>
    </w:tbl>
    <w:p w14:paraId="0F3A3199" w14:textId="62B1B300" w:rsidR="000B105F" w:rsidRDefault="00AA7911" w:rsidP="00087CE3">
      <w:pPr>
        <w:pStyle w:val="ekvue1arial"/>
      </w:pPr>
      <w:r>
        <w:t xml:space="preserve">Das </w:t>
      </w:r>
      <w:r w:rsidR="001F34A0" w:rsidRPr="00B81FFF">
        <w:t>Alphabet</w:t>
      </w:r>
      <w:r w:rsidR="00A345AD">
        <w:t xml:space="preserve"> üben –</w:t>
      </w:r>
      <w:r w:rsidR="001F34A0" w:rsidRPr="00B81FFF">
        <w:t xml:space="preserve"> </w:t>
      </w:r>
      <w:r w:rsidR="001F34A0" w:rsidRPr="007C4C9F">
        <w:t>Geheim</w:t>
      </w:r>
      <w:r w:rsidR="00A345AD">
        <w:t>e Nachrichten</w:t>
      </w:r>
    </w:p>
    <w:p w14:paraId="468D867C" w14:textId="77777777" w:rsidR="005B4A34" w:rsidRDefault="005B4A34" w:rsidP="005B4A34"/>
    <w:p w14:paraId="3E6D1CF6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7AFCE201" w14:textId="77777777" w:rsidR="009C59FD" w:rsidRPr="00287B24" w:rsidRDefault="009C59FD" w:rsidP="009C59F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C0CF865" wp14:editId="08A216EF">
            <wp:extent cx="288290" cy="28829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73BFF" w14:textId="77777777" w:rsidR="005B4A34" w:rsidRDefault="001F34A0" w:rsidP="005B4A34">
      <w:r w:rsidRPr="001F34A0">
        <w:t xml:space="preserve">Setze für jeden Buchstaben den </w:t>
      </w:r>
      <w:r w:rsidRPr="007C4C9F">
        <w:rPr>
          <w:b/>
          <w:bCs/>
        </w:rPr>
        <w:t>Nachfolger</w:t>
      </w:r>
      <w:r w:rsidRPr="001F34A0">
        <w:t xml:space="preserve"> ein.</w:t>
      </w:r>
    </w:p>
    <w:p w14:paraId="43457463" w14:textId="77777777" w:rsidR="005B4A34" w:rsidRDefault="005B4A34" w:rsidP="005B4A34"/>
    <w:p w14:paraId="5A8ED022" w14:textId="77777777" w:rsidR="001F34A0" w:rsidRDefault="001F34A0" w:rsidP="005B4A34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5672F0" wp14:editId="0B8DA670">
                <wp:simplePos x="0" y="0"/>
                <wp:positionH relativeFrom="column">
                  <wp:posOffset>-635</wp:posOffset>
                </wp:positionH>
                <wp:positionV relativeFrom="paragraph">
                  <wp:posOffset>0</wp:posOffset>
                </wp:positionV>
                <wp:extent cx="1043800" cy="725040"/>
                <wp:effectExtent l="0" t="0" r="4445" b="18415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800" cy="72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  <w:gridCol w:w="407"/>
                              <w:gridCol w:w="407"/>
                            </w:tblGrid>
                            <w:tr w:rsidR="001F34A0" w:rsidRPr="004C333C" w14:paraId="051BE1B9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0A2C9BFE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6C690FF9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596C636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43EB7BE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L</w:t>
                                  </w:r>
                                </w:p>
                              </w:tc>
                            </w:tr>
                            <w:tr w:rsidR="001F34A0" w:rsidRPr="004C333C" w14:paraId="7E5BF8AD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9AF26B0" w14:textId="597FF26E" w:rsidR="001F34A0" w:rsidRPr="009C59FD" w:rsidRDefault="00B81FFF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  <w:r w:rsidRPr="00B81FFF">
                                    <w:rPr>
                                      <w:rStyle w:val="ekvlsung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6F6BF56B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BB2EEA7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A7A3BFC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96005A7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5672F0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.05pt;margin-top:0;width:82.2pt;height:57.1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  <w:gridCol w:w="407"/>
                        <w:gridCol w:w="407"/>
                      </w:tblGrid>
                      <w:tr w:rsidR="001F34A0" w:rsidRPr="004C333C" w14:paraId="051BE1B9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0A2C9BFE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J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6C690FF9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N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1596C636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L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543EB7BE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L</w:t>
                            </w:r>
                          </w:p>
                        </w:tc>
                      </w:tr>
                      <w:tr w:rsidR="001F34A0" w:rsidRPr="004C333C" w14:paraId="7E5BF8AD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19AF26B0" w14:textId="597FF26E" w:rsidR="001F34A0" w:rsidRPr="009C59FD" w:rsidRDefault="00B81FFF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  <w:r w:rsidRPr="00B81FFF">
                              <w:rPr>
                                <w:rStyle w:val="ekvlsung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6F6BF56B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1BB2EEA7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A7A3BFC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</w:tr>
                    </w:tbl>
                    <w:p w14:paraId="296005A7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3E8BE" wp14:editId="08F6CB4B">
                <wp:simplePos x="0" y="0"/>
                <wp:positionH relativeFrom="column">
                  <wp:posOffset>1295380</wp:posOffset>
                </wp:positionH>
                <wp:positionV relativeFrom="paragraph">
                  <wp:posOffset>0</wp:posOffset>
                </wp:positionV>
                <wp:extent cx="785233" cy="725040"/>
                <wp:effectExtent l="0" t="0" r="15240" b="18415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233" cy="72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  <w:gridCol w:w="407"/>
                            </w:tblGrid>
                            <w:tr w:rsidR="001F34A0" w:rsidRPr="004C333C" w14:paraId="349F1CA9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DDC4C14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775F685D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233B478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Q</w:t>
                                  </w:r>
                                </w:p>
                              </w:tc>
                            </w:tr>
                            <w:tr w:rsidR="001F34A0" w:rsidRPr="004C333C" w14:paraId="028ACDA1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71B5AA8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F71C203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A2CC4E8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FF48B2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3E8BE" id="Textfeld 2" o:spid="_x0000_s1027" type="#_x0000_t202" style="position:absolute;margin-left:102pt;margin-top:0;width:61.85pt;height:57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  <w:gridCol w:w="407"/>
                      </w:tblGrid>
                      <w:tr w:rsidR="001F34A0" w:rsidRPr="004C333C" w14:paraId="349F1CA9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2DDC4C14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Y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775F685D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T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233B478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Q</w:t>
                            </w:r>
                          </w:p>
                        </w:tc>
                      </w:tr>
                      <w:tr w:rsidR="001F34A0" w:rsidRPr="004C333C" w14:paraId="028ACDA1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571B5AA8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F71C203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5A2CC4E8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</w:tr>
                    </w:tbl>
                    <w:p w14:paraId="21FF48B2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533EA" wp14:editId="7EE1AB5F">
                <wp:simplePos x="0" y="0"/>
                <wp:positionH relativeFrom="column">
                  <wp:posOffset>2324569</wp:posOffset>
                </wp:positionH>
                <wp:positionV relativeFrom="paragraph">
                  <wp:posOffset>0</wp:posOffset>
                </wp:positionV>
                <wp:extent cx="1301733" cy="725040"/>
                <wp:effectExtent l="0" t="0" r="13335" b="18415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33" cy="72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  <w:gridCol w:w="407"/>
                              <w:gridCol w:w="407"/>
                              <w:gridCol w:w="407"/>
                            </w:tblGrid>
                            <w:tr w:rsidR="001F34A0" w:rsidRPr="004C333C" w14:paraId="13467255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4B5D90B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F54512A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0BA8DC1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FDCE242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7E0B9D8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M</w:t>
                                  </w:r>
                                </w:p>
                              </w:tc>
                            </w:tr>
                            <w:tr w:rsidR="001F34A0" w:rsidRPr="004C333C" w14:paraId="29439934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09CD8B6" w14:textId="77777777" w:rsidR="001F34A0" w:rsidRPr="001F34A0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  <w:r w:rsidRPr="001F34A0">
                                    <w:rPr>
                                      <w:rStyle w:val="ekvlsung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6C326993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650913BA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846B2FE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B4D8DBF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5917F0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533EA" id="Textfeld 4" o:spid="_x0000_s1028" type="#_x0000_t202" style="position:absolute;margin-left:183.05pt;margin-top:0;width:102.5pt;height:57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  <w:gridCol w:w="407"/>
                        <w:gridCol w:w="407"/>
                        <w:gridCol w:w="407"/>
                      </w:tblGrid>
                      <w:tr w:rsidR="001F34A0" w:rsidRPr="004C333C" w14:paraId="13467255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34B5D90B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Z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F54512A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K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0BA8DC1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S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FDCE242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D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7E0B9D8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M</w:t>
                            </w:r>
                          </w:p>
                        </w:tc>
                      </w:tr>
                      <w:tr w:rsidR="001F34A0" w:rsidRPr="004C333C" w14:paraId="29439934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109CD8B6" w14:textId="77777777" w:rsidR="001F34A0" w:rsidRPr="001F34A0" w:rsidRDefault="001F34A0" w:rsidP="001F34A0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  <w:r w:rsidRPr="001F34A0">
                              <w:rPr>
                                <w:rStyle w:val="ekvlsung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6C326993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650913BA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846B2FE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B4D8DBF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</w:tr>
                    </w:tbl>
                    <w:p w14:paraId="215917F0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87722E" wp14:editId="5436CE5C">
                <wp:simplePos x="0" y="0"/>
                <wp:positionH relativeFrom="column">
                  <wp:posOffset>3874704</wp:posOffset>
                </wp:positionH>
                <wp:positionV relativeFrom="paragraph">
                  <wp:posOffset>0</wp:posOffset>
                </wp:positionV>
                <wp:extent cx="1560301" cy="725040"/>
                <wp:effectExtent l="0" t="0" r="1905" b="1841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301" cy="725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  <w:gridCol w:w="407"/>
                              <w:gridCol w:w="407"/>
                              <w:gridCol w:w="407"/>
                              <w:gridCol w:w="407"/>
                            </w:tblGrid>
                            <w:tr w:rsidR="001F34A0" w:rsidRPr="004C333C" w14:paraId="0C048A07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7FA6302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BB528F5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FF101B1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BDAB01A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FA2B641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036A92A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.</w:t>
                                  </w:r>
                                </w:p>
                              </w:tc>
                            </w:tr>
                            <w:tr w:rsidR="001F34A0" w:rsidRPr="004C333C" w14:paraId="7F5D8B88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52FD2E3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6BA059D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97625E3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649844BD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091E73E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8611489" w14:textId="77777777" w:rsidR="001F34A0" w:rsidRPr="001F34A0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  <w:r w:rsidRPr="001F34A0">
                                    <w:rPr>
                                      <w:rStyle w:val="ekvlsung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42BED059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7722E" id="Textfeld 5" o:spid="_x0000_s1029" type="#_x0000_t202" style="position:absolute;margin-left:305.1pt;margin-top:0;width:122.85pt;height:57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  <w:gridCol w:w="407"/>
                        <w:gridCol w:w="407"/>
                        <w:gridCol w:w="407"/>
                        <w:gridCol w:w="407"/>
                      </w:tblGrid>
                      <w:tr w:rsidR="001F34A0" w:rsidRPr="004C333C" w14:paraId="0C048A07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57FA6302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A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BB528F5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T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FF101B1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B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BDAB01A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G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1FA2B641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D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036A92A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.</w:t>
                            </w:r>
                          </w:p>
                        </w:tc>
                      </w:tr>
                      <w:tr w:rsidR="001F34A0" w:rsidRPr="004C333C" w14:paraId="7F5D8B88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252FD2E3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6BA059D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197625E3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649844BD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091E73E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8611489" w14:textId="77777777" w:rsidR="001F34A0" w:rsidRPr="001F34A0" w:rsidRDefault="001F34A0" w:rsidP="001F34A0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  <w:r w:rsidRPr="001F34A0">
                              <w:rPr>
                                <w:rStyle w:val="ekvlsung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42BED059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3D37DD9" w14:textId="77777777" w:rsidR="001F34A0" w:rsidRDefault="001F34A0" w:rsidP="005B4A34"/>
    <w:p w14:paraId="538FAAF9" w14:textId="77777777" w:rsidR="001F34A0" w:rsidRDefault="001F34A0" w:rsidP="005B4A34"/>
    <w:p w14:paraId="499EF4B0" w14:textId="77777777" w:rsidR="001F34A0" w:rsidRDefault="001F34A0" w:rsidP="005B4A34"/>
    <w:p w14:paraId="721DE2CB" w14:textId="77777777" w:rsidR="001F34A0" w:rsidRDefault="001F34A0" w:rsidP="005B4A34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0B1431" wp14:editId="559777B0">
                <wp:simplePos x="0" y="0"/>
                <wp:positionH relativeFrom="column">
                  <wp:posOffset>-635</wp:posOffset>
                </wp:positionH>
                <wp:positionV relativeFrom="paragraph">
                  <wp:posOffset>123713</wp:posOffset>
                </wp:positionV>
                <wp:extent cx="526665" cy="725342"/>
                <wp:effectExtent l="0" t="0" r="6985" b="17780"/>
                <wp:wrapNone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665" cy="725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</w:tblGrid>
                            <w:tr w:rsidR="001F34A0" w:rsidRPr="004C333C" w14:paraId="544A8364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04010D3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4D2566E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Z</w:t>
                                  </w:r>
                                </w:p>
                              </w:tc>
                            </w:tr>
                            <w:tr w:rsidR="001F34A0" w:rsidRPr="004C333C" w14:paraId="5AC8AA32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99F6D77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04375BC8" w14:textId="77777777" w:rsidR="001F34A0" w:rsidRPr="001F34A0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  <w:r w:rsidRPr="001F34A0">
                                    <w:rPr>
                                      <w:rStyle w:val="ekvlsung"/>
                                    </w:rPr>
                                    <w:t>A</w:t>
                                  </w:r>
                                </w:p>
                              </w:tc>
                            </w:tr>
                          </w:tbl>
                          <w:p w14:paraId="5F363640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B1431" id="Textfeld 6" o:spid="_x0000_s1030" type="#_x0000_t202" style="position:absolute;margin-left:-.05pt;margin-top:9.75pt;width:41.45pt;height:57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Y6sQIAAK8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</w:tblGrid>
                      <w:tr w:rsidR="001F34A0" w:rsidRPr="004C333C" w14:paraId="544A8364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504010D3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C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4D2566E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Z</w:t>
                            </w:r>
                          </w:p>
                        </w:tc>
                      </w:tr>
                      <w:tr w:rsidR="001F34A0" w:rsidRPr="004C333C" w14:paraId="5AC8AA32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499F6D77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04375BC8" w14:textId="77777777" w:rsidR="001F34A0" w:rsidRPr="001F34A0" w:rsidRDefault="001F34A0" w:rsidP="001F34A0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  <w:r w:rsidRPr="001F34A0">
                              <w:rPr>
                                <w:rStyle w:val="ekvlsung"/>
                              </w:rPr>
                              <w:t>A</w:t>
                            </w:r>
                          </w:p>
                        </w:tc>
                      </w:tr>
                    </w:tbl>
                    <w:p w14:paraId="5F363640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C030BE" wp14:editId="640F0673">
                <wp:simplePos x="0" y="0"/>
                <wp:positionH relativeFrom="column">
                  <wp:posOffset>774433</wp:posOffset>
                </wp:positionH>
                <wp:positionV relativeFrom="paragraph">
                  <wp:posOffset>123713</wp:posOffset>
                </wp:positionV>
                <wp:extent cx="785233" cy="725342"/>
                <wp:effectExtent l="0" t="0" r="15240" b="17780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233" cy="725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  <w:gridCol w:w="407"/>
                            </w:tblGrid>
                            <w:tr w:rsidR="001F34A0" w:rsidRPr="004C333C" w14:paraId="49D14BA9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9F2A570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CC1A210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B731AA0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S</w:t>
                                  </w:r>
                                </w:p>
                              </w:tc>
                            </w:tr>
                            <w:tr w:rsidR="001F34A0" w:rsidRPr="004C333C" w14:paraId="71779E43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7D505C92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0EFC4680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7F2960E8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FF6575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030BE" id="Textfeld 7" o:spid="_x0000_s1031" type="#_x0000_t202" style="position:absolute;margin-left:61pt;margin-top:9.75pt;width:61.85pt;height:57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  <w:gridCol w:w="407"/>
                      </w:tblGrid>
                      <w:tr w:rsidR="001F34A0" w:rsidRPr="004C333C" w14:paraId="49D14BA9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59F2A570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H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CC1A210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R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B731AA0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S</w:t>
                            </w:r>
                          </w:p>
                        </w:tc>
                      </w:tr>
                      <w:tr w:rsidR="001F34A0" w:rsidRPr="004C333C" w14:paraId="71779E43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7D505C92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0EFC4680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7F2960E8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</w:tr>
                    </w:tbl>
                    <w:p w14:paraId="14FF6575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93302" wp14:editId="2F776855">
                <wp:simplePos x="0" y="0"/>
                <wp:positionH relativeFrom="column">
                  <wp:posOffset>1809974</wp:posOffset>
                </wp:positionH>
                <wp:positionV relativeFrom="paragraph">
                  <wp:posOffset>123713</wp:posOffset>
                </wp:positionV>
                <wp:extent cx="785233" cy="725342"/>
                <wp:effectExtent l="0" t="0" r="15240" b="1778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5233" cy="725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  <w:gridCol w:w="407"/>
                            </w:tblGrid>
                            <w:tr w:rsidR="001F34A0" w:rsidRPr="004C333C" w14:paraId="597962E7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67D3110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BD01233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856EAC6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M</w:t>
                                  </w:r>
                                </w:p>
                              </w:tc>
                            </w:tr>
                            <w:tr w:rsidR="001F34A0" w:rsidRPr="004C333C" w14:paraId="282E7FFC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0D421DE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05241559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453A6B0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F0BC6B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E93302" id="Textfeld 8" o:spid="_x0000_s1032" type="#_x0000_t202" style="position:absolute;margin-left:142.5pt;margin-top:9.75pt;width:61.85pt;height:57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S5YsQIAAK8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  <w:gridCol w:w="407"/>
                      </w:tblGrid>
                      <w:tr w:rsidR="001F34A0" w:rsidRPr="004C333C" w14:paraId="597962E7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567D3110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D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1BD01233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H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1856EAC6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M</w:t>
                            </w:r>
                          </w:p>
                        </w:tc>
                      </w:tr>
                      <w:tr w:rsidR="001F34A0" w:rsidRPr="004C333C" w14:paraId="282E7FFC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20D421DE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05241559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5453A6B0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</w:tr>
                    </w:tbl>
                    <w:p w14:paraId="1AF0BC6B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38C3B9" wp14:editId="12EA56B4">
                <wp:simplePos x="0" y="0"/>
                <wp:positionH relativeFrom="column">
                  <wp:posOffset>2845516</wp:posOffset>
                </wp:positionH>
                <wp:positionV relativeFrom="paragraph">
                  <wp:posOffset>123713</wp:posOffset>
                </wp:positionV>
                <wp:extent cx="1818868" cy="725342"/>
                <wp:effectExtent l="0" t="0" r="10160" b="17780"/>
                <wp:wrapNone/>
                <wp:docPr id="9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868" cy="725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07"/>
                              <w:gridCol w:w="407"/>
                              <w:gridCol w:w="407"/>
                              <w:gridCol w:w="407"/>
                              <w:gridCol w:w="407"/>
                              <w:gridCol w:w="407"/>
                              <w:gridCol w:w="407"/>
                            </w:tblGrid>
                            <w:tr w:rsidR="001F34A0" w:rsidRPr="004C333C" w14:paraId="02286690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F2DC566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79FABAC9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2DC9DF8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04A4EAC5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5CF3978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9DC8962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C8F57CE" w14:textId="77777777" w:rsidR="001F34A0" w:rsidRPr="004C333C" w:rsidRDefault="001F34A0" w:rsidP="001F34A0">
                                  <w:pPr>
                                    <w:jc w:val="center"/>
                                  </w:pPr>
                                  <w:r w:rsidRPr="004C333C">
                                    <w:t>.</w:t>
                                  </w:r>
                                </w:p>
                              </w:tc>
                            </w:tr>
                            <w:tr w:rsidR="001F34A0" w:rsidRPr="004C333C" w14:paraId="283ACD8F" w14:textId="77777777" w:rsidTr="003110C3">
                              <w:trPr>
                                <w:trHeight w:val="556"/>
                              </w:trPr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62F344ED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9A83528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350C1015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2AD1B339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  <w:r w:rsidRPr="009C59FD">
                                    <w:rPr>
                                      <w:rStyle w:val="ekvlsung"/>
                                      <w:caps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49D55105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17921951" w14:textId="77777777" w:rsidR="001F34A0" w:rsidRPr="009C59FD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  <w:cap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7" w:type="dxa"/>
                                  <w:vAlign w:val="center"/>
                                </w:tcPr>
                                <w:p w14:paraId="5AE1EC80" w14:textId="77777777" w:rsidR="001F34A0" w:rsidRPr="001F34A0" w:rsidRDefault="001F34A0" w:rsidP="001F34A0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  <w:r w:rsidRPr="001F34A0">
                                    <w:rPr>
                                      <w:rStyle w:val="ekvlsung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72EC9F5E" w14:textId="77777777" w:rsidR="001F34A0" w:rsidRPr="004C333C" w:rsidRDefault="001F34A0" w:rsidP="001F34A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38C3B9" id="Textfeld 9" o:spid="_x0000_s1033" type="#_x0000_t202" style="position:absolute;margin-left:224.05pt;margin-top:9.75pt;width:143.2pt;height:57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07"/>
                        <w:gridCol w:w="407"/>
                        <w:gridCol w:w="407"/>
                        <w:gridCol w:w="407"/>
                        <w:gridCol w:w="407"/>
                        <w:gridCol w:w="407"/>
                        <w:gridCol w:w="407"/>
                      </w:tblGrid>
                      <w:tr w:rsidR="001F34A0" w:rsidRPr="004C333C" w14:paraId="02286690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5F2DC566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R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79FABAC9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B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2DC9DF8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G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04A4EAC5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Z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5CF3978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S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9DC8962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Y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5C8F57CE" w14:textId="77777777" w:rsidR="001F34A0" w:rsidRPr="004C333C" w:rsidRDefault="001F34A0" w:rsidP="001F34A0">
                            <w:pPr>
                              <w:jc w:val="center"/>
                            </w:pPr>
                            <w:r w:rsidRPr="004C333C">
                              <w:t>.</w:t>
                            </w:r>
                          </w:p>
                        </w:tc>
                      </w:tr>
                      <w:tr w:rsidR="001F34A0" w:rsidRPr="004C333C" w14:paraId="283ACD8F" w14:textId="77777777" w:rsidTr="003110C3">
                        <w:trPr>
                          <w:trHeight w:val="556"/>
                        </w:trPr>
                        <w:tc>
                          <w:tcPr>
                            <w:tcW w:w="407" w:type="dxa"/>
                            <w:vAlign w:val="center"/>
                          </w:tcPr>
                          <w:p w14:paraId="62F344ED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9A83528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350C1015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2AD1B339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  <w:r w:rsidRPr="009C59FD">
                              <w:rPr>
                                <w:rStyle w:val="ekvlsung"/>
                                <w:caps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49D55105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17921951" w14:textId="77777777" w:rsidR="001F34A0" w:rsidRPr="009C59FD" w:rsidRDefault="001F34A0" w:rsidP="001F34A0">
                            <w:pPr>
                              <w:jc w:val="center"/>
                              <w:rPr>
                                <w:rStyle w:val="ekvlsung"/>
                                <w:caps/>
                              </w:rPr>
                            </w:pPr>
                          </w:p>
                        </w:tc>
                        <w:tc>
                          <w:tcPr>
                            <w:tcW w:w="407" w:type="dxa"/>
                            <w:vAlign w:val="center"/>
                          </w:tcPr>
                          <w:p w14:paraId="5AE1EC80" w14:textId="77777777" w:rsidR="001F34A0" w:rsidRPr="001F34A0" w:rsidRDefault="001F34A0" w:rsidP="001F34A0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  <w:r w:rsidRPr="001F34A0">
                              <w:rPr>
                                <w:rStyle w:val="ekvlsung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72EC9F5E" w14:textId="77777777" w:rsidR="001F34A0" w:rsidRPr="004C333C" w:rsidRDefault="001F34A0" w:rsidP="001F34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F92844C" w14:textId="77777777" w:rsidR="001F34A0" w:rsidRDefault="001F34A0" w:rsidP="005B4A34"/>
    <w:p w14:paraId="32EA4FDF" w14:textId="77777777" w:rsidR="001F34A0" w:rsidRPr="00D6081D" w:rsidRDefault="001F34A0" w:rsidP="005B4A34"/>
    <w:p w14:paraId="6206E604" w14:textId="77777777" w:rsidR="005B4A34" w:rsidRPr="00D6081D" w:rsidRDefault="005B4A34" w:rsidP="005B4A34"/>
    <w:p w14:paraId="1A78A710" w14:textId="582157A0" w:rsidR="001F34A0" w:rsidRDefault="001F34A0" w:rsidP="004311A1"/>
    <w:p w14:paraId="2AB45B22" w14:textId="16BC32BE" w:rsidR="004311A1" w:rsidRPr="00D6081D" w:rsidRDefault="004311A1" w:rsidP="005B4A34"/>
    <w:p w14:paraId="21ADD29A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247523DB" w14:textId="77777777" w:rsidR="009C59FD" w:rsidRPr="00287B24" w:rsidRDefault="009C59FD" w:rsidP="009C59F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F7C5C27" wp14:editId="70E81503">
            <wp:extent cx="288290" cy="28829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D4E18" w14:textId="52D8AA29" w:rsidR="005B4A34" w:rsidRDefault="004311A1" w:rsidP="005B4A34">
      <w:r>
        <w:drawing>
          <wp:anchor distT="0" distB="0" distL="114300" distR="114300" simplePos="0" relativeHeight="251656191" behindDoc="1" locked="0" layoutInCell="1" allowOverlap="1" wp14:anchorId="3C823AE2" wp14:editId="02D316A2">
            <wp:simplePos x="0" y="0"/>
            <wp:positionH relativeFrom="column">
              <wp:posOffset>-133543</wp:posOffset>
            </wp:positionH>
            <wp:positionV relativeFrom="paragraph">
              <wp:posOffset>229015</wp:posOffset>
            </wp:positionV>
            <wp:extent cx="3415030" cy="903101"/>
            <wp:effectExtent l="38100" t="114300" r="33020" b="106680"/>
            <wp:wrapNone/>
            <wp:docPr id="18" name="Grafik 18" descr="S569270705_KV72_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21403947">
                      <a:off x="0" y="0"/>
                      <a:ext cx="3428297" cy="906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77696" behindDoc="0" locked="0" layoutInCell="1" allowOverlap="1" wp14:anchorId="55CAEEFF" wp14:editId="3DE3A23E">
            <wp:simplePos x="0" y="0"/>
            <wp:positionH relativeFrom="column">
              <wp:posOffset>4958715</wp:posOffset>
            </wp:positionH>
            <wp:positionV relativeFrom="paragraph">
              <wp:posOffset>81280</wp:posOffset>
            </wp:positionV>
            <wp:extent cx="984125" cy="1022987"/>
            <wp:effectExtent l="0" t="0" r="6985" b="5715"/>
            <wp:wrapNone/>
            <wp:docPr id="17" name="Grafik 17" descr="S503006731_KV090_Kinder_Befragung_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84125" cy="10229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4A0" w:rsidRPr="001F34A0">
        <w:t xml:space="preserve">Kannst du diese geheime </w:t>
      </w:r>
      <w:r w:rsidR="00FF4B40">
        <w:t>Nachricht</w:t>
      </w:r>
      <w:r w:rsidR="001F34A0" w:rsidRPr="001F34A0">
        <w:t xml:space="preserve"> lesen? Schreibe sie auf.</w:t>
      </w:r>
    </w:p>
    <w:p w14:paraId="76D9B7C5" w14:textId="0443FFA7" w:rsidR="005B4A34" w:rsidRDefault="0031628D" w:rsidP="005B4A34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4E787D" wp14:editId="60D3EC61">
                <wp:simplePos x="0" y="0"/>
                <wp:positionH relativeFrom="page">
                  <wp:posOffset>4419600</wp:posOffset>
                </wp:positionH>
                <wp:positionV relativeFrom="paragraph">
                  <wp:posOffset>182880</wp:posOffset>
                </wp:positionV>
                <wp:extent cx="1475740" cy="305435"/>
                <wp:effectExtent l="0" t="0" r="200660" b="18415"/>
                <wp:wrapNone/>
                <wp:docPr id="13" name="Abgerundete rechteckige Legend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740" cy="305435"/>
                        </a:xfrm>
                        <a:prstGeom prst="wedgeRoundRectCallout">
                          <a:avLst>
                            <a:gd name="adj1" fmla="val 61270"/>
                            <a:gd name="adj2" fmla="val 39794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16923E" w14:textId="77777777" w:rsidR="003110C3" w:rsidRPr="00BB7A52" w:rsidRDefault="003110C3" w:rsidP="00BB7A52">
                            <w:pPr>
                              <w:pStyle w:val="ekvsprechblase"/>
                            </w:pPr>
                            <w:r w:rsidRPr="003110C3">
                              <w:t>Ist das spannend!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E787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13" o:spid="_x0000_s1034" type="#_x0000_t62" style="position:absolute;margin-left:348pt;margin-top:14.4pt;width:116.2pt;height:24.0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" adj="24034,19396" fillcolor="white [3212]" strokecolor="#a5a5a5 [2092]">
                <v:textbox>
                  <w:txbxContent>
                    <w:p w14:paraId="0616923E" w14:textId="77777777" w:rsidR="003110C3" w:rsidRPr="00BB7A52" w:rsidRDefault="003110C3" w:rsidP="00BB7A52">
                      <w:pPr>
                        <w:pStyle w:val="ekvsprechblase"/>
                      </w:pPr>
                      <w:r w:rsidRPr="003110C3">
                        <w:t>Ist das spannend!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96C0498" w14:textId="5D04D1AA" w:rsidR="003110C3" w:rsidRDefault="004311A1" w:rsidP="003110C3">
      <w:pPr>
        <w:pStyle w:val="ekvbild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2B0B89C" wp14:editId="4425AAC1">
                <wp:simplePos x="0" y="0"/>
                <wp:positionH relativeFrom="column">
                  <wp:posOffset>469265</wp:posOffset>
                </wp:positionH>
                <wp:positionV relativeFrom="paragraph">
                  <wp:posOffset>108224</wp:posOffset>
                </wp:positionV>
                <wp:extent cx="2437765" cy="546100"/>
                <wp:effectExtent l="19050" t="95250" r="19685" b="101600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364523">
                          <a:off x="0" y="0"/>
                          <a:ext cx="2437765" cy="546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AA2EA" w14:textId="77777777" w:rsidR="003110C3" w:rsidRPr="003110C3" w:rsidRDefault="003110C3" w:rsidP="003110C3">
                            <w:pPr>
                              <w:rPr>
                                <w:spacing w:val="40"/>
                              </w:rPr>
                            </w:pPr>
                            <w:r w:rsidRPr="003110C3">
                              <w:rPr>
                                <w:spacing w:val="40"/>
                              </w:rPr>
                              <w:t>JNLL RBGMDKK YTL SNQ. CNQS VZQSDM VHQ.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0B89C" id="Textfeld 11" o:spid="_x0000_s1035" type="#_x0000_t202" style="position:absolute;margin-left:36.95pt;margin-top:8.5pt;width:191.95pt;height:43pt;rotation:-257204fd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" filled="f" stroked="f" strokeweight=".5pt">
                <v:textbox inset="0,0,0,0">
                  <w:txbxContent>
                    <w:p w14:paraId="173AA2EA" w14:textId="77777777" w:rsidR="003110C3" w:rsidRPr="003110C3" w:rsidRDefault="003110C3" w:rsidP="003110C3">
                      <w:pPr>
                        <w:rPr>
                          <w:spacing w:val="40"/>
                        </w:rPr>
                      </w:pPr>
                      <w:r w:rsidRPr="003110C3">
                        <w:rPr>
                          <w:spacing w:val="40"/>
                        </w:rPr>
                        <w:t>JNLL RBGMDKK YTL SNQ. CNQS VZQSDM VHQ.</w:t>
                      </w:r>
                    </w:p>
                  </w:txbxContent>
                </v:textbox>
              </v:shape>
            </w:pict>
          </mc:Fallback>
        </mc:AlternateContent>
      </w:r>
    </w:p>
    <w:p w14:paraId="5FF8F0CA" w14:textId="27FA816C" w:rsidR="003110C3" w:rsidRDefault="003110C3" w:rsidP="003110C3"/>
    <w:p w14:paraId="6C3A70B6" w14:textId="122B6E5E" w:rsidR="003110C3" w:rsidRDefault="003110C3" w:rsidP="005B4A34"/>
    <w:p w14:paraId="2735CC70" w14:textId="77777777" w:rsidR="004311A1" w:rsidRDefault="004311A1" w:rsidP="004311A1">
      <w:pPr>
        <w:pStyle w:val="ekvgrundtexthalbe"/>
      </w:pPr>
    </w:p>
    <w:p w14:paraId="1902F593" w14:textId="77777777" w:rsidR="003110C3" w:rsidRDefault="003110C3" w:rsidP="005B4A34"/>
    <w:p w14:paraId="2193BAD5" w14:textId="77777777" w:rsidR="003110C3" w:rsidRDefault="003110C3" w:rsidP="003110C3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110C3" w:rsidRPr="001F1E3D" w14:paraId="4E8D6310" w14:textId="77777777" w:rsidTr="00F20F7B">
        <w:trPr>
          <w:trHeight w:hRule="exact" w:val="170"/>
        </w:trPr>
        <w:tc>
          <w:tcPr>
            <w:tcW w:w="9356" w:type="dxa"/>
            <w:noWrap/>
            <w:vAlign w:val="center"/>
          </w:tcPr>
          <w:p w14:paraId="3B733A39" w14:textId="77777777" w:rsidR="003110C3" w:rsidRPr="001F1E3D" w:rsidRDefault="003110C3" w:rsidP="00F20F7B">
            <w:pPr>
              <w:pStyle w:val="ekvlinie"/>
            </w:pPr>
          </w:p>
        </w:tc>
      </w:tr>
      <w:tr w:rsidR="003110C3" w:rsidRPr="001F1E3D" w14:paraId="225C713A" w14:textId="77777777" w:rsidTr="00F20F7B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11E4C28" w14:textId="77777777" w:rsidR="003110C3" w:rsidRPr="001F1E3D" w:rsidRDefault="003110C3" w:rsidP="00F20F7B">
            <w:pPr>
              <w:pStyle w:val="ekvlinie"/>
            </w:pPr>
          </w:p>
        </w:tc>
        <w:bookmarkStart w:id="1" w:name="_GoBack"/>
        <w:bookmarkEnd w:id="1"/>
      </w:tr>
      <w:tr w:rsidR="003110C3" w:rsidRPr="001F1E3D" w14:paraId="28A9AF0F" w14:textId="77777777" w:rsidTr="00F20F7B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4F70779D" w14:textId="77777777" w:rsidR="003110C3" w:rsidRPr="001F1E3D" w:rsidRDefault="003110C3" w:rsidP="00F20F7B">
            <w:pPr>
              <w:pStyle w:val="ekvlinie"/>
            </w:pPr>
          </w:p>
        </w:tc>
      </w:tr>
    </w:tbl>
    <w:p w14:paraId="10AD90F1" w14:textId="77777777" w:rsidR="003110C3" w:rsidRDefault="003110C3" w:rsidP="003110C3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3110C3" w:rsidRPr="001F1E3D" w14:paraId="69347AE2" w14:textId="77777777" w:rsidTr="00F20F7B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D9E33C2" w14:textId="77777777" w:rsidR="003110C3" w:rsidRPr="001F1E3D" w:rsidRDefault="003110C3" w:rsidP="00F20F7B">
            <w:pPr>
              <w:pStyle w:val="ekvlinie"/>
            </w:pPr>
          </w:p>
        </w:tc>
      </w:tr>
      <w:tr w:rsidR="003110C3" w:rsidRPr="001F1E3D" w14:paraId="495CAB6E" w14:textId="77777777" w:rsidTr="00F20F7B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D5B0F0A" w14:textId="77777777" w:rsidR="003110C3" w:rsidRPr="001F1E3D" w:rsidRDefault="003110C3" w:rsidP="00F20F7B">
            <w:pPr>
              <w:pStyle w:val="ekvlinie"/>
            </w:pPr>
          </w:p>
        </w:tc>
      </w:tr>
      <w:tr w:rsidR="003110C3" w:rsidRPr="001F1E3D" w14:paraId="66A10318" w14:textId="77777777" w:rsidTr="00F20F7B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32968AA" w14:textId="77777777" w:rsidR="003110C3" w:rsidRPr="001F1E3D" w:rsidRDefault="003110C3" w:rsidP="00F20F7B">
            <w:pPr>
              <w:pStyle w:val="ekvlinie"/>
            </w:pPr>
          </w:p>
        </w:tc>
      </w:tr>
    </w:tbl>
    <w:p w14:paraId="4A00988C" w14:textId="77777777" w:rsidR="003110C3" w:rsidRDefault="003110C3" w:rsidP="003110C3">
      <w:pPr>
        <w:pStyle w:val="ekvgrundtexthalbe"/>
      </w:pPr>
    </w:p>
    <w:p w14:paraId="13E901C3" w14:textId="77777777" w:rsidR="005B4A34" w:rsidRDefault="005B4A34" w:rsidP="005B4A34"/>
    <w:p w14:paraId="6CF55394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1A944862" w14:textId="77777777" w:rsidR="009C59FD" w:rsidRPr="00287B24" w:rsidRDefault="009C59FD" w:rsidP="009C59F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5F3AC87" wp14:editId="102E7264">
            <wp:extent cx="285115" cy="28829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99591" w14:textId="0D247B08" w:rsidR="005B4A34" w:rsidRDefault="001F34A0" w:rsidP="005B4A34">
      <w:r w:rsidRPr="001F34A0">
        <w:t xml:space="preserve">Schreibe eine eigene geheime </w:t>
      </w:r>
      <w:r w:rsidR="00FF4B40">
        <w:t>Nachricht</w:t>
      </w:r>
      <w:r w:rsidRPr="001F34A0">
        <w:t xml:space="preserve">. Das </w:t>
      </w:r>
      <w:r w:rsidR="007C4C9F">
        <w:t>Alphabet</w:t>
      </w:r>
      <w:r w:rsidR="00E678E2">
        <w:t xml:space="preserve"> </w:t>
      </w:r>
      <w:r w:rsidRPr="001F34A0">
        <w:t>unten kann dir helfen.</w:t>
      </w:r>
    </w:p>
    <w:p w14:paraId="15DBBDD6" w14:textId="77777777" w:rsidR="003110C3" w:rsidRPr="00494162" w:rsidRDefault="003110C3" w:rsidP="003110C3">
      <w:pPr>
        <w:pStyle w:val="ekvgrundtexthalb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3110C3" w:rsidRPr="00494162" w14:paraId="4210C19C" w14:textId="77777777" w:rsidTr="003110C3">
        <w:trPr>
          <w:trHeight w:val="556"/>
        </w:trPr>
        <w:tc>
          <w:tcPr>
            <w:tcW w:w="407" w:type="dxa"/>
            <w:vAlign w:val="center"/>
          </w:tcPr>
          <w:p w14:paraId="2A0E6C45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65C6F62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329ADB0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10F8FD6D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3B1EF2D3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D565348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3C5C7B2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358AF000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E25FEE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2B0A1AA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D369DA5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34AA733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1FD1B5B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60F4502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12D71421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02BE484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EEA9471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84D6986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CD6158B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C05437F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0FB3C59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146FAAD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3B0B783E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</w:tr>
      <w:tr w:rsidR="003110C3" w:rsidRPr="00494162" w14:paraId="3FEF908C" w14:textId="77777777" w:rsidTr="003110C3">
        <w:trPr>
          <w:trHeight w:val="556"/>
        </w:trPr>
        <w:tc>
          <w:tcPr>
            <w:tcW w:w="407" w:type="dxa"/>
            <w:vAlign w:val="center"/>
          </w:tcPr>
          <w:p w14:paraId="17E0446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11AD0F3E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72E7F9C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DE26575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15AEE8E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87E8823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9399CA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23B88C4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0FA6F5D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628F2A69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95AF701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1C2BAAE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6806C7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7CE077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6015232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BBB2C92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16A99FCE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4644F3F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1740DA36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E00178B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49405BD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DAD001F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0EA84A6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</w:tr>
    </w:tbl>
    <w:p w14:paraId="64892632" w14:textId="77777777" w:rsidR="003110C3" w:rsidRPr="00494162" w:rsidRDefault="003110C3" w:rsidP="003110C3">
      <w:pPr>
        <w:pStyle w:val="ekvgrundtexthalbe"/>
        <w:spacing w:after="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3110C3" w:rsidRPr="00494162" w14:paraId="7616D25E" w14:textId="77777777" w:rsidTr="003110C3">
        <w:trPr>
          <w:trHeight w:val="556"/>
        </w:trPr>
        <w:tc>
          <w:tcPr>
            <w:tcW w:w="407" w:type="dxa"/>
            <w:vAlign w:val="center"/>
          </w:tcPr>
          <w:p w14:paraId="7C8B4193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55F9672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3F1B5893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1721CBFB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69B281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95DADE9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9E575EB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2E9B401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7AAB58F6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1A80C3F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8EA921A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39F3D234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9D3D7CD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F0AB52E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8D57A28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0BC1F35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C060375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DBF52C1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FD6993F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36C1C54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2BA01E5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74E78482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70D352A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</w:tr>
      <w:tr w:rsidR="003110C3" w:rsidRPr="00494162" w14:paraId="4A6B6761" w14:textId="77777777" w:rsidTr="003110C3">
        <w:trPr>
          <w:trHeight w:val="556"/>
        </w:trPr>
        <w:tc>
          <w:tcPr>
            <w:tcW w:w="407" w:type="dxa"/>
            <w:vAlign w:val="center"/>
          </w:tcPr>
          <w:p w14:paraId="64914A2C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4D754B9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3DA15C6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0821B3B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A5B792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6243BB63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B78A63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E8DA9B4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BB445CA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DE649B3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76A6206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E362174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DAE39BA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7FE9858F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CB5BBDB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2F4929B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1BA91A2E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15E1055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0A55A81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728DE79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8FA9F2A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1B8EC4B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E4DD183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</w:tr>
    </w:tbl>
    <w:p w14:paraId="1569D772" w14:textId="77777777" w:rsidR="003110C3" w:rsidRPr="00494162" w:rsidRDefault="003110C3" w:rsidP="003110C3">
      <w:pPr>
        <w:pStyle w:val="ekvgrundtexthalbe"/>
        <w:spacing w:after="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  <w:gridCol w:w="407"/>
      </w:tblGrid>
      <w:tr w:rsidR="003110C3" w:rsidRPr="00494162" w14:paraId="6B1EE591" w14:textId="77777777" w:rsidTr="003110C3">
        <w:trPr>
          <w:trHeight w:val="556"/>
        </w:trPr>
        <w:tc>
          <w:tcPr>
            <w:tcW w:w="407" w:type="dxa"/>
            <w:vAlign w:val="center"/>
          </w:tcPr>
          <w:p w14:paraId="187AF6C6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059D2E9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0FD0B56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16A8C22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32D18D3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41E3B81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6DDB070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21C673BC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552ABDE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F9842CE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F47CCE6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308C7B42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18615571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91787F2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6C73C16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458E46B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13FC133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5E3A3AF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490B487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50E7D98B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69917AF1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0D265A67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  <w:tc>
          <w:tcPr>
            <w:tcW w:w="407" w:type="dxa"/>
            <w:vAlign w:val="center"/>
          </w:tcPr>
          <w:p w14:paraId="1366D5A5" w14:textId="77777777" w:rsidR="003110C3" w:rsidRPr="009C59FD" w:rsidRDefault="003110C3" w:rsidP="003110C3">
            <w:pPr>
              <w:jc w:val="center"/>
              <w:rPr>
                <w:caps/>
              </w:rPr>
            </w:pPr>
          </w:p>
        </w:tc>
      </w:tr>
      <w:tr w:rsidR="003110C3" w:rsidRPr="00494162" w14:paraId="686297C5" w14:textId="77777777" w:rsidTr="003110C3">
        <w:trPr>
          <w:trHeight w:val="556"/>
        </w:trPr>
        <w:tc>
          <w:tcPr>
            <w:tcW w:w="407" w:type="dxa"/>
            <w:vAlign w:val="center"/>
          </w:tcPr>
          <w:p w14:paraId="1B59E895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633C6E2C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05B8A3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72D23FF6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6ECB45C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1CFE7CB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FFC1D54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65FDFD66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BEF22BF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014DA6C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3B0C1D54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5ACDECEB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2906CCD6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4ED02F1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139678D2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EA5DCA5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0C0E5CF1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1E10497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71DF31BE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1A844C39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606CE67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CD27989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  <w:tc>
          <w:tcPr>
            <w:tcW w:w="407" w:type="dxa"/>
            <w:vAlign w:val="center"/>
          </w:tcPr>
          <w:p w14:paraId="418D64D8" w14:textId="77777777" w:rsidR="003110C3" w:rsidRPr="009C59FD" w:rsidRDefault="003110C3" w:rsidP="003110C3">
            <w:pPr>
              <w:jc w:val="center"/>
              <w:rPr>
                <w:rStyle w:val="ekvlsung"/>
                <w:caps/>
              </w:rPr>
            </w:pPr>
          </w:p>
        </w:tc>
      </w:tr>
    </w:tbl>
    <w:p w14:paraId="29655096" w14:textId="77777777" w:rsidR="003110C3" w:rsidRPr="00494162" w:rsidRDefault="003110C3" w:rsidP="003110C3">
      <w:pPr>
        <w:pStyle w:val="ekvgrundtexthalbe"/>
        <w:spacing w:after="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110C3" w:rsidRPr="00494162" w14:paraId="6303C33B" w14:textId="77777777" w:rsidTr="003110C3">
        <w:trPr>
          <w:trHeight w:val="556"/>
        </w:trPr>
        <w:tc>
          <w:tcPr>
            <w:tcW w:w="360" w:type="dxa"/>
            <w:vAlign w:val="center"/>
          </w:tcPr>
          <w:p w14:paraId="2ED1532D" w14:textId="77777777" w:rsidR="003110C3" w:rsidRPr="00494162" w:rsidRDefault="003110C3" w:rsidP="003110C3">
            <w:pPr>
              <w:jc w:val="center"/>
            </w:pPr>
            <w:r w:rsidRPr="00494162">
              <w:t>A</w:t>
            </w:r>
          </w:p>
        </w:tc>
        <w:tc>
          <w:tcPr>
            <w:tcW w:w="360" w:type="dxa"/>
            <w:vAlign w:val="center"/>
          </w:tcPr>
          <w:p w14:paraId="2F70A02B" w14:textId="77777777" w:rsidR="003110C3" w:rsidRPr="00494162" w:rsidRDefault="003110C3" w:rsidP="003110C3">
            <w:pPr>
              <w:jc w:val="center"/>
            </w:pPr>
            <w:r w:rsidRPr="00494162">
              <w:t>B</w:t>
            </w:r>
          </w:p>
        </w:tc>
        <w:tc>
          <w:tcPr>
            <w:tcW w:w="360" w:type="dxa"/>
            <w:vAlign w:val="center"/>
          </w:tcPr>
          <w:p w14:paraId="0EBD5BA7" w14:textId="77777777" w:rsidR="003110C3" w:rsidRPr="00494162" w:rsidRDefault="003110C3" w:rsidP="003110C3">
            <w:pPr>
              <w:jc w:val="center"/>
            </w:pPr>
            <w:r w:rsidRPr="00494162">
              <w:t>C</w:t>
            </w:r>
          </w:p>
        </w:tc>
        <w:tc>
          <w:tcPr>
            <w:tcW w:w="360" w:type="dxa"/>
            <w:vAlign w:val="center"/>
          </w:tcPr>
          <w:p w14:paraId="1171DAD4" w14:textId="77777777" w:rsidR="003110C3" w:rsidRPr="00494162" w:rsidRDefault="003110C3" w:rsidP="003110C3">
            <w:pPr>
              <w:jc w:val="center"/>
            </w:pPr>
            <w:r w:rsidRPr="00494162">
              <w:t>D</w:t>
            </w:r>
          </w:p>
        </w:tc>
        <w:tc>
          <w:tcPr>
            <w:tcW w:w="360" w:type="dxa"/>
            <w:vAlign w:val="center"/>
          </w:tcPr>
          <w:p w14:paraId="57E4C397" w14:textId="77777777" w:rsidR="003110C3" w:rsidRPr="00494162" w:rsidRDefault="003110C3" w:rsidP="003110C3">
            <w:pPr>
              <w:jc w:val="center"/>
            </w:pPr>
            <w:r w:rsidRPr="00494162">
              <w:t>E</w:t>
            </w:r>
          </w:p>
        </w:tc>
        <w:tc>
          <w:tcPr>
            <w:tcW w:w="360" w:type="dxa"/>
            <w:vAlign w:val="center"/>
          </w:tcPr>
          <w:p w14:paraId="7E306A1E" w14:textId="77777777" w:rsidR="003110C3" w:rsidRPr="00494162" w:rsidRDefault="003110C3" w:rsidP="003110C3">
            <w:pPr>
              <w:jc w:val="center"/>
            </w:pPr>
            <w:r w:rsidRPr="00494162">
              <w:t>F</w:t>
            </w:r>
          </w:p>
        </w:tc>
        <w:tc>
          <w:tcPr>
            <w:tcW w:w="360" w:type="dxa"/>
            <w:vAlign w:val="center"/>
          </w:tcPr>
          <w:p w14:paraId="2264012E" w14:textId="77777777" w:rsidR="003110C3" w:rsidRPr="00494162" w:rsidRDefault="003110C3" w:rsidP="003110C3">
            <w:pPr>
              <w:jc w:val="center"/>
            </w:pPr>
            <w:r w:rsidRPr="00494162">
              <w:t>G</w:t>
            </w:r>
          </w:p>
        </w:tc>
        <w:tc>
          <w:tcPr>
            <w:tcW w:w="360" w:type="dxa"/>
            <w:vAlign w:val="center"/>
          </w:tcPr>
          <w:p w14:paraId="718DF3FC" w14:textId="77777777" w:rsidR="003110C3" w:rsidRPr="00494162" w:rsidRDefault="003110C3" w:rsidP="003110C3">
            <w:pPr>
              <w:jc w:val="center"/>
            </w:pPr>
            <w:r w:rsidRPr="00494162">
              <w:t>H</w:t>
            </w:r>
          </w:p>
        </w:tc>
        <w:tc>
          <w:tcPr>
            <w:tcW w:w="360" w:type="dxa"/>
            <w:vAlign w:val="center"/>
          </w:tcPr>
          <w:p w14:paraId="6DD6062D" w14:textId="77777777" w:rsidR="003110C3" w:rsidRPr="00494162" w:rsidRDefault="003110C3" w:rsidP="003110C3">
            <w:pPr>
              <w:jc w:val="center"/>
            </w:pPr>
            <w:r w:rsidRPr="00494162">
              <w:t>I</w:t>
            </w:r>
          </w:p>
        </w:tc>
        <w:tc>
          <w:tcPr>
            <w:tcW w:w="360" w:type="dxa"/>
            <w:vAlign w:val="center"/>
          </w:tcPr>
          <w:p w14:paraId="46B7E176" w14:textId="77777777" w:rsidR="003110C3" w:rsidRPr="00494162" w:rsidRDefault="003110C3" w:rsidP="003110C3">
            <w:pPr>
              <w:jc w:val="center"/>
            </w:pPr>
            <w:r w:rsidRPr="00494162">
              <w:t>J</w:t>
            </w:r>
          </w:p>
        </w:tc>
        <w:tc>
          <w:tcPr>
            <w:tcW w:w="360" w:type="dxa"/>
            <w:vAlign w:val="center"/>
          </w:tcPr>
          <w:p w14:paraId="1751421D" w14:textId="77777777" w:rsidR="003110C3" w:rsidRPr="00494162" w:rsidRDefault="003110C3" w:rsidP="003110C3">
            <w:pPr>
              <w:jc w:val="center"/>
            </w:pPr>
            <w:r w:rsidRPr="00494162">
              <w:t>K</w:t>
            </w:r>
          </w:p>
        </w:tc>
        <w:tc>
          <w:tcPr>
            <w:tcW w:w="360" w:type="dxa"/>
            <w:vAlign w:val="center"/>
          </w:tcPr>
          <w:p w14:paraId="236208A3" w14:textId="77777777" w:rsidR="003110C3" w:rsidRPr="00494162" w:rsidRDefault="003110C3" w:rsidP="003110C3">
            <w:pPr>
              <w:jc w:val="center"/>
            </w:pPr>
            <w:r w:rsidRPr="00494162">
              <w:t>L</w:t>
            </w:r>
          </w:p>
        </w:tc>
        <w:tc>
          <w:tcPr>
            <w:tcW w:w="360" w:type="dxa"/>
            <w:vAlign w:val="center"/>
          </w:tcPr>
          <w:p w14:paraId="02F20E3D" w14:textId="77777777" w:rsidR="003110C3" w:rsidRPr="00494162" w:rsidRDefault="003110C3" w:rsidP="003110C3">
            <w:pPr>
              <w:jc w:val="center"/>
            </w:pPr>
            <w:r w:rsidRPr="00494162">
              <w:t>M</w:t>
            </w:r>
          </w:p>
        </w:tc>
        <w:tc>
          <w:tcPr>
            <w:tcW w:w="360" w:type="dxa"/>
            <w:vAlign w:val="center"/>
          </w:tcPr>
          <w:p w14:paraId="1B18F668" w14:textId="77777777" w:rsidR="003110C3" w:rsidRPr="00494162" w:rsidRDefault="003110C3" w:rsidP="003110C3">
            <w:pPr>
              <w:jc w:val="center"/>
            </w:pPr>
            <w:r w:rsidRPr="00494162">
              <w:t>N</w:t>
            </w:r>
          </w:p>
        </w:tc>
        <w:tc>
          <w:tcPr>
            <w:tcW w:w="360" w:type="dxa"/>
            <w:vAlign w:val="center"/>
          </w:tcPr>
          <w:p w14:paraId="27B1A8C2" w14:textId="77777777" w:rsidR="003110C3" w:rsidRPr="00494162" w:rsidRDefault="003110C3" w:rsidP="003110C3">
            <w:pPr>
              <w:jc w:val="center"/>
            </w:pPr>
            <w:r w:rsidRPr="00494162">
              <w:t>O</w:t>
            </w:r>
          </w:p>
        </w:tc>
        <w:tc>
          <w:tcPr>
            <w:tcW w:w="360" w:type="dxa"/>
            <w:vAlign w:val="center"/>
          </w:tcPr>
          <w:p w14:paraId="65A3F510" w14:textId="77777777" w:rsidR="003110C3" w:rsidRPr="00494162" w:rsidRDefault="003110C3" w:rsidP="003110C3">
            <w:pPr>
              <w:jc w:val="center"/>
            </w:pPr>
            <w:r w:rsidRPr="00494162">
              <w:t>P</w:t>
            </w:r>
          </w:p>
        </w:tc>
        <w:tc>
          <w:tcPr>
            <w:tcW w:w="360" w:type="dxa"/>
            <w:vAlign w:val="center"/>
          </w:tcPr>
          <w:p w14:paraId="5DFD57CE" w14:textId="77777777" w:rsidR="003110C3" w:rsidRPr="00494162" w:rsidRDefault="003110C3" w:rsidP="003110C3">
            <w:pPr>
              <w:jc w:val="center"/>
            </w:pPr>
            <w:r w:rsidRPr="00494162">
              <w:t>Q</w:t>
            </w:r>
          </w:p>
        </w:tc>
        <w:tc>
          <w:tcPr>
            <w:tcW w:w="360" w:type="dxa"/>
            <w:vAlign w:val="center"/>
          </w:tcPr>
          <w:p w14:paraId="5B1E5060" w14:textId="77777777" w:rsidR="003110C3" w:rsidRPr="00494162" w:rsidRDefault="003110C3" w:rsidP="003110C3">
            <w:pPr>
              <w:jc w:val="center"/>
            </w:pPr>
            <w:r w:rsidRPr="00494162">
              <w:t>R</w:t>
            </w:r>
          </w:p>
        </w:tc>
        <w:tc>
          <w:tcPr>
            <w:tcW w:w="360" w:type="dxa"/>
            <w:vAlign w:val="center"/>
          </w:tcPr>
          <w:p w14:paraId="34FE6B36" w14:textId="77777777" w:rsidR="003110C3" w:rsidRPr="00494162" w:rsidRDefault="003110C3" w:rsidP="003110C3">
            <w:pPr>
              <w:jc w:val="center"/>
            </w:pPr>
            <w:r w:rsidRPr="00494162">
              <w:t>S</w:t>
            </w:r>
          </w:p>
        </w:tc>
        <w:tc>
          <w:tcPr>
            <w:tcW w:w="360" w:type="dxa"/>
            <w:vAlign w:val="center"/>
          </w:tcPr>
          <w:p w14:paraId="1F63C585" w14:textId="77777777" w:rsidR="003110C3" w:rsidRPr="00494162" w:rsidRDefault="003110C3" w:rsidP="003110C3">
            <w:pPr>
              <w:jc w:val="center"/>
            </w:pPr>
            <w:r w:rsidRPr="00494162">
              <w:t>T</w:t>
            </w:r>
          </w:p>
        </w:tc>
        <w:tc>
          <w:tcPr>
            <w:tcW w:w="360" w:type="dxa"/>
            <w:vAlign w:val="center"/>
          </w:tcPr>
          <w:p w14:paraId="519D3D0E" w14:textId="77777777" w:rsidR="003110C3" w:rsidRPr="00494162" w:rsidRDefault="003110C3" w:rsidP="003110C3">
            <w:pPr>
              <w:jc w:val="center"/>
            </w:pPr>
            <w:r w:rsidRPr="00494162">
              <w:t>U</w:t>
            </w:r>
          </w:p>
        </w:tc>
        <w:tc>
          <w:tcPr>
            <w:tcW w:w="360" w:type="dxa"/>
            <w:vAlign w:val="center"/>
          </w:tcPr>
          <w:p w14:paraId="183C35B4" w14:textId="77777777" w:rsidR="003110C3" w:rsidRPr="00494162" w:rsidRDefault="003110C3" w:rsidP="003110C3">
            <w:pPr>
              <w:jc w:val="center"/>
            </w:pPr>
            <w:r w:rsidRPr="00494162">
              <w:t>V</w:t>
            </w:r>
          </w:p>
        </w:tc>
        <w:tc>
          <w:tcPr>
            <w:tcW w:w="360" w:type="dxa"/>
            <w:vAlign w:val="center"/>
          </w:tcPr>
          <w:p w14:paraId="58E4F848" w14:textId="77777777" w:rsidR="003110C3" w:rsidRPr="00494162" w:rsidRDefault="003110C3" w:rsidP="003110C3">
            <w:pPr>
              <w:jc w:val="center"/>
            </w:pPr>
            <w:r w:rsidRPr="00494162">
              <w:t>W</w:t>
            </w:r>
          </w:p>
        </w:tc>
        <w:tc>
          <w:tcPr>
            <w:tcW w:w="360" w:type="dxa"/>
            <w:vAlign w:val="center"/>
          </w:tcPr>
          <w:p w14:paraId="6315BD58" w14:textId="77777777" w:rsidR="003110C3" w:rsidRPr="00494162" w:rsidRDefault="003110C3" w:rsidP="003110C3">
            <w:pPr>
              <w:jc w:val="center"/>
            </w:pPr>
            <w:r w:rsidRPr="00494162">
              <w:t>X</w:t>
            </w:r>
          </w:p>
        </w:tc>
        <w:tc>
          <w:tcPr>
            <w:tcW w:w="360" w:type="dxa"/>
            <w:vAlign w:val="center"/>
          </w:tcPr>
          <w:p w14:paraId="540DB4FB" w14:textId="77777777" w:rsidR="003110C3" w:rsidRPr="00494162" w:rsidRDefault="003110C3" w:rsidP="003110C3">
            <w:pPr>
              <w:jc w:val="center"/>
            </w:pPr>
            <w:r w:rsidRPr="00494162">
              <w:t>Y</w:t>
            </w:r>
          </w:p>
        </w:tc>
        <w:tc>
          <w:tcPr>
            <w:tcW w:w="360" w:type="dxa"/>
            <w:vAlign w:val="center"/>
          </w:tcPr>
          <w:p w14:paraId="2CE4DD1F" w14:textId="77777777" w:rsidR="003110C3" w:rsidRPr="00494162" w:rsidRDefault="003110C3" w:rsidP="003110C3">
            <w:pPr>
              <w:jc w:val="center"/>
            </w:pPr>
            <w:r w:rsidRPr="00494162">
              <w:t>Z</w:t>
            </w:r>
          </w:p>
        </w:tc>
      </w:tr>
    </w:tbl>
    <w:p w14:paraId="22658787" w14:textId="77777777" w:rsidR="0031628D" w:rsidRDefault="0031628D" w:rsidP="004311A1">
      <w:pPr>
        <w:pStyle w:val="ekvgrundtexthalbe"/>
        <w:spacing w:line="20" w:lineRule="exact"/>
      </w:pPr>
    </w:p>
    <w:sectPr w:rsidR="0031628D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12087" w14:textId="77777777" w:rsidR="009E3F92" w:rsidRDefault="009E3F92" w:rsidP="003C599D">
      <w:pPr>
        <w:spacing w:line="240" w:lineRule="auto"/>
      </w:pPr>
      <w:r>
        <w:separator/>
      </w:r>
    </w:p>
  </w:endnote>
  <w:endnote w:type="continuationSeparator" w:id="0">
    <w:p w14:paraId="1231D49C" w14:textId="77777777" w:rsidR="009E3F92" w:rsidRDefault="009E3F9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5368ADED" w14:textId="77777777" w:rsidTr="006B2D23">
      <w:trPr>
        <w:trHeight w:hRule="exact" w:val="680"/>
      </w:trPr>
      <w:tc>
        <w:tcPr>
          <w:tcW w:w="1131" w:type="dxa"/>
          <w:noWrap/>
        </w:tcPr>
        <w:p w14:paraId="71AC3CD0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70F3356" wp14:editId="1D315F95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77A5F969" w14:textId="01518BF1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E425D2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247B979A" w14:textId="12587E67" w:rsidR="00E425D2" w:rsidRDefault="00E425D2" w:rsidP="00E425D2">
          <w:pPr>
            <w:pStyle w:val="ekvquelle"/>
            <w:rPr>
              <w:b/>
              <w:bCs/>
            </w:rPr>
          </w:pPr>
          <w:r w:rsidRPr="007C4C9F">
            <w:rPr>
              <w:b/>
              <w:bCs/>
            </w:rPr>
            <w:t>Abbildung</w:t>
          </w:r>
          <w:r w:rsidR="00F82A2B">
            <w:rPr>
              <w:b/>
              <w:bCs/>
            </w:rPr>
            <w:t>en</w:t>
          </w:r>
          <w:r w:rsidRPr="00CA2114">
            <w:rPr>
              <w:b/>
              <w:bCs/>
            </w:rPr>
            <w:t>:</w:t>
          </w:r>
          <w:r>
            <w:t xml:space="preserve"> </w:t>
          </w:r>
          <w:r w:rsidR="00726592">
            <w:t xml:space="preserve">Friederike Ablang, Berlin 1; </w:t>
          </w:r>
          <w:r>
            <w:t>Carmen Hochmann, Gütersloh</w:t>
          </w:r>
          <w:r w:rsidR="00726592">
            <w:t>, 2</w:t>
          </w:r>
          <w:r>
            <w:t xml:space="preserve"> </w:t>
          </w:r>
        </w:p>
        <w:p w14:paraId="785BC34D" w14:textId="11D714CE" w:rsidR="00193A18" w:rsidRPr="00E425D2" w:rsidRDefault="007C4C9F" w:rsidP="00E425D2">
          <w:pPr>
            <w:pStyle w:val="ekvquelle"/>
            <w:rPr>
              <w:b/>
              <w:bCs/>
            </w:rPr>
          </w:pPr>
          <w:r w:rsidRPr="007C4C9F">
            <w:rPr>
              <w:b/>
              <w:bCs/>
            </w:rPr>
            <w:t>Text</w:t>
          </w:r>
          <w:r w:rsidR="00D35CCE" w:rsidRPr="00CA2114">
            <w:rPr>
              <w:b/>
              <w:bCs/>
            </w:rPr>
            <w:t>:</w:t>
          </w:r>
          <w:r w:rsidR="00D35CCE">
            <w:t xml:space="preserve"> </w:t>
          </w:r>
          <w:r w:rsidR="0031628D">
            <w:t>Britta Seepe-Smit</w:t>
          </w:r>
          <w:r w:rsidR="00E425D2">
            <w:t xml:space="preserve">; </w:t>
          </w:r>
          <w:r w:rsidR="0031628D">
            <w:t xml:space="preserve">Sabrina Stäwen </w:t>
          </w:r>
        </w:p>
      </w:tc>
      <w:tc>
        <w:tcPr>
          <w:tcW w:w="397" w:type="dxa"/>
        </w:tcPr>
        <w:p w14:paraId="736060A6" w14:textId="77777777" w:rsidR="00193A18" w:rsidRPr="00913892" w:rsidRDefault="00193A18" w:rsidP="00913892">
          <w:pPr>
            <w:pStyle w:val="ekvpagina"/>
          </w:pPr>
        </w:p>
      </w:tc>
    </w:tr>
  </w:tbl>
  <w:p w14:paraId="71E52D0B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95B58" w14:textId="77777777" w:rsidR="009E3F92" w:rsidRDefault="009E3F92" w:rsidP="003C599D">
      <w:pPr>
        <w:spacing w:line="240" w:lineRule="auto"/>
      </w:pPr>
      <w:r>
        <w:separator/>
      </w:r>
    </w:p>
  </w:footnote>
  <w:footnote w:type="continuationSeparator" w:id="0">
    <w:p w14:paraId="62F490D4" w14:textId="77777777" w:rsidR="009E3F92" w:rsidRDefault="009E3F92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7CE3"/>
    <w:rsid w:val="00090AB2"/>
    <w:rsid w:val="000928AA"/>
    <w:rsid w:val="00092E87"/>
    <w:rsid w:val="000939F5"/>
    <w:rsid w:val="00094F01"/>
    <w:rsid w:val="000B098D"/>
    <w:rsid w:val="000B105F"/>
    <w:rsid w:val="000B3D67"/>
    <w:rsid w:val="000B7BD3"/>
    <w:rsid w:val="000C11E0"/>
    <w:rsid w:val="000C5E93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24062"/>
    <w:rsid w:val="00127C41"/>
    <w:rsid w:val="0013113E"/>
    <w:rsid w:val="00131417"/>
    <w:rsid w:val="00140F30"/>
    <w:rsid w:val="001524C9"/>
    <w:rsid w:val="00153B1C"/>
    <w:rsid w:val="00153C26"/>
    <w:rsid w:val="001641FA"/>
    <w:rsid w:val="0016475A"/>
    <w:rsid w:val="00165ECC"/>
    <w:rsid w:val="001676F8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34A0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755E3"/>
    <w:rsid w:val="0028107C"/>
    <w:rsid w:val="00287B24"/>
    <w:rsid w:val="00287DC0"/>
    <w:rsid w:val="00296C88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110C3"/>
    <w:rsid w:val="00313596"/>
    <w:rsid w:val="00313FD8"/>
    <w:rsid w:val="0031412E"/>
    <w:rsid w:val="00315EA9"/>
    <w:rsid w:val="0031628D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2EB6"/>
    <w:rsid w:val="003B5839"/>
    <w:rsid w:val="003B59CC"/>
    <w:rsid w:val="003C32E3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11A1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0EEC"/>
    <w:rsid w:val="0047471A"/>
    <w:rsid w:val="004763D2"/>
    <w:rsid w:val="00483A7A"/>
    <w:rsid w:val="00483D65"/>
    <w:rsid w:val="00486B3D"/>
    <w:rsid w:val="00490692"/>
    <w:rsid w:val="004912A2"/>
    <w:rsid w:val="004925F2"/>
    <w:rsid w:val="004A66C3"/>
    <w:rsid w:val="004A66CF"/>
    <w:rsid w:val="004B4520"/>
    <w:rsid w:val="004B506F"/>
    <w:rsid w:val="004E21C6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D94"/>
    <w:rsid w:val="005B2E46"/>
    <w:rsid w:val="005B3E17"/>
    <w:rsid w:val="005B4A34"/>
    <w:rsid w:val="005B588B"/>
    <w:rsid w:val="005C047C"/>
    <w:rsid w:val="005C0FBD"/>
    <w:rsid w:val="005D301F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E9A"/>
    <w:rsid w:val="00653F68"/>
    <w:rsid w:val="00663F5F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6592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C4C9F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25A3B"/>
    <w:rsid w:val="00936CF0"/>
    <w:rsid w:val="00942106"/>
    <w:rsid w:val="0094260D"/>
    <w:rsid w:val="00942CB1"/>
    <w:rsid w:val="00946121"/>
    <w:rsid w:val="00952B21"/>
    <w:rsid w:val="009554B1"/>
    <w:rsid w:val="009562FF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1B1"/>
    <w:rsid w:val="009B7E8B"/>
    <w:rsid w:val="009C26DF"/>
    <w:rsid w:val="009C2A7B"/>
    <w:rsid w:val="009C3C75"/>
    <w:rsid w:val="009C59FD"/>
    <w:rsid w:val="009C5BF4"/>
    <w:rsid w:val="009E17E1"/>
    <w:rsid w:val="009E3F92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45AD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A7911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7242A"/>
    <w:rsid w:val="00B73B76"/>
    <w:rsid w:val="00B81FF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821"/>
    <w:rsid w:val="00BE507D"/>
    <w:rsid w:val="00BF17F2"/>
    <w:rsid w:val="00C00404"/>
    <w:rsid w:val="00C07775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114"/>
    <w:rsid w:val="00CA5A56"/>
    <w:rsid w:val="00CB27C6"/>
    <w:rsid w:val="00CB463B"/>
    <w:rsid w:val="00CB4C91"/>
    <w:rsid w:val="00CB5B82"/>
    <w:rsid w:val="00CB6060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5CCE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19B7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287B"/>
    <w:rsid w:val="00DF129D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25D2"/>
    <w:rsid w:val="00E43E04"/>
    <w:rsid w:val="00E50799"/>
    <w:rsid w:val="00E62E8A"/>
    <w:rsid w:val="00E63251"/>
    <w:rsid w:val="00E64C42"/>
    <w:rsid w:val="00E678E2"/>
    <w:rsid w:val="00E70C40"/>
    <w:rsid w:val="00E710C7"/>
    <w:rsid w:val="00E95ED3"/>
    <w:rsid w:val="00EA1CAD"/>
    <w:rsid w:val="00EA7542"/>
    <w:rsid w:val="00EB1E38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5048"/>
    <w:rsid w:val="00F6336A"/>
    <w:rsid w:val="00F72065"/>
    <w:rsid w:val="00F81CDB"/>
    <w:rsid w:val="00F82A2B"/>
    <w:rsid w:val="00F84284"/>
    <w:rsid w:val="00F849BE"/>
    <w:rsid w:val="00F94A4B"/>
    <w:rsid w:val="00F94FAE"/>
    <w:rsid w:val="00F95F83"/>
    <w:rsid w:val="00F97AD4"/>
    <w:rsid w:val="00F97B10"/>
    <w:rsid w:val="00FB0917"/>
    <w:rsid w:val="00FB3BCE"/>
    <w:rsid w:val="00FB59FB"/>
    <w:rsid w:val="00FB72A0"/>
    <w:rsid w:val="00FC35C5"/>
    <w:rsid w:val="00FC7DBF"/>
    <w:rsid w:val="00FD17C6"/>
    <w:rsid w:val="00FD47D6"/>
    <w:rsid w:val="00FE4FE6"/>
    <w:rsid w:val="00FF2F14"/>
    <w:rsid w:val="00FF3613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625C9D"/>
  <w15:docId w15:val="{3AFBBEEE-3572-4776-B1BD-555FF297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18</cp:revision>
  <cp:lastPrinted>2016-12-20T14:33:00Z</cp:lastPrinted>
  <dcterms:created xsi:type="dcterms:W3CDTF">2022-08-05T14:03:00Z</dcterms:created>
  <dcterms:modified xsi:type="dcterms:W3CDTF">2022-08-22T09:00:00Z</dcterms:modified>
</cp:coreProperties>
</file>