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63750C" w:rsidRPr="00C172AE" w14:paraId="4103E8B0" w14:textId="77777777" w:rsidTr="001E5C67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D6464F7" w14:textId="77777777" w:rsidR="0063750C" w:rsidRPr="00BF21CC" w:rsidRDefault="0063750C" w:rsidP="001E5C67">
            <w:pPr>
              <w:pageBreakBefore/>
            </w:pPr>
            <w:bookmarkStart w:id="0" w:name="bmStart"/>
            <w:bookmarkEnd w:id="0"/>
          </w:p>
        </w:tc>
        <w:tc>
          <w:tcPr>
            <w:tcW w:w="4186" w:type="dxa"/>
            <w:noWrap/>
            <w:vAlign w:val="bottom"/>
          </w:tcPr>
          <w:p w14:paraId="6F824B7E" w14:textId="77777777" w:rsidR="0063750C" w:rsidRPr="0006258C" w:rsidRDefault="0063750C" w:rsidP="001E5C67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49712F6" w14:textId="77777777" w:rsidR="0063750C" w:rsidRPr="00EA7542" w:rsidRDefault="0063750C" w:rsidP="001E5C67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2BF60AD" w14:textId="77777777" w:rsidR="0063750C" w:rsidRPr="00EA7542" w:rsidRDefault="0063750C" w:rsidP="001E5C67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2ECA9AF" w14:textId="77777777" w:rsidR="0063750C" w:rsidRPr="00EA7542" w:rsidRDefault="0063750C" w:rsidP="001E5C67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C367A70" w14:textId="310C559D" w:rsidR="0063750C" w:rsidRPr="00C172AE" w:rsidRDefault="0063750C" w:rsidP="001E5C67">
            <w:pPr>
              <w:pStyle w:val="ekvkvnummer"/>
            </w:pPr>
            <w:r w:rsidRPr="005446D6">
              <w:t>KV</w:t>
            </w:r>
            <w:r>
              <w:t xml:space="preserve"> 12</w:t>
            </w:r>
          </w:p>
        </w:tc>
      </w:tr>
      <w:tr w:rsidR="0063750C" w:rsidRPr="00BF17F2" w14:paraId="0875FA34" w14:textId="77777777" w:rsidTr="001E5C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4E028526" w14:textId="77777777" w:rsidR="0063750C" w:rsidRPr="00BF17F2" w:rsidRDefault="0063750C" w:rsidP="001E5C67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1BADB25" w14:textId="77777777" w:rsidR="0063750C" w:rsidRPr="00C134EC" w:rsidRDefault="0063750C" w:rsidP="001E5C67">
            <w:pPr>
              <w:pStyle w:val="ekvue1arial"/>
            </w:pPr>
          </w:p>
        </w:tc>
      </w:tr>
    </w:tbl>
    <w:p w14:paraId="45906358" w14:textId="384FE77C" w:rsidR="000738E2" w:rsidRPr="000738E2" w:rsidRDefault="000738E2" w:rsidP="00EE498D">
      <w:pPr>
        <w:pStyle w:val="ekvue1arial"/>
      </w:pPr>
      <w:r w:rsidRPr="00EE498D">
        <w:t>Wörter</w:t>
      </w:r>
      <w:r w:rsidRPr="000738E2">
        <w:t xml:space="preserve"> </w:t>
      </w:r>
      <w:r w:rsidR="008619BA">
        <w:t xml:space="preserve">nach dem </w:t>
      </w:r>
      <w:r w:rsidR="00391F9D" w:rsidRPr="00391F9D">
        <w:t>1. Buchstaben</w:t>
      </w:r>
      <w:r w:rsidRPr="000738E2">
        <w:t xml:space="preserve"> ordnen</w:t>
      </w:r>
    </w:p>
    <w:p w14:paraId="2A2F3F7B" w14:textId="77777777" w:rsidR="005B4A34" w:rsidRDefault="005B4A34" w:rsidP="005B4A34"/>
    <w:p w14:paraId="71A31C3C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197F1FBD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516E56" wp14:editId="1402956A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458A" w14:textId="3126C53C" w:rsidR="005B4A34" w:rsidRDefault="00E32800" w:rsidP="005B4A34">
      <w:r w:rsidRPr="00AF721F">
        <w:rPr>
          <w:rStyle w:val="ekvarbeitsanweisungdeutsch"/>
        </w:rPr>
        <w:t>Markiere</w:t>
      </w:r>
      <w:r>
        <w:t xml:space="preserve"> </w:t>
      </w:r>
      <w:r w:rsidR="001D6725">
        <w:t xml:space="preserve">je Wort </w:t>
      </w:r>
      <w:r>
        <w:t>den</w:t>
      </w:r>
      <w:r w:rsidR="00AE6C66" w:rsidRPr="00AE6C66">
        <w:t xml:space="preserve"> </w:t>
      </w:r>
      <w:r w:rsidR="00AE6C66" w:rsidRPr="00E32800">
        <w:rPr>
          <w:b/>
          <w:bCs/>
        </w:rPr>
        <w:t>Anfangsbuchstaben</w:t>
      </w:r>
      <w:r>
        <w:t>. Schreibe ihn darunter</w:t>
      </w:r>
      <w:r w:rsidR="00AE6C66" w:rsidRPr="00AE6C66">
        <w:t xml:space="preserve"> in</w:t>
      </w:r>
      <w:r>
        <w:t xml:space="preserve">s </w:t>
      </w:r>
      <w:r w:rsidR="00AE6C66" w:rsidRPr="00AE6C66">
        <w:t>Kästche</w:t>
      </w:r>
      <w:r w:rsidR="001D6725">
        <w:t>n</w:t>
      </w:r>
      <w:r w:rsidR="00AE6C66" w:rsidRPr="00AE6C66">
        <w:t>.</w:t>
      </w:r>
    </w:p>
    <w:p w14:paraId="652EF59A" w14:textId="0A5699B8" w:rsidR="005B4A34" w:rsidRDefault="005B4A34" w:rsidP="00A97658"/>
    <w:p w14:paraId="35C35EDE" w14:textId="55584728" w:rsidR="0067770B" w:rsidRPr="00D6081D" w:rsidRDefault="0067770B" w:rsidP="0067770B">
      <w:pPr>
        <w:pStyle w:val="ekvgrundtexthalbe"/>
      </w:pPr>
    </w:p>
    <w:p w14:paraId="5590F78D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7E3E46AC" w14:textId="77777777" w:rsidR="00A97658" w:rsidRPr="00287B24" w:rsidRDefault="00A97658" w:rsidP="00A9765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62A4300" wp14:editId="667BE824">
            <wp:extent cx="288290" cy="288290"/>
            <wp:effectExtent l="0" t="0" r="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7DA6A" w14:textId="57684CBD" w:rsidR="007344E5" w:rsidRDefault="00AE6C66" w:rsidP="005B4A34">
      <w:r w:rsidRPr="00AE6C66">
        <w:t xml:space="preserve">Schneide die </w:t>
      </w:r>
      <w:r w:rsidR="00CF08A8">
        <w:t>Karten</w:t>
      </w:r>
      <w:r w:rsidRPr="00AE6C66">
        <w:t xml:space="preserve"> aus.</w:t>
      </w:r>
    </w:p>
    <w:p w14:paraId="000FD2E7" w14:textId="34BCF9E2" w:rsidR="005B4A34" w:rsidRDefault="00A97658" w:rsidP="005B4A34">
      <w:r w:rsidRPr="00A97658">
        <w:t xml:space="preserve">Vermische sie erst und ordne sie dann nach dem </w:t>
      </w:r>
      <w:r w:rsidR="00A2094E">
        <w:t>Alphabet</w:t>
      </w:r>
      <w:r>
        <w:t>.</w:t>
      </w:r>
    </w:p>
    <w:p w14:paraId="68DC8DF8" w14:textId="69FDDF59" w:rsidR="005B4A34" w:rsidRDefault="005B4A34" w:rsidP="00A97658"/>
    <w:p w14:paraId="3DB02D7D" w14:textId="0FB208EC" w:rsidR="0067770B" w:rsidRDefault="0067770B" w:rsidP="0067770B">
      <w:pPr>
        <w:pStyle w:val="ekvgrundtexthalbe"/>
      </w:pPr>
    </w:p>
    <w:p w14:paraId="703F42ED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45F76426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19E90F7" wp14:editId="1B2703C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9EEEE" w14:textId="6584FA90" w:rsidR="00AE6C66" w:rsidRDefault="00337C1F" w:rsidP="00AE6C66">
      <w:r>
        <w:rPr>
          <w:lang w:eastAsia="de-DE"/>
        </w:rPr>
        <w:drawing>
          <wp:anchor distT="0" distB="0" distL="114300" distR="114300" simplePos="0" relativeHeight="251660800" behindDoc="0" locked="0" layoutInCell="1" allowOverlap="1" wp14:anchorId="5221E4DB" wp14:editId="398D42DA">
            <wp:simplePos x="0" y="0"/>
            <wp:positionH relativeFrom="column">
              <wp:posOffset>-721995</wp:posOffset>
            </wp:positionH>
            <wp:positionV relativeFrom="paragraph">
              <wp:posOffset>234933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C66">
        <w:t xml:space="preserve">Schreibe die Wörter </w:t>
      </w:r>
      <w:r w:rsidR="00AE6C66" w:rsidRPr="00A97658">
        <w:rPr>
          <w:b/>
          <w:bCs/>
        </w:rPr>
        <w:t xml:space="preserve">nach dem </w:t>
      </w:r>
      <w:r w:rsidR="00887D1F">
        <w:rPr>
          <w:b/>
          <w:bCs/>
        </w:rPr>
        <w:t>Alphabet</w:t>
      </w:r>
      <w:r w:rsidR="00AE6C66" w:rsidRPr="00A97658">
        <w:rPr>
          <w:b/>
          <w:bCs/>
        </w:rPr>
        <w:t xml:space="preserve"> geordnet</w:t>
      </w:r>
      <w:r w:rsidR="00AE6C66">
        <w:t xml:space="preserve"> auf. </w:t>
      </w:r>
    </w:p>
    <w:p w14:paraId="362B4016" w14:textId="1CC15903" w:rsidR="000820E7" w:rsidRDefault="00AE6C66" w:rsidP="000820E7">
      <w:r>
        <w:t xml:space="preserve">Markiere </w:t>
      </w:r>
      <w:r w:rsidR="001D6725">
        <w:t>je Wort den</w:t>
      </w:r>
      <w:r>
        <w:t xml:space="preserve"> Anfangsbuchstaben.</w:t>
      </w:r>
      <w:r w:rsidR="00391F9D">
        <w:t xml:space="preserve"> </w:t>
      </w:r>
    </w:p>
    <w:p w14:paraId="62194898" w14:textId="580E5DBE" w:rsidR="00AE6C66" w:rsidRDefault="00CE7F16" w:rsidP="007344E5">
      <w:r>
        <w:drawing>
          <wp:anchor distT="0" distB="0" distL="114300" distR="114300" simplePos="0" relativeHeight="251662848" behindDoc="0" locked="0" layoutInCell="1" allowOverlap="1" wp14:anchorId="28212E06" wp14:editId="39E48009">
            <wp:simplePos x="0" y="0"/>
            <wp:positionH relativeFrom="column">
              <wp:posOffset>5998845</wp:posOffset>
            </wp:positionH>
            <wp:positionV relativeFrom="paragraph">
              <wp:posOffset>4670894</wp:posOffset>
            </wp:positionV>
            <wp:extent cx="191135" cy="156210"/>
            <wp:effectExtent l="0" t="0" r="0" b="0"/>
            <wp:wrapNone/>
            <wp:docPr id="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872" behindDoc="0" locked="0" layoutInCell="1" allowOverlap="1" wp14:anchorId="783B67CD" wp14:editId="67065ACA">
            <wp:simplePos x="0" y="0"/>
            <wp:positionH relativeFrom="column">
              <wp:posOffset>5991860</wp:posOffset>
            </wp:positionH>
            <wp:positionV relativeFrom="paragraph">
              <wp:posOffset>3159594</wp:posOffset>
            </wp:positionV>
            <wp:extent cx="191135" cy="156210"/>
            <wp:effectExtent l="0" t="0" r="0" b="0"/>
            <wp:wrapNone/>
            <wp:docPr id="4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62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896" behindDoc="0" locked="0" layoutInCell="1" allowOverlap="1" wp14:anchorId="4A14D436" wp14:editId="5785D817">
            <wp:simplePos x="0" y="0"/>
            <wp:positionH relativeFrom="column">
              <wp:posOffset>5984240</wp:posOffset>
            </wp:positionH>
            <wp:positionV relativeFrom="paragraph">
              <wp:posOffset>1636229</wp:posOffset>
            </wp:positionV>
            <wp:extent cx="191135" cy="156210"/>
            <wp:effectExtent l="0" t="0" r="0" b="0"/>
            <wp:wrapNone/>
            <wp:docPr id="4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62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920" behindDoc="0" locked="0" layoutInCell="1" allowOverlap="1" wp14:anchorId="0BD81DAB" wp14:editId="35D8877A">
            <wp:simplePos x="0" y="0"/>
            <wp:positionH relativeFrom="column">
              <wp:posOffset>5991860</wp:posOffset>
            </wp:positionH>
            <wp:positionV relativeFrom="paragraph">
              <wp:posOffset>135089</wp:posOffset>
            </wp:positionV>
            <wp:extent cx="191135" cy="156210"/>
            <wp:effectExtent l="0" t="0" r="0" b="0"/>
            <wp:wrapNone/>
            <wp:docPr id="4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824" behindDoc="0" locked="0" layoutInCell="1" allowOverlap="1" wp14:anchorId="497EC735" wp14:editId="3A2F1412">
            <wp:simplePos x="0" y="0"/>
            <wp:positionH relativeFrom="column">
              <wp:posOffset>5991908</wp:posOffset>
            </wp:positionH>
            <wp:positionV relativeFrom="paragraph">
              <wp:posOffset>6199667</wp:posOffset>
            </wp:positionV>
            <wp:extent cx="191602" cy="156842"/>
            <wp:effectExtent l="0" t="0" r="0" b="0"/>
            <wp:wrapNone/>
            <wp:docPr id="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02" cy="15684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Formatvorlage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170" w:type="dxa"/>
          <w:right w:w="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8"/>
        <w:gridCol w:w="2338"/>
      </w:tblGrid>
      <w:tr w:rsidR="00234BBA" w:rsidRPr="00391F9D" w14:paraId="4FAD8598" w14:textId="77777777" w:rsidTr="00CC0406">
        <w:trPr>
          <w:trHeight w:val="2211"/>
        </w:trPr>
        <w:tc>
          <w:tcPr>
            <w:tcW w:w="2337" w:type="dxa"/>
            <w:vAlign w:val="bottom"/>
          </w:tcPr>
          <w:p w14:paraId="7F02D4AB" w14:textId="54EED3DA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8512" behindDoc="0" locked="0" layoutInCell="1" allowOverlap="1" wp14:anchorId="68A20925" wp14:editId="1B15F368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-447675</wp:posOffset>
                  </wp:positionV>
                  <wp:extent cx="886460" cy="518795"/>
                  <wp:effectExtent l="0" t="0" r="8890" b="0"/>
                  <wp:wrapNone/>
                  <wp:docPr id="10" name="Grafik 10" descr="S574300462_Bus_2_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 rotWithShape="1">
                          <a:blip r:embed="rId11"/>
                          <a:srcRect l="9030"/>
                          <a:stretch/>
                        </pic:blipFill>
                        <pic:spPr bwMode="auto">
                          <a:xfrm>
                            <a:off x="0" y="0"/>
                            <a:ext cx="886460" cy="5187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FFEE98" w14:textId="779A1ECF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sz w:val="28"/>
                <w:szCs w:val="28"/>
                <w:highlight w:val="lightGray"/>
              </w:rPr>
              <w:t>B</w:t>
            </w:r>
            <w:r w:rsidRPr="00391F9D">
              <w:rPr>
                <w:rFonts w:cs="Arial"/>
                <w:sz w:val="28"/>
                <w:szCs w:val="28"/>
              </w:rPr>
              <w:t>us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AA0025D" w14:textId="77777777" w:rsidTr="00112CB1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4B710A2B" w14:textId="2D7C94B3" w:rsidR="00234BBA" w:rsidRPr="00391F9D" w:rsidRDefault="00234BBA" w:rsidP="0040062D">
                  <w:pPr>
                    <w:spacing w:line="240" w:lineRule="auto"/>
                    <w:jc w:val="center"/>
                    <w:rPr>
                      <w:rStyle w:val="ekvlsung"/>
                      <w:sz w:val="36"/>
                      <w:szCs w:val="36"/>
                    </w:rPr>
                  </w:pPr>
                  <w:r w:rsidRPr="00391F9D">
                    <w:rPr>
                      <w:rStyle w:val="ekvlsung"/>
                      <w:sz w:val="36"/>
                      <w:szCs w:val="36"/>
                    </w:rPr>
                    <w:t>B</w:t>
                  </w:r>
                </w:p>
              </w:tc>
            </w:tr>
          </w:tbl>
          <w:p w14:paraId="277D8405" w14:textId="2973B901" w:rsidR="00CC0406" w:rsidRPr="00391F9D" w:rsidRDefault="00CC0406" w:rsidP="00234BBA">
            <w:pPr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153E777B" w14:textId="29D28C15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0560" behindDoc="0" locked="0" layoutInCell="1" allowOverlap="1" wp14:anchorId="67CC899D" wp14:editId="055BC878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-543560</wp:posOffset>
                  </wp:positionV>
                  <wp:extent cx="403225" cy="574040"/>
                  <wp:effectExtent l="0" t="0" r="0" b="0"/>
                  <wp:wrapNone/>
                  <wp:docPr id="12" name="Grafik 12" descr="S574300462_Eis_2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" cy="57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3F1D4E" w14:textId="3D7226A7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Eis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5EF1CD7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3A540FCE" w14:textId="00589423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01323721" w14:textId="02DA5513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7E79AA5A" w14:textId="0BB115CC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5440" behindDoc="0" locked="0" layoutInCell="1" allowOverlap="1" wp14:anchorId="3236FA35" wp14:editId="2D265067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-503555</wp:posOffset>
                  </wp:positionV>
                  <wp:extent cx="433705" cy="599440"/>
                  <wp:effectExtent l="0" t="0" r="4445" b="0"/>
                  <wp:wrapNone/>
                  <wp:docPr id="6" name="Grafik 6" descr="S574300452_Leiter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05" cy="59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51A60C" w14:textId="04705CED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Leiter</w:t>
            </w:r>
            <w:bookmarkStart w:id="1" w:name="_GoBack"/>
            <w:bookmarkEnd w:id="1"/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E88799C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7D5C0714" w14:textId="7103E6BC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64AE2C83" w14:textId="1FC05D62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08EE8B70" w14:textId="26F6DF67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2608" behindDoc="0" locked="0" layoutInCell="1" allowOverlap="1" wp14:anchorId="785A63A6" wp14:editId="31E74AB9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-512445</wp:posOffset>
                  </wp:positionV>
                  <wp:extent cx="398780" cy="584200"/>
                  <wp:effectExtent l="0" t="0" r="1270" b="6350"/>
                  <wp:wrapNone/>
                  <wp:docPr id="14" name="Grafik 14" descr="S574300462_Ohr-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80" cy="58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4115DC" w14:textId="6D0C4865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Ohr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AB445E6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EF07B3A" w14:textId="7FF58DDB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00EA5CA1" w14:textId="796172FC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234BBA" w:rsidRPr="00391F9D" w14:paraId="38217925" w14:textId="77777777" w:rsidTr="00CC0406">
        <w:trPr>
          <w:trHeight w:val="2211"/>
        </w:trPr>
        <w:tc>
          <w:tcPr>
            <w:tcW w:w="2337" w:type="dxa"/>
            <w:vAlign w:val="bottom"/>
          </w:tcPr>
          <w:p w14:paraId="4EEAFB6C" w14:textId="45987B3F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4656" behindDoc="0" locked="0" layoutInCell="1" allowOverlap="1" wp14:anchorId="534916E5" wp14:editId="17171990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-497840</wp:posOffset>
                  </wp:positionV>
                  <wp:extent cx="480060" cy="528955"/>
                  <wp:effectExtent l="0" t="0" r="0" b="4445"/>
                  <wp:wrapNone/>
                  <wp:docPr id="22" name="Grafik 22" descr="S574300492_32_Gloc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060" cy="528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C49C12" w14:textId="257E4025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Glocke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6C5C6939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02A418EA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303DB3F6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4A2D9F56" w14:textId="50C2620C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4416" behindDoc="0" locked="0" layoutInCell="1" allowOverlap="1" wp14:anchorId="7B5AF554" wp14:editId="7B3C26EF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-498475</wp:posOffset>
                  </wp:positionV>
                  <wp:extent cx="450850" cy="476885"/>
                  <wp:effectExtent l="0" t="0" r="6350" b="0"/>
                  <wp:wrapNone/>
                  <wp:docPr id="4" name="Grafik 4" descr="S574300452_Apfel_klein_sw_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D64AB1" w14:textId="6BD3C5ED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Apfel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5EF4053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0CFC4BA9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06839742" w14:textId="0EFF2EBA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014E700F" w14:textId="3753CD4F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7728" behindDoc="0" locked="0" layoutInCell="1" allowOverlap="1" wp14:anchorId="0AF0C47F" wp14:editId="36FEC28E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-495935</wp:posOffset>
                  </wp:positionV>
                  <wp:extent cx="387350" cy="578485"/>
                  <wp:effectExtent l="0" t="0" r="0" b="0"/>
                  <wp:wrapNone/>
                  <wp:docPr id="29" name="Grafik 29" descr="S574310509_Kleid_1c-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35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321CD8" w14:textId="593A45DC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Kleid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92E06AA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7894BCE" w14:textId="68285582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05C276A9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104EEF24" w14:textId="386140CB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3632" behindDoc="0" locked="0" layoutInCell="1" allowOverlap="1" wp14:anchorId="00B16F68" wp14:editId="667A85FE">
                  <wp:simplePos x="0" y="0"/>
                  <wp:positionH relativeFrom="column">
                    <wp:posOffset>485140</wp:posOffset>
                  </wp:positionH>
                  <wp:positionV relativeFrom="paragraph">
                    <wp:posOffset>-513080</wp:posOffset>
                  </wp:positionV>
                  <wp:extent cx="502285" cy="597535"/>
                  <wp:effectExtent l="0" t="0" r="0" b="0"/>
                  <wp:wrapNone/>
                  <wp:docPr id="15" name="Grafik 15" descr="S574300491_Roboter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85" cy="5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C569A3" w14:textId="7DB1D189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Roboter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5AED4F2A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772672F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5D02D6F9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234BBA" w:rsidRPr="00391F9D" w14:paraId="08CB7B68" w14:textId="77777777" w:rsidTr="00CC0406">
        <w:trPr>
          <w:trHeight w:val="2211"/>
        </w:trPr>
        <w:tc>
          <w:tcPr>
            <w:tcW w:w="2337" w:type="dxa"/>
            <w:vAlign w:val="bottom"/>
          </w:tcPr>
          <w:p w14:paraId="7731490B" w14:textId="54286B19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7488" behindDoc="0" locked="0" layoutInCell="1" allowOverlap="1" wp14:anchorId="438600B8" wp14:editId="75DB66F2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-473710</wp:posOffset>
                  </wp:positionV>
                  <wp:extent cx="640080" cy="487680"/>
                  <wp:effectExtent l="0" t="0" r="7620" b="7620"/>
                  <wp:wrapNone/>
                  <wp:docPr id="8" name="Grafik 8" descr="S574300454_Pinsel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" cy="48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694D2F" w14:textId="17E19241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Pinsel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17C37100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1BC2B5C1" w14:textId="344E0BB9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3FD2D635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1670747E" w14:textId="10AADBDD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5680" behindDoc="0" locked="0" layoutInCell="1" allowOverlap="1" wp14:anchorId="56F1C90E" wp14:editId="3580C1BA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-551180</wp:posOffset>
                  </wp:positionV>
                  <wp:extent cx="572770" cy="621030"/>
                  <wp:effectExtent l="0" t="0" r="0" b="7620"/>
                  <wp:wrapNone/>
                  <wp:docPr id="25" name="Grafik 25" descr="S574300492_Zwerg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77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3B74BC" w14:textId="2E832A81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Zwerg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3AE4C143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74FA2184" w14:textId="6DF80F6C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74D6E800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738F3ED5" w14:textId="7471103F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9776" behindDoc="0" locked="0" layoutInCell="1" allowOverlap="1" wp14:anchorId="7E53542B" wp14:editId="2794D2BD">
                  <wp:simplePos x="0" y="0"/>
                  <wp:positionH relativeFrom="column">
                    <wp:posOffset>534035</wp:posOffset>
                  </wp:positionH>
                  <wp:positionV relativeFrom="paragraph">
                    <wp:posOffset>-408305</wp:posOffset>
                  </wp:positionV>
                  <wp:extent cx="473710" cy="423545"/>
                  <wp:effectExtent l="0" t="0" r="2540" b="0"/>
                  <wp:wrapNone/>
                  <wp:docPr id="32" name="Grafik 32" descr="S574310557_Wuerfel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710" cy="423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FF50C9" w14:textId="114893F9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Würfel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11E17981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0CADF33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11FEF267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7CA61728" w14:textId="1D5ECAB5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1584" behindDoc="0" locked="0" layoutInCell="1" allowOverlap="1" wp14:anchorId="07F82F1F" wp14:editId="02E37144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-530860</wp:posOffset>
                  </wp:positionV>
                  <wp:extent cx="751840" cy="601980"/>
                  <wp:effectExtent l="0" t="0" r="0" b="7620"/>
                  <wp:wrapNone/>
                  <wp:docPr id="13" name="Grafik 13" descr="S574300462_Foto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840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3A2F64" w14:textId="7F98D986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Foto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64D3B490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6390723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28C2D2E7" w14:textId="5F1EE5D0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234BBA" w:rsidRPr="00391F9D" w14:paraId="5578FADC" w14:textId="77777777" w:rsidTr="00CC0406">
        <w:trPr>
          <w:trHeight w:val="2211"/>
        </w:trPr>
        <w:tc>
          <w:tcPr>
            <w:tcW w:w="2337" w:type="dxa"/>
            <w:vAlign w:val="bottom"/>
          </w:tcPr>
          <w:p w14:paraId="0149F065" w14:textId="1D6866E3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6704" behindDoc="0" locked="0" layoutInCell="1" allowOverlap="1" wp14:anchorId="02A4493E" wp14:editId="35D925AC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-422910</wp:posOffset>
                  </wp:positionV>
                  <wp:extent cx="818515" cy="494030"/>
                  <wp:effectExtent l="0" t="0" r="635" b="1270"/>
                  <wp:wrapNone/>
                  <wp:docPr id="28" name="Grafik 28" descr="S574310504_Hut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515" cy="49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ABCB1B" w14:textId="5746079C" w:rsidR="00234BBA" w:rsidRPr="00391F9D" w:rsidRDefault="00C16F87" w:rsidP="00234BBA">
            <w:pPr>
              <w:spacing w:before="80" w:after="80" w:line="240" w:lineRule="auto"/>
              <w:jc w:val="center"/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</w:pPr>
            <w:r w:rsidRPr="00391F9D">
              <w:rPr>
                <w:rFonts w:cs="Arial"/>
                <w:sz w:val="28"/>
                <w:szCs w:val="28"/>
              </w:rPr>
              <w:t>H</w:t>
            </w:r>
            <w:r w:rsidR="00234BBA" w:rsidRPr="00391F9D"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  <w:t>ut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D4BBF15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139B7106" w14:textId="22EC5268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6DEE798B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70B9BF6E" w14:textId="1D4DF6B8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6464" behindDoc="0" locked="0" layoutInCell="1" allowOverlap="1" wp14:anchorId="6FC09E38" wp14:editId="6792D858">
                  <wp:simplePos x="0" y="0"/>
                  <wp:positionH relativeFrom="column">
                    <wp:posOffset>603885</wp:posOffset>
                  </wp:positionH>
                  <wp:positionV relativeFrom="paragraph">
                    <wp:posOffset>-464185</wp:posOffset>
                  </wp:positionV>
                  <wp:extent cx="407670" cy="534035"/>
                  <wp:effectExtent l="0" t="0" r="0" b="0"/>
                  <wp:wrapNone/>
                  <wp:docPr id="7" name="Grafik 7" descr="S574300452_Spiegel_klein_sw-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70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67B575" w14:textId="5ABA68BA" w:rsidR="00234BBA" w:rsidRPr="00391F9D" w:rsidRDefault="00C16F87" w:rsidP="00234BBA">
            <w:pPr>
              <w:spacing w:before="80" w:after="80" w:line="240" w:lineRule="auto"/>
              <w:jc w:val="center"/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</w:pPr>
            <w:r w:rsidRPr="00391F9D">
              <w:rPr>
                <w:rFonts w:cs="Arial"/>
                <w:sz w:val="28"/>
                <w:szCs w:val="28"/>
              </w:rPr>
              <w:t>S</w:t>
            </w:r>
            <w:r w:rsidR="00234BBA" w:rsidRPr="00391F9D"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  <w:t>piegel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05FF1439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28D4C7BB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25B78688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0CB0CF40" w14:textId="62938B0E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49536" behindDoc="0" locked="0" layoutInCell="1" allowOverlap="1" wp14:anchorId="50E8553D" wp14:editId="636B8BDC">
                  <wp:simplePos x="0" y="0"/>
                  <wp:positionH relativeFrom="column">
                    <wp:posOffset>538480</wp:posOffset>
                  </wp:positionH>
                  <wp:positionV relativeFrom="paragraph">
                    <wp:posOffset>-457835</wp:posOffset>
                  </wp:positionV>
                  <wp:extent cx="588645" cy="544830"/>
                  <wp:effectExtent l="0" t="0" r="1905" b="7620"/>
                  <wp:wrapNone/>
                  <wp:docPr id="11" name="Grafik 11" descr="S574300462_Dos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574BA0" w14:textId="5C545033" w:rsidR="00234BBA" w:rsidRPr="00391F9D" w:rsidRDefault="00234BBA" w:rsidP="00234BBA">
            <w:pPr>
              <w:spacing w:before="80" w:after="8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391F9D">
              <w:rPr>
                <w:rFonts w:cs="Arial"/>
                <w:sz w:val="28"/>
                <w:szCs w:val="28"/>
              </w:rPr>
              <w:t>Dose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A304B93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5DFCE6D4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39D02A35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38" w:type="dxa"/>
            <w:vAlign w:val="bottom"/>
          </w:tcPr>
          <w:p w14:paraId="01F00B00" w14:textId="78FA644D" w:rsidR="00234BBA" w:rsidRPr="00391F9D" w:rsidRDefault="00AC5020" w:rsidP="00234BBA">
            <w:pPr>
              <w:pStyle w:val="ekvgrundtexthalbe"/>
              <w:jc w:val="center"/>
              <w:rPr>
                <w:rFonts w:cs="Arial"/>
                <w:sz w:val="28"/>
                <w:szCs w:val="28"/>
              </w:rPr>
            </w:pPr>
            <w:r w:rsidRPr="00391F9D">
              <w:drawing>
                <wp:anchor distT="0" distB="0" distL="114300" distR="114300" simplePos="0" relativeHeight="251658752" behindDoc="0" locked="0" layoutInCell="1" allowOverlap="1" wp14:anchorId="7266A63C" wp14:editId="1A0A894F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-495935</wp:posOffset>
                  </wp:positionV>
                  <wp:extent cx="511175" cy="584200"/>
                  <wp:effectExtent l="0" t="0" r="3175" b="6350"/>
                  <wp:wrapNone/>
                  <wp:docPr id="30" name="Grafik 30" descr="S574310557_Marmelade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75" cy="58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878E64" w14:textId="071078F8" w:rsidR="00234BBA" w:rsidRPr="00391F9D" w:rsidRDefault="00C16F87" w:rsidP="00234BBA">
            <w:pPr>
              <w:spacing w:before="80" w:after="80" w:line="240" w:lineRule="auto"/>
              <w:jc w:val="center"/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</w:pPr>
            <w:r w:rsidRPr="00391F9D">
              <w:rPr>
                <w:rFonts w:cs="Arial"/>
                <w:sz w:val="28"/>
                <w:szCs w:val="28"/>
              </w:rPr>
              <w:t>M</w:t>
            </w:r>
            <w:r w:rsidR="00234BBA" w:rsidRPr="00391F9D">
              <w:rPr>
                <w:rStyle w:val="ekvlsungunterstrichen"/>
                <w:rFonts w:ascii="Arial" w:hAnsi="Arial" w:cs="Arial"/>
                <w:color w:val="auto"/>
                <w:sz w:val="28"/>
                <w:szCs w:val="28"/>
                <w:u w:val="none"/>
              </w:rPr>
              <w:t>armelade</w:t>
            </w:r>
          </w:p>
          <w:tbl>
            <w:tblPr>
              <w:tblStyle w:val="Tabellenraster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</w:tblGrid>
            <w:tr w:rsidR="00234BBA" w:rsidRPr="00391F9D" w14:paraId="43C75F6D" w14:textId="77777777" w:rsidTr="00F20F7B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14:paraId="036E9143" w14:textId="77777777" w:rsidR="00234BBA" w:rsidRPr="00391F9D" w:rsidRDefault="00234BBA" w:rsidP="00234BBA">
                  <w:pPr>
                    <w:jc w:val="center"/>
                    <w:rPr>
                      <w:rStyle w:val="ekvlsung"/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14:paraId="52A4B941" w14:textId="77777777" w:rsidR="00234BBA" w:rsidRPr="00391F9D" w:rsidRDefault="00234BBA" w:rsidP="00234BBA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38D04FDE" w14:textId="1332CA3D" w:rsidR="007344E5" w:rsidRPr="00112CB1" w:rsidRDefault="00CE7F16" w:rsidP="00112CB1">
      <w:pPr>
        <w:pStyle w:val="ekvgrundtexthalbe"/>
      </w:pPr>
      <w:r>
        <w:drawing>
          <wp:anchor distT="0" distB="0" distL="114300" distR="114300" simplePos="0" relativeHeight="251671040" behindDoc="0" locked="0" layoutInCell="1" allowOverlap="1" wp14:anchorId="1E85391D" wp14:editId="0A627EA9">
            <wp:simplePos x="0" y="0"/>
            <wp:positionH relativeFrom="column">
              <wp:posOffset>-68636</wp:posOffset>
            </wp:positionH>
            <wp:positionV relativeFrom="paragraph">
              <wp:posOffset>38735</wp:posOffset>
            </wp:positionV>
            <wp:extent cx="156707" cy="191766"/>
            <wp:effectExtent l="0" t="0" r="0" b="0"/>
            <wp:wrapNone/>
            <wp:docPr id="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707" cy="19176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016" behindDoc="0" locked="0" layoutInCell="1" allowOverlap="1" wp14:anchorId="47AA3DFD" wp14:editId="440677D4">
            <wp:simplePos x="0" y="0"/>
            <wp:positionH relativeFrom="column">
              <wp:posOffset>1409121</wp:posOffset>
            </wp:positionH>
            <wp:positionV relativeFrom="paragraph">
              <wp:posOffset>38735</wp:posOffset>
            </wp:positionV>
            <wp:extent cx="156707" cy="191766"/>
            <wp:effectExtent l="0" t="0" r="0" b="0"/>
            <wp:wrapNone/>
            <wp:docPr id="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707" cy="19176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992" behindDoc="0" locked="0" layoutInCell="1" allowOverlap="1" wp14:anchorId="5B0EC3B7" wp14:editId="0A674B6E">
            <wp:simplePos x="0" y="0"/>
            <wp:positionH relativeFrom="column">
              <wp:posOffset>2893889</wp:posOffset>
            </wp:positionH>
            <wp:positionV relativeFrom="paragraph">
              <wp:posOffset>38735</wp:posOffset>
            </wp:positionV>
            <wp:extent cx="156707" cy="191766"/>
            <wp:effectExtent l="0" t="0" r="0" b="0"/>
            <wp:wrapNone/>
            <wp:docPr id="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707" cy="19176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968" behindDoc="0" locked="0" layoutInCell="1" allowOverlap="1" wp14:anchorId="33FA8396" wp14:editId="05F2B06E">
            <wp:simplePos x="0" y="0"/>
            <wp:positionH relativeFrom="column">
              <wp:posOffset>4376834</wp:posOffset>
            </wp:positionH>
            <wp:positionV relativeFrom="paragraph">
              <wp:posOffset>38735</wp:posOffset>
            </wp:positionV>
            <wp:extent cx="156707" cy="191766"/>
            <wp:effectExtent l="0" t="0" r="0" b="0"/>
            <wp:wrapNone/>
            <wp:docPr id="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707" cy="19176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944" behindDoc="0" locked="0" layoutInCell="1" allowOverlap="1" wp14:anchorId="673579E4" wp14:editId="7257D833">
            <wp:simplePos x="0" y="0"/>
            <wp:positionH relativeFrom="column">
              <wp:posOffset>5873281</wp:posOffset>
            </wp:positionH>
            <wp:positionV relativeFrom="paragraph">
              <wp:posOffset>39098</wp:posOffset>
            </wp:positionV>
            <wp:extent cx="156707" cy="191766"/>
            <wp:effectExtent l="0" t="0" r="0" b="0"/>
            <wp:wrapNone/>
            <wp:docPr id="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707" cy="19176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sectPr w:rsidR="007344E5" w:rsidRPr="00112CB1" w:rsidSect="008D5A1A">
      <w:footerReference w:type="default" r:id="rId2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E5E5A" w14:textId="77777777" w:rsidR="00BE081C" w:rsidRDefault="00BE081C" w:rsidP="003C599D">
      <w:pPr>
        <w:spacing w:line="240" w:lineRule="auto"/>
      </w:pPr>
      <w:r>
        <w:separator/>
      </w:r>
    </w:p>
  </w:endnote>
  <w:endnote w:type="continuationSeparator" w:id="0">
    <w:p w14:paraId="6D633CEB" w14:textId="77777777" w:rsidR="00BE081C" w:rsidRDefault="00BE081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AD26D19" w14:textId="77777777" w:rsidTr="006B2D23">
      <w:trPr>
        <w:trHeight w:hRule="exact" w:val="680"/>
      </w:trPr>
      <w:tc>
        <w:tcPr>
          <w:tcW w:w="1131" w:type="dxa"/>
          <w:noWrap/>
        </w:tcPr>
        <w:p w14:paraId="3A509BE2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DCB41E3" wp14:editId="69AB5E3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178EDB1" w14:textId="381834E4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0D27FC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120ABD5" w14:textId="5C3288FD" w:rsidR="00193A18" w:rsidRPr="005F5876" w:rsidRDefault="000D27FC" w:rsidP="00932A4D">
          <w:pPr>
            <w:pStyle w:val="ekvquelle"/>
            <w:rPr>
              <w:color w:val="FF0000"/>
            </w:rPr>
          </w:pPr>
          <w:r w:rsidRPr="000D27FC">
            <w:rPr>
              <w:b/>
              <w:bCs/>
            </w:rPr>
            <w:t>Abbildungen</w:t>
          </w:r>
          <w:r w:rsidR="00D35CCE" w:rsidRPr="00F33077">
            <w:rPr>
              <w:b/>
              <w:bCs/>
            </w:rPr>
            <w:t>:</w:t>
          </w:r>
          <w:r w:rsidR="00D35CCE">
            <w:t xml:space="preserve"> </w:t>
          </w:r>
          <w:r w:rsidR="00932A4D">
            <w:t>Liliane Oser, Hamburg</w:t>
          </w:r>
          <w:r w:rsidR="005F5876">
            <w:t xml:space="preserve"> </w:t>
          </w:r>
        </w:p>
        <w:p w14:paraId="501887F1" w14:textId="04A75397" w:rsidR="000D27FC" w:rsidRPr="00025140" w:rsidRDefault="000D27FC" w:rsidP="000D27FC">
          <w:pPr>
            <w:pStyle w:val="ekvquelle"/>
          </w:pPr>
          <w:r w:rsidRPr="000D27FC">
            <w:rPr>
              <w:b/>
              <w:bCs/>
            </w:rPr>
            <w:t>Text</w:t>
          </w:r>
          <w:r w:rsidRPr="00F33077">
            <w:rPr>
              <w:b/>
              <w:bCs/>
            </w:rPr>
            <w:t>:</w:t>
          </w:r>
          <w:r>
            <w:t xml:space="preserve"> Redaktion GSV </w:t>
          </w:r>
        </w:p>
      </w:tc>
      <w:tc>
        <w:tcPr>
          <w:tcW w:w="397" w:type="dxa"/>
        </w:tcPr>
        <w:p w14:paraId="582411F9" w14:textId="77777777" w:rsidR="00193A18" w:rsidRPr="00913892" w:rsidRDefault="00193A18" w:rsidP="00913892">
          <w:pPr>
            <w:pStyle w:val="ekvpagina"/>
          </w:pPr>
        </w:p>
      </w:tc>
    </w:tr>
  </w:tbl>
  <w:p w14:paraId="75B04AA5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CC382" w14:textId="77777777" w:rsidR="00BE081C" w:rsidRDefault="00BE081C" w:rsidP="003C599D">
      <w:pPr>
        <w:spacing w:line="240" w:lineRule="auto"/>
      </w:pPr>
      <w:r>
        <w:separator/>
      </w:r>
    </w:p>
  </w:footnote>
  <w:footnote w:type="continuationSeparator" w:id="0">
    <w:p w14:paraId="00D78674" w14:textId="77777777" w:rsidR="00BE081C" w:rsidRDefault="00BE081C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8E2"/>
    <w:rsid w:val="00073C70"/>
    <w:rsid w:val="00077DAF"/>
    <w:rsid w:val="000812E6"/>
    <w:rsid w:val="000820E7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105F"/>
    <w:rsid w:val="000B3D67"/>
    <w:rsid w:val="000B5F7F"/>
    <w:rsid w:val="000B7BD3"/>
    <w:rsid w:val="000C11E0"/>
    <w:rsid w:val="000D27FC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12CB1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6725"/>
    <w:rsid w:val="001E0254"/>
    <w:rsid w:val="001E07BA"/>
    <w:rsid w:val="001E46CF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27A7"/>
    <w:rsid w:val="002240EA"/>
    <w:rsid w:val="002266E8"/>
    <w:rsid w:val="002277D2"/>
    <w:rsid w:val="002301FF"/>
    <w:rsid w:val="00232213"/>
    <w:rsid w:val="00234BBA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B33E7"/>
    <w:rsid w:val="002B3DF1"/>
    <w:rsid w:val="002B64EA"/>
    <w:rsid w:val="002B76BB"/>
    <w:rsid w:val="002C50E2"/>
    <w:rsid w:val="002C6B51"/>
    <w:rsid w:val="002D41F4"/>
    <w:rsid w:val="002D7B0C"/>
    <w:rsid w:val="002D7B42"/>
    <w:rsid w:val="002E023D"/>
    <w:rsid w:val="002E163A"/>
    <w:rsid w:val="002E7FEA"/>
    <w:rsid w:val="002F1328"/>
    <w:rsid w:val="002F1838"/>
    <w:rsid w:val="0030162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37C1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1F9D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40062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67A38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E21C6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0D3A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E15AC"/>
    <w:rsid w:val="005F2AB3"/>
    <w:rsid w:val="005F3914"/>
    <w:rsid w:val="005F439D"/>
    <w:rsid w:val="005F5876"/>
    <w:rsid w:val="0060019A"/>
    <w:rsid w:val="00603AD5"/>
    <w:rsid w:val="006201CB"/>
    <w:rsid w:val="00622F6B"/>
    <w:rsid w:val="00627765"/>
    <w:rsid w:val="0063750C"/>
    <w:rsid w:val="0064692C"/>
    <w:rsid w:val="00651E9A"/>
    <w:rsid w:val="00653404"/>
    <w:rsid w:val="00653F68"/>
    <w:rsid w:val="00656824"/>
    <w:rsid w:val="00663F5F"/>
    <w:rsid w:val="0066479D"/>
    <w:rsid w:val="0067459C"/>
    <w:rsid w:val="00675FC1"/>
    <w:rsid w:val="0067770B"/>
    <w:rsid w:val="006802C4"/>
    <w:rsid w:val="006816BC"/>
    <w:rsid w:val="00683781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4E5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649B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5EDF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19BA"/>
    <w:rsid w:val="00862C21"/>
    <w:rsid w:val="00866C85"/>
    <w:rsid w:val="00874376"/>
    <w:rsid w:val="00882053"/>
    <w:rsid w:val="00887D1F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5A3B"/>
    <w:rsid w:val="00932A4D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94E"/>
    <w:rsid w:val="00A2146F"/>
    <w:rsid w:val="00A23038"/>
    <w:rsid w:val="00A23E76"/>
    <w:rsid w:val="00A25999"/>
    <w:rsid w:val="00A26B32"/>
    <w:rsid w:val="00A27593"/>
    <w:rsid w:val="00A35787"/>
    <w:rsid w:val="00A370D6"/>
    <w:rsid w:val="00A41DA3"/>
    <w:rsid w:val="00A43B4C"/>
    <w:rsid w:val="00A478DC"/>
    <w:rsid w:val="00A53E00"/>
    <w:rsid w:val="00A62F35"/>
    <w:rsid w:val="00A701AF"/>
    <w:rsid w:val="00A75504"/>
    <w:rsid w:val="00A8687B"/>
    <w:rsid w:val="00A92B79"/>
    <w:rsid w:val="00A9695B"/>
    <w:rsid w:val="00A97658"/>
    <w:rsid w:val="00AA2D66"/>
    <w:rsid w:val="00AA3E8B"/>
    <w:rsid w:val="00AA5A5A"/>
    <w:rsid w:val="00AB05CF"/>
    <w:rsid w:val="00AB0DA8"/>
    <w:rsid w:val="00AB18CA"/>
    <w:rsid w:val="00AB456D"/>
    <w:rsid w:val="00AB4C7D"/>
    <w:rsid w:val="00AB5327"/>
    <w:rsid w:val="00AB5F24"/>
    <w:rsid w:val="00AB6AE5"/>
    <w:rsid w:val="00AB7619"/>
    <w:rsid w:val="00AC01E7"/>
    <w:rsid w:val="00AC5020"/>
    <w:rsid w:val="00AC7B89"/>
    <w:rsid w:val="00AD2E3F"/>
    <w:rsid w:val="00AD4D22"/>
    <w:rsid w:val="00AE65F6"/>
    <w:rsid w:val="00AE6684"/>
    <w:rsid w:val="00AE6C66"/>
    <w:rsid w:val="00AF053E"/>
    <w:rsid w:val="00AF6D2D"/>
    <w:rsid w:val="00AF721F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671A3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081C"/>
    <w:rsid w:val="00BE1620"/>
    <w:rsid w:val="00BE1962"/>
    <w:rsid w:val="00BE4821"/>
    <w:rsid w:val="00BF17F2"/>
    <w:rsid w:val="00BF387D"/>
    <w:rsid w:val="00C00404"/>
    <w:rsid w:val="00C07775"/>
    <w:rsid w:val="00C16F87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0406"/>
    <w:rsid w:val="00CC54E0"/>
    <w:rsid w:val="00CC65A8"/>
    <w:rsid w:val="00CD6369"/>
    <w:rsid w:val="00CD6FE3"/>
    <w:rsid w:val="00CD7D9F"/>
    <w:rsid w:val="00CE2A37"/>
    <w:rsid w:val="00CE7F16"/>
    <w:rsid w:val="00CF08A8"/>
    <w:rsid w:val="00CF2E1A"/>
    <w:rsid w:val="00CF715C"/>
    <w:rsid w:val="00D022EC"/>
    <w:rsid w:val="00D04987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06B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239FA"/>
    <w:rsid w:val="00E32800"/>
    <w:rsid w:val="00E34F46"/>
    <w:rsid w:val="00E375D2"/>
    <w:rsid w:val="00E43E04"/>
    <w:rsid w:val="00E50799"/>
    <w:rsid w:val="00E62E8A"/>
    <w:rsid w:val="00E63251"/>
    <w:rsid w:val="00E70C40"/>
    <w:rsid w:val="00E710C7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498D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077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C35C5"/>
    <w:rsid w:val="00FC7DBF"/>
    <w:rsid w:val="00FD17C6"/>
    <w:rsid w:val="00FE1D40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FA758A"/>
  <w15:docId w15:val="{C52EF297-1BC5-4D57-A2A5-66708DFA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D4B8-FB3B-4567-BD08-5749C86D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30</cp:revision>
  <cp:lastPrinted>2016-12-20T14:33:00Z</cp:lastPrinted>
  <dcterms:created xsi:type="dcterms:W3CDTF">2022-08-09T09:51:00Z</dcterms:created>
  <dcterms:modified xsi:type="dcterms:W3CDTF">2022-09-06T09:47:00Z</dcterms:modified>
</cp:coreProperties>
</file>