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0006A1B5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B7CE1C3" w14:textId="16E72BC6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20EDBE5F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BAD15C1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A2885C0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1F9FDB29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2A78784" w14:textId="009F5B6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6F312A">
              <w:t>13</w:t>
            </w:r>
          </w:p>
        </w:tc>
      </w:tr>
      <w:tr w:rsidR="00BF17F2" w:rsidRPr="00BF17F2" w14:paraId="147FE337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19764C90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6A63DF71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093C6B3B" w14:textId="7FDDB48F" w:rsidR="007B4ECE" w:rsidRPr="00305E5C" w:rsidRDefault="007506D6" w:rsidP="00D13158">
      <w:pPr>
        <w:pStyle w:val="ekvue1arial"/>
      </w:pPr>
      <w:bookmarkStart w:id="0" w:name="bmStart"/>
      <w:bookmarkEnd w:id="0"/>
      <w:r w:rsidRPr="00D13158">
        <w:t>Wörter</w:t>
      </w:r>
      <w:r w:rsidRPr="00305E5C">
        <w:t xml:space="preserve"> </w:t>
      </w:r>
      <w:r w:rsidR="00305E5C" w:rsidRPr="00305E5C">
        <w:t xml:space="preserve">schreiben und nach dem </w:t>
      </w:r>
      <w:r w:rsidR="00A6548A" w:rsidRPr="00A6548A">
        <w:t>1. Buchstaben</w:t>
      </w:r>
      <w:r w:rsidRPr="00305E5C">
        <w:t xml:space="preserve"> ordnen</w:t>
      </w:r>
    </w:p>
    <w:p w14:paraId="51934C8E" w14:textId="44E3E51B" w:rsidR="003D7716" w:rsidRDefault="003D7716" w:rsidP="007506D6"/>
    <w:p w14:paraId="281B6C1E" w14:textId="7D875154" w:rsidR="007506D6" w:rsidRPr="00D3427F" w:rsidRDefault="007506D6" w:rsidP="007506D6">
      <w:pPr>
        <w:pStyle w:val="ekvnummerierung"/>
        <w:framePr w:wrap="around"/>
      </w:pPr>
      <w:r>
        <w:t>1</w:t>
      </w:r>
    </w:p>
    <w:p w14:paraId="3F0F8D3F" w14:textId="77777777" w:rsidR="007506D6" w:rsidRPr="00287B24" w:rsidRDefault="007506D6" w:rsidP="007506D6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52AA7544" wp14:editId="70618133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3E76B" w14:textId="414EF200" w:rsidR="007506D6" w:rsidRDefault="007506D6" w:rsidP="008043DB">
      <w:r w:rsidRPr="007506D6">
        <w:rPr>
          <w:rStyle w:val="ekvarbeitsanweisungdeutsch"/>
        </w:rPr>
        <w:t xml:space="preserve">Ergänze den richtigen </w:t>
      </w:r>
      <w:r w:rsidRPr="00114902">
        <w:rPr>
          <w:rStyle w:val="ekvarbeitsanweisungdeutsch"/>
          <w:b/>
          <w:bCs/>
        </w:rPr>
        <w:t>Anfangsbuchstaben</w:t>
      </w:r>
      <w:r w:rsidRPr="007506D6">
        <w:rPr>
          <w:rStyle w:val="ekvarbeitsanweisungdeutsch"/>
        </w:rPr>
        <w:t>.</w:t>
      </w:r>
    </w:p>
    <w:tbl>
      <w:tblPr>
        <w:tblStyle w:val="Tabellenraster"/>
        <w:tblW w:w="8505" w:type="dxa"/>
        <w:tblCellSpacing w:w="113" w:type="dxa"/>
        <w:tblInd w:w="-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left w:w="170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7506D6" w14:paraId="5ABF9377" w14:textId="77777777" w:rsidTr="008043DB">
        <w:trPr>
          <w:trHeight w:val="850"/>
          <w:tblCellSpacing w:w="113" w:type="dxa"/>
        </w:trPr>
        <w:tc>
          <w:tcPr>
            <w:tcW w:w="2496" w:type="dxa"/>
          </w:tcPr>
          <w:p w14:paraId="24DD8120" w14:textId="3627E30D" w:rsidR="00D13158" w:rsidRDefault="00BC639C" w:rsidP="00D13158">
            <w:r w:rsidRPr="008472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0" wp14:anchorId="5EA6B391" wp14:editId="17138BA8">
                      <wp:simplePos x="0" y="0"/>
                      <wp:positionH relativeFrom="column">
                        <wp:posOffset>72835</wp:posOffset>
                      </wp:positionH>
                      <wp:positionV relativeFrom="paragraph">
                        <wp:posOffset>119380</wp:posOffset>
                      </wp:positionV>
                      <wp:extent cx="300355" cy="344805"/>
                      <wp:effectExtent l="0" t="0" r="4445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035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69F756" w14:textId="454D07AA" w:rsidR="00D13158" w:rsidRPr="00BC639C" w:rsidRDefault="00D13158" w:rsidP="00D13158">
                                  <w:pPr>
                                    <w:pStyle w:val="ekvaufgabenwortkarte"/>
                                    <w:spacing w:line="460" w:lineRule="exact"/>
                                    <w:rPr>
                                      <w:rStyle w:val="ekvhandschrift"/>
                                      <w:color w:val="000000" w:themeColor="text1" w:themeShade="A6"/>
                                      <w:sz w:val="28"/>
                                      <w:szCs w:val="28"/>
                                    </w:rPr>
                                  </w:pPr>
                                  <w:r w:rsidRPr="00BC639C">
                                    <w:rPr>
                                      <w:rStyle w:val="ekvhandschrift"/>
                                      <w:color w:val="000000" w:themeColor="text1" w:themeShade="A6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A6B39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5.75pt;margin-top:9.4pt;width:23.6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" o:allowoverlap="f" filled="f" stroked="f" strokeweight=".5pt">
                      <v:textbox inset="0,0,0,0">
                        <w:txbxContent>
                          <w:p w14:paraId="3269F756" w14:textId="454D07AA" w:rsidR="00D13158" w:rsidRPr="00BC639C" w:rsidRDefault="00D13158" w:rsidP="00D13158">
                            <w:pPr>
                              <w:pStyle w:val="ekvaufgabenwortkarte"/>
                              <w:spacing w:line="460" w:lineRule="exact"/>
                              <w:rPr>
                                <w:rStyle w:val="ekvhandschrift"/>
                                <w:color w:val="000000" w:themeColor="text1" w:themeShade="A6"/>
                                <w:sz w:val="28"/>
                                <w:szCs w:val="28"/>
                              </w:rPr>
                            </w:pPr>
                            <w:r w:rsidRPr="00BC639C">
                              <w:rPr>
                                <w:rStyle w:val="ekvhandschrift"/>
                                <w:color w:val="000000" w:themeColor="text1" w:themeShade="A6"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7716"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6162CC27" wp14:editId="333E4510">
                  <wp:simplePos x="0" y="0"/>
                  <wp:positionH relativeFrom="column">
                    <wp:posOffset>742051</wp:posOffset>
                  </wp:positionH>
                  <wp:positionV relativeFrom="paragraph">
                    <wp:posOffset>51372</wp:posOffset>
                  </wp:positionV>
                  <wp:extent cx="741065" cy="419471"/>
                  <wp:effectExtent l="0" t="0" r="1905" b="0"/>
                  <wp:wrapNone/>
                  <wp:docPr id="24" name="Grafik 24" descr="S574300462_Flugzeu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065" cy="419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A29C8F" w14:textId="16CE952B" w:rsidR="007506D6" w:rsidRDefault="00D13158" w:rsidP="00D13158">
            <w:r>
              <w:t>___</w:t>
            </w:r>
            <w:r w:rsidR="00002021">
              <w:t>lugzeug</w:t>
            </w:r>
            <w:r w:rsidR="00834835">
              <w:t xml:space="preserve"> </w:t>
            </w:r>
          </w:p>
        </w:tc>
        <w:tc>
          <w:tcPr>
            <w:tcW w:w="2609" w:type="dxa"/>
          </w:tcPr>
          <w:p w14:paraId="0805BC63" w14:textId="4AB7DF0E" w:rsidR="00002021" w:rsidRDefault="003D7716" w:rsidP="00D13158"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 wp14:anchorId="3A8E25AB" wp14:editId="65F7FEF0">
                  <wp:simplePos x="0" y="0"/>
                  <wp:positionH relativeFrom="column">
                    <wp:posOffset>676883</wp:posOffset>
                  </wp:positionH>
                  <wp:positionV relativeFrom="paragraph">
                    <wp:posOffset>94973</wp:posOffset>
                  </wp:positionV>
                  <wp:extent cx="642574" cy="372634"/>
                  <wp:effectExtent l="0" t="0" r="5715" b="8890"/>
                  <wp:wrapNone/>
                  <wp:docPr id="22" name="Grafik 22" descr="S574300461_S33_Rin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574" cy="372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5D0759" w14:textId="115E9D2C" w:rsidR="007506D6" w:rsidRDefault="00834835" w:rsidP="00D13158">
            <w:r>
              <w:t>___</w:t>
            </w:r>
            <w:r w:rsidR="00991236">
              <w:t>ing</w:t>
            </w:r>
          </w:p>
        </w:tc>
        <w:tc>
          <w:tcPr>
            <w:tcW w:w="2496" w:type="dxa"/>
          </w:tcPr>
          <w:p w14:paraId="23402FBF" w14:textId="10C762F5" w:rsidR="00002021" w:rsidRDefault="003D7716" w:rsidP="00D13158">
            <w:r>
              <w:rPr>
                <w:noProof/>
              </w:rPr>
              <w:drawing>
                <wp:anchor distT="0" distB="0" distL="114300" distR="114300" simplePos="0" relativeHeight="251692032" behindDoc="0" locked="0" layoutInCell="1" allowOverlap="1" wp14:anchorId="3654202E" wp14:editId="0DD99C84">
                  <wp:simplePos x="0" y="0"/>
                  <wp:positionH relativeFrom="column">
                    <wp:posOffset>602228</wp:posOffset>
                  </wp:positionH>
                  <wp:positionV relativeFrom="paragraph">
                    <wp:posOffset>94200</wp:posOffset>
                  </wp:positionV>
                  <wp:extent cx="683130" cy="369735"/>
                  <wp:effectExtent l="0" t="0" r="3175" b="0"/>
                  <wp:wrapNone/>
                  <wp:docPr id="23" name="Grafik 23" descr="S574300462_Auto_klein_sw_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130" cy="3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EF9C4D" w14:textId="5D16519E" w:rsidR="007506D6" w:rsidRDefault="00834835" w:rsidP="00D13158">
            <w:r>
              <w:t>___</w:t>
            </w:r>
            <w:r w:rsidR="00991236">
              <w:t>uto</w:t>
            </w:r>
          </w:p>
        </w:tc>
      </w:tr>
      <w:tr w:rsidR="00991236" w14:paraId="479547FE" w14:textId="77777777" w:rsidTr="008043DB">
        <w:trPr>
          <w:trHeight w:val="850"/>
          <w:tblCellSpacing w:w="113" w:type="dxa"/>
        </w:trPr>
        <w:tc>
          <w:tcPr>
            <w:tcW w:w="2496" w:type="dxa"/>
          </w:tcPr>
          <w:p w14:paraId="4076D2CA" w14:textId="102E976D" w:rsidR="00002021" w:rsidRDefault="003D7716" w:rsidP="00D13158">
            <w:r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7FD120DF" wp14:editId="6A21E184">
                  <wp:simplePos x="0" y="0"/>
                  <wp:positionH relativeFrom="column">
                    <wp:posOffset>752784</wp:posOffset>
                  </wp:positionH>
                  <wp:positionV relativeFrom="paragraph">
                    <wp:posOffset>-64734</wp:posOffset>
                  </wp:positionV>
                  <wp:extent cx="520316" cy="581622"/>
                  <wp:effectExtent l="114300" t="95250" r="89535" b="104775"/>
                  <wp:wrapNone/>
                  <wp:docPr id="20" name="Grafik 20" descr="S574300452_Wurst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58220">
                            <a:off x="0" y="0"/>
                            <a:ext cx="521437" cy="58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2892FEC" w14:textId="146E702B" w:rsidR="00991236" w:rsidRDefault="00991236" w:rsidP="00D13158">
            <w:r>
              <w:t>___</w:t>
            </w:r>
            <w:r w:rsidR="00002021">
              <w:t>urst</w:t>
            </w:r>
          </w:p>
        </w:tc>
        <w:tc>
          <w:tcPr>
            <w:tcW w:w="2609" w:type="dxa"/>
          </w:tcPr>
          <w:p w14:paraId="1728E7F5" w14:textId="48706CA3" w:rsidR="00CC4893" w:rsidRDefault="003D7716" w:rsidP="00D13158"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010CAD5C" wp14:editId="0B1B6306">
                  <wp:simplePos x="0" y="0"/>
                  <wp:positionH relativeFrom="column">
                    <wp:posOffset>748692</wp:posOffset>
                  </wp:positionH>
                  <wp:positionV relativeFrom="paragraph">
                    <wp:posOffset>46797</wp:posOffset>
                  </wp:positionV>
                  <wp:extent cx="298174" cy="430447"/>
                  <wp:effectExtent l="0" t="0" r="6985" b="8255"/>
                  <wp:wrapNone/>
                  <wp:docPr id="18" name="Grafik 18" descr="S574300452_Kerze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74" cy="430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003597" w14:textId="75C05881" w:rsidR="00991236" w:rsidRDefault="00991236" w:rsidP="00D13158">
            <w:r>
              <w:t>___</w:t>
            </w:r>
            <w:r w:rsidR="00002021">
              <w:t>erze</w:t>
            </w:r>
          </w:p>
        </w:tc>
        <w:tc>
          <w:tcPr>
            <w:tcW w:w="2496" w:type="dxa"/>
          </w:tcPr>
          <w:p w14:paraId="6A908159" w14:textId="2F393AF8" w:rsidR="00CC4893" w:rsidRDefault="003D7716" w:rsidP="00D13158">
            <w:r>
              <w:rPr>
                <w:noProof/>
              </w:rPr>
              <w:drawing>
                <wp:anchor distT="0" distB="0" distL="114300" distR="114300" simplePos="0" relativeHeight="251695104" behindDoc="0" locked="0" layoutInCell="1" allowOverlap="1" wp14:anchorId="62339106" wp14:editId="0989740D">
                  <wp:simplePos x="0" y="0"/>
                  <wp:positionH relativeFrom="column">
                    <wp:posOffset>781188</wp:posOffset>
                  </wp:positionH>
                  <wp:positionV relativeFrom="paragraph">
                    <wp:posOffset>86360</wp:posOffset>
                  </wp:positionV>
                  <wp:extent cx="406860" cy="390139"/>
                  <wp:effectExtent l="0" t="0" r="0" b="0"/>
                  <wp:wrapNone/>
                  <wp:docPr id="26" name="Grafik 26" descr="S574300492_Socke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60" cy="390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14DF49" w14:textId="3C45FCEE" w:rsidR="00991236" w:rsidRDefault="00991236" w:rsidP="00D13158">
            <w:r>
              <w:t>___</w:t>
            </w:r>
            <w:r w:rsidR="00CC4893">
              <w:t>o</w:t>
            </w:r>
            <w:r w:rsidR="0004097C">
              <w:t>cke</w:t>
            </w:r>
          </w:p>
        </w:tc>
      </w:tr>
      <w:tr w:rsidR="007506D6" w14:paraId="52709004" w14:textId="77777777" w:rsidTr="008043DB">
        <w:trPr>
          <w:trHeight w:val="850"/>
          <w:tblCellSpacing w:w="113" w:type="dxa"/>
        </w:trPr>
        <w:tc>
          <w:tcPr>
            <w:tcW w:w="2496" w:type="dxa"/>
          </w:tcPr>
          <w:p w14:paraId="75262C14" w14:textId="39A2DD2A" w:rsidR="00CC4893" w:rsidRDefault="003D7716" w:rsidP="00D13158"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5593DD0C" wp14:editId="26BC8B73">
                  <wp:simplePos x="0" y="0"/>
                  <wp:positionH relativeFrom="column">
                    <wp:posOffset>842275</wp:posOffset>
                  </wp:positionH>
                  <wp:positionV relativeFrom="paragraph">
                    <wp:posOffset>71755</wp:posOffset>
                  </wp:positionV>
                  <wp:extent cx="457315" cy="405516"/>
                  <wp:effectExtent l="0" t="0" r="0" b="0"/>
                  <wp:wrapNone/>
                  <wp:docPr id="19" name="Grafik 19" descr="S574300452_Muetze_sw_1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315" cy="405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E756A7" w14:textId="783B7274" w:rsidR="007506D6" w:rsidRDefault="00834835" w:rsidP="00D13158">
            <w:r>
              <w:t>___</w:t>
            </w:r>
            <w:r w:rsidR="00CC4893">
              <w:t>ütze</w:t>
            </w:r>
          </w:p>
        </w:tc>
        <w:tc>
          <w:tcPr>
            <w:tcW w:w="2609" w:type="dxa"/>
          </w:tcPr>
          <w:p w14:paraId="4B43131A" w14:textId="5F3638F6" w:rsidR="00CC4893" w:rsidRDefault="003D7716" w:rsidP="00D13158"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 wp14:anchorId="77A4F94D" wp14:editId="0246B96E">
                  <wp:simplePos x="0" y="0"/>
                  <wp:positionH relativeFrom="column">
                    <wp:posOffset>677817</wp:posOffset>
                  </wp:positionH>
                  <wp:positionV relativeFrom="paragraph">
                    <wp:posOffset>42711</wp:posOffset>
                  </wp:positionV>
                  <wp:extent cx="401540" cy="432966"/>
                  <wp:effectExtent l="0" t="0" r="0" b="5715"/>
                  <wp:wrapNone/>
                  <wp:docPr id="10" name="Grafik 10" descr="S574216513_Hand_sw-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540" cy="432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9F3F766" w14:textId="6F103D8E" w:rsidR="007506D6" w:rsidRDefault="00834835" w:rsidP="00D13158">
            <w:r>
              <w:t>___</w:t>
            </w:r>
            <w:r w:rsidR="00863352">
              <w:t>and</w:t>
            </w:r>
          </w:p>
        </w:tc>
        <w:tc>
          <w:tcPr>
            <w:tcW w:w="2496" w:type="dxa"/>
          </w:tcPr>
          <w:p w14:paraId="36A82B26" w14:textId="76E63CCA" w:rsidR="00CC4893" w:rsidRDefault="003D7716" w:rsidP="00D13158"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 wp14:anchorId="1C753A85" wp14:editId="5D9AB713">
                  <wp:simplePos x="0" y="0"/>
                  <wp:positionH relativeFrom="column">
                    <wp:posOffset>741680</wp:posOffset>
                  </wp:positionH>
                  <wp:positionV relativeFrom="paragraph">
                    <wp:posOffset>39784</wp:posOffset>
                  </wp:positionV>
                  <wp:extent cx="369736" cy="436537"/>
                  <wp:effectExtent l="0" t="0" r="0" b="1905"/>
                  <wp:wrapNone/>
                  <wp:docPr id="25" name="Grafik 25" descr="S574300462_Zebra_klein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36" cy="436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66B667" w14:textId="64050AD4" w:rsidR="007506D6" w:rsidRDefault="00834835" w:rsidP="00D13158">
            <w:r>
              <w:t>___</w:t>
            </w:r>
            <w:r w:rsidR="00CC4893">
              <w:t>ebra</w:t>
            </w:r>
          </w:p>
        </w:tc>
      </w:tr>
    </w:tbl>
    <w:p w14:paraId="68199958" w14:textId="77777777" w:rsidR="00D86994" w:rsidRDefault="00D86994" w:rsidP="00F028DC"/>
    <w:p w14:paraId="22C66287" w14:textId="3CFD1486" w:rsidR="00863352" w:rsidRPr="00D3427F" w:rsidRDefault="00863352" w:rsidP="00863352">
      <w:pPr>
        <w:pStyle w:val="ekvnummerierung"/>
        <w:framePr w:wrap="around"/>
      </w:pPr>
      <w:r>
        <w:t>2</w:t>
      </w:r>
    </w:p>
    <w:p w14:paraId="2FBEA6A4" w14:textId="77777777" w:rsidR="00863352" w:rsidRPr="00287B24" w:rsidRDefault="00863352" w:rsidP="00863352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400BB400" wp14:editId="1C053659">
            <wp:extent cx="288290" cy="288290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F4337" w14:textId="14347B9F" w:rsidR="00863352" w:rsidRPr="00863352" w:rsidRDefault="00DC15CD" w:rsidP="007506D6">
      <w:pPr>
        <w:rPr>
          <w:rStyle w:val="ekvarbeitsanweisungdeutsch"/>
        </w:rPr>
      </w:pPr>
      <w:r>
        <w:rPr>
          <w:rStyle w:val="ekvarbeitsanweisungdeutsch"/>
        </w:rPr>
        <w:t>Schreibe</w:t>
      </w:r>
      <w:r w:rsidR="00863352" w:rsidRPr="00863352">
        <w:rPr>
          <w:rStyle w:val="ekvarbeitsanweisungdeutsch"/>
        </w:rPr>
        <w:t xml:space="preserve"> die Wörter nach dem Alphabet</w:t>
      </w:r>
      <w:r>
        <w:rPr>
          <w:rStyle w:val="ekvarbeitsanweisungdeutsch"/>
        </w:rPr>
        <w:t xml:space="preserve"> geordnet auf</w:t>
      </w:r>
      <w:r w:rsidR="00863352" w:rsidRPr="00863352">
        <w:rPr>
          <w:rStyle w:val="ekvarbeitsanweisungdeutsch"/>
        </w:rPr>
        <w:t>.</w:t>
      </w:r>
    </w:p>
    <w:p w14:paraId="7ECFF666" w14:textId="6EFAE23A" w:rsidR="00863352" w:rsidRDefault="00BC2365" w:rsidP="007506D6">
      <w:r w:rsidRPr="0084726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0" wp14:anchorId="60C0CE6B" wp14:editId="0F9F1B32">
                <wp:simplePos x="0" y="0"/>
                <wp:positionH relativeFrom="column">
                  <wp:posOffset>36830</wp:posOffset>
                </wp:positionH>
                <wp:positionV relativeFrom="paragraph">
                  <wp:posOffset>189064</wp:posOffset>
                </wp:positionV>
                <wp:extent cx="2146300" cy="344805"/>
                <wp:effectExtent l="0" t="0" r="6350" b="0"/>
                <wp:wrapNone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0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FA2D38" w14:textId="45C854F3" w:rsidR="00D86994" w:rsidRPr="00D13158" w:rsidRDefault="00D86994" w:rsidP="00D86994">
                            <w:pPr>
                              <w:pStyle w:val="ekvaufgabenwortkarte"/>
                              <w:spacing w:line="460" w:lineRule="exact"/>
                              <w:rPr>
                                <w:rStyle w:val="ekvhandschrift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 w:rsidRPr="00D13158">
                              <w:rPr>
                                <w:rStyle w:val="ekvhandschrift"/>
                                <w:color w:val="000000" w:themeColor="text1" w:themeShade="A6"/>
                                <w:sz w:val="38"/>
                                <w:szCs w:val="38"/>
                              </w:rPr>
                              <w:t>Auto, 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0CE6B" id="Textfeld 49" o:spid="_x0000_s1027" type="#_x0000_t202" style="position:absolute;margin-left:2.9pt;margin-top:14.9pt;width:169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" o:allowoverlap="f" filled="f" stroked="f" strokeweight=".5pt">
                <v:textbox inset="0,0,0,0">
                  <w:txbxContent>
                    <w:p w14:paraId="67FA2D38" w14:textId="45C854F3" w:rsidR="00D86994" w:rsidRPr="00D13158" w:rsidRDefault="00D86994" w:rsidP="00D86994">
                      <w:pPr>
                        <w:pStyle w:val="ekvaufgabenwortkarte"/>
                        <w:spacing w:line="460" w:lineRule="exact"/>
                        <w:rPr>
                          <w:rStyle w:val="ekvhandschrift"/>
                          <w:color w:val="000000" w:themeColor="text1" w:themeShade="A6"/>
                          <w:sz w:val="38"/>
                          <w:szCs w:val="38"/>
                        </w:rPr>
                      </w:pPr>
                      <w:r w:rsidRPr="00D13158">
                        <w:rPr>
                          <w:rStyle w:val="ekvhandschrift"/>
                          <w:color w:val="000000" w:themeColor="text1" w:themeShade="A6"/>
                          <w:sz w:val="38"/>
                          <w:szCs w:val="38"/>
                        </w:rPr>
                        <w:t>Auto, F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86994" w:rsidRPr="001F1E3D" w14:paraId="05F24EDA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7AD985E3" w14:textId="74CCC6FE" w:rsidR="00D86994" w:rsidRPr="001F1E3D" w:rsidRDefault="00D86994" w:rsidP="001F1E3D">
            <w:pPr>
              <w:pStyle w:val="ekvlinie"/>
            </w:pPr>
          </w:p>
        </w:tc>
      </w:tr>
      <w:tr w:rsidR="00D86994" w:rsidRPr="001F1E3D" w14:paraId="78E66B15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3BC7BE90" w14:textId="09A8AA92" w:rsidR="00D86994" w:rsidRPr="001F1E3D" w:rsidRDefault="00D86994" w:rsidP="001F1E3D">
            <w:pPr>
              <w:pStyle w:val="ekvlinie"/>
            </w:pPr>
          </w:p>
        </w:tc>
      </w:tr>
      <w:tr w:rsidR="00D86994" w:rsidRPr="001F1E3D" w14:paraId="33577DCD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3AA6FD7D" w14:textId="30D58DD4" w:rsidR="00D86994" w:rsidRPr="001F1E3D" w:rsidRDefault="00D86994" w:rsidP="001F1E3D">
            <w:pPr>
              <w:pStyle w:val="ekvlinie"/>
            </w:pPr>
          </w:p>
        </w:tc>
      </w:tr>
    </w:tbl>
    <w:p w14:paraId="4CD40CCF" w14:textId="6633D8A2" w:rsidR="00863352" w:rsidRDefault="00863352" w:rsidP="00D8699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86994" w:rsidRPr="001F1E3D" w14:paraId="1CA9DEF8" w14:textId="77777777" w:rsidTr="00D9308B">
        <w:trPr>
          <w:trHeight w:hRule="exact" w:val="170"/>
        </w:trPr>
        <w:tc>
          <w:tcPr>
            <w:tcW w:w="9356" w:type="dxa"/>
            <w:noWrap/>
            <w:vAlign w:val="center"/>
          </w:tcPr>
          <w:p w14:paraId="2DB53B1F" w14:textId="1BE65758" w:rsidR="00D86994" w:rsidRPr="001F1E3D" w:rsidRDefault="00D86994" w:rsidP="00D9308B">
            <w:pPr>
              <w:pStyle w:val="ekvlinie"/>
            </w:pPr>
          </w:p>
        </w:tc>
      </w:tr>
      <w:tr w:rsidR="00D86994" w:rsidRPr="001F1E3D" w14:paraId="6FE0235F" w14:textId="77777777" w:rsidTr="00D9308B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3BDB873E" w14:textId="77777777" w:rsidR="00D86994" w:rsidRPr="001F1E3D" w:rsidRDefault="00D86994" w:rsidP="00D9308B">
            <w:pPr>
              <w:pStyle w:val="ekvlinie"/>
            </w:pPr>
          </w:p>
        </w:tc>
      </w:tr>
      <w:tr w:rsidR="00D86994" w:rsidRPr="001F1E3D" w14:paraId="6B323789" w14:textId="77777777" w:rsidTr="00D9308B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4B9E927" w14:textId="77777777" w:rsidR="00D86994" w:rsidRPr="001F1E3D" w:rsidRDefault="00D86994" w:rsidP="00D9308B">
            <w:pPr>
              <w:pStyle w:val="ekvlinie"/>
            </w:pPr>
          </w:p>
        </w:tc>
      </w:tr>
    </w:tbl>
    <w:p w14:paraId="52457D77" w14:textId="1E177A07" w:rsidR="00D86994" w:rsidRDefault="00D86994" w:rsidP="00D8699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86994" w:rsidRPr="001F1E3D" w14:paraId="735AADA2" w14:textId="77777777" w:rsidTr="00D9308B">
        <w:trPr>
          <w:trHeight w:hRule="exact" w:val="170"/>
        </w:trPr>
        <w:tc>
          <w:tcPr>
            <w:tcW w:w="9356" w:type="dxa"/>
            <w:noWrap/>
            <w:vAlign w:val="center"/>
          </w:tcPr>
          <w:p w14:paraId="279AA939" w14:textId="7BA9863D" w:rsidR="00D86994" w:rsidRPr="001F1E3D" w:rsidRDefault="00D86994" w:rsidP="00D9308B">
            <w:pPr>
              <w:pStyle w:val="ekvlinie"/>
            </w:pPr>
          </w:p>
        </w:tc>
      </w:tr>
      <w:tr w:rsidR="00D86994" w:rsidRPr="001F1E3D" w14:paraId="14E81390" w14:textId="77777777" w:rsidTr="00D9308B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78C411B4" w14:textId="77777777" w:rsidR="00D86994" w:rsidRPr="001F1E3D" w:rsidRDefault="00D86994" w:rsidP="00D9308B">
            <w:pPr>
              <w:pStyle w:val="ekvlinie"/>
            </w:pPr>
          </w:p>
        </w:tc>
      </w:tr>
      <w:tr w:rsidR="00D86994" w:rsidRPr="001F1E3D" w14:paraId="7E26E1DB" w14:textId="77777777" w:rsidTr="00D9308B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264347D1" w14:textId="77777777" w:rsidR="00D86994" w:rsidRPr="001F1E3D" w:rsidRDefault="00D86994" w:rsidP="00D9308B">
            <w:pPr>
              <w:pStyle w:val="ekvlinie"/>
            </w:pPr>
          </w:p>
        </w:tc>
      </w:tr>
    </w:tbl>
    <w:p w14:paraId="42B6D36B" w14:textId="0E32FFF0" w:rsidR="00D86994" w:rsidRDefault="00D86994" w:rsidP="007506D6"/>
    <w:p w14:paraId="1AE852A8" w14:textId="43295B3F" w:rsidR="00D86994" w:rsidRDefault="00D86994" w:rsidP="00F028DC">
      <w:bookmarkStart w:id="1" w:name="_GoBack"/>
      <w:bookmarkEnd w:id="1"/>
    </w:p>
    <w:p w14:paraId="0163A35F" w14:textId="0D91B126" w:rsidR="006F312A" w:rsidRPr="00D3427F" w:rsidRDefault="006F312A" w:rsidP="006F312A">
      <w:pPr>
        <w:pStyle w:val="ekvnummerierung"/>
        <w:framePr w:wrap="around"/>
      </w:pPr>
      <w:r>
        <w:t>3</w:t>
      </w:r>
    </w:p>
    <w:p w14:paraId="59047091" w14:textId="77777777" w:rsidR="006F312A" w:rsidRPr="00287B24" w:rsidRDefault="006F312A" w:rsidP="006F312A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A5F49FD" wp14:editId="54A6242F">
            <wp:extent cx="285115" cy="288290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CB901" w14:textId="0EABBBFD" w:rsidR="00863352" w:rsidRPr="006F312A" w:rsidRDefault="00AE760F" w:rsidP="007506D6">
      <w:pPr>
        <w:rPr>
          <w:rStyle w:val="ekvarbeitsanweisungdeutsch"/>
        </w:rPr>
      </w:pPr>
      <w:r>
        <w:rPr>
          <w:rStyle w:val="ekvarbeitsanweisungdeutsch"/>
        </w:rPr>
        <w:t>Find</w:t>
      </w:r>
      <w:r w:rsidR="00810343">
        <w:rPr>
          <w:rStyle w:val="ekvarbeitsanweisungdeutsch"/>
        </w:rPr>
        <w:t xml:space="preserve">e zu jedem </w:t>
      </w:r>
      <w:r w:rsidR="00863352" w:rsidRPr="006F312A">
        <w:rPr>
          <w:rStyle w:val="ekvarbeitsanweisungdeutsch"/>
        </w:rPr>
        <w:t xml:space="preserve">Anfangsbuchstaben </w:t>
      </w:r>
      <w:r w:rsidR="00810343">
        <w:rPr>
          <w:rStyle w:val="ekvarbeitsanweisungdeutsch"/>
        </w:rPr>
        <w:t xml:space="preserve">ein Wort </w:t>
      </w:r>
      <w:r>
        <w:rPr>
          <w:rStyle w:val="ekvarbeitsanweisungdeutsch"/>
        </w:rPr>
        <w:t xml:space="preserve">und schreibe es </w:t>
      </w:r>
      <w:r w:rsidR="00810343">
        <w:rPr>
          <w:rStyle w:val="ekvarbeitsanweisungdeutsch"/>
        </w:rPr>
        <w:t>auf.</w:t>
      </w:r>
    </w:p>
    <w:p w14:paraId="60C5C766" w14:textId="7B8A2B1C" w:rsidR="00863352" w:rsidRPr="006F312A" w:rsidRDefault="006F312A" w:rsidP="007506D6">
      <w:pPr>
        <w:rPr>
          <w:rStyle w:val="ekvarbeitsanweisungdeutsch"/>
        </w:rPr>
      </w:pPr>
      <w:r w:rsidRPr="006F312A">
        <w:rPr>
          <w:rStyle w:val="ekvarbeitsanweisungdeutsch"/>
        </w:rPr>
        <w:t>Überprüfe mit dem Wörterbuch.</w:t>
      </w:r>
    </w:p>
    <w:p w14:paraId="1309C467" w14:textId="70F866C6" w:rsidR="006F312A" w:rsidRDefault="006F312A" w:rsidP="007506D6"/>
    <w:p w14:paraId="4DEFC14E" w14:textId="73BEAD11" w:rsidR="00F76015" w:rsidRPr="00F028DC" w:rsidRDefault="00F76015" w:rsidP="00D204E7">
      <w:pPr>
        <w:tabs>
          <w:tab w:val="clear" w:pos="340"/>
          <w:tab w:val="clear" w:pos="595"/>
          <w:tab w:val="clear" w:pos="851"/>
          <w:tab w:val="left" w:pos="284"/>
          <w:tab w:val="left" w:pos="4536"/>
          <w:tab w:val="left" w:pos="4820"/>
          <w:tab w:val="left" w:pos="5103"/>
          <w:tab w:val="left" w:pos="9356"/>
        </w:tabs>
        <w:ind w:right="-2"/>
      </w:pPr>
      <w:r>
        <w:t>A</w:t>
      </w:r>
      <w:r w:rsidRPr="00F028DC">
        <w:tab/>
      </w:r>
      <w:r w:rsidR="007C3726" w:rsidRPr="007C3726">
        <w:rPr>
          <w:u w:val="single"/>
        </w:rPr>
        <w:tab/>
      </w:r>
      <w:r w:rsidRPr="00F028DC">
        <w:t xml:space="preserve"> </w:t>
      </w:r>
      <w:r w:rsidR="007C3726">
        <w:tab/>
      </w:r>
      <w:r w:rsidR="00810343" w:rsidRPr="00F028DC">
        <w:t>D</w:t>
      </w:r>
      <w:r w:rsidR="007C3726">
        <w:tab/>
      </w:r>
      <w:r w:rsidR="007C3726">
        <w:rPr>
          <w:u w:val="single"/>
        </w:rPr>
        <w:tab/>
      </w:r>
    </w:p>
    <w:p w14:paraId="1656EE31" w14:textId="3447916E" w:rsidR="00397EC3" w:rsidRPr="00F028DC" w:rsidRDefault="00397EC3" w:rsidP="00D204E7">
      <w:pPr>
        <w:tabs>
          <w:tab w:val="left" w:pos="284"/>
          <w:tab w:val="left" w:pos="4536"/>
          <w:tab w:val="left" w:pos="4820"/>
          <w:tab w:val="left" w:pos="5040"/>
          <w:tab w:val="left" w:pos="5103"/>
          <w:tab w:val="left" w:pos="9354"/>
        </w:tabs>
        <w:rPr>
          <w:sz w:val="24"/>
          <w:szCs w:val="24"/>
        </w:rPr>
      </w:pPr>
    </w:p>
    <w:p w14:paraId="0A49A097" w14:textId="7204902C" w:rsidR="00810343" w:rsidRPr="00F028DC" w:rsidRDefault="00810343" w:rsidP="00D204E7">
      <w:pPr>
        <w:tabs>
          <w:tab w:val="clear" w:pos="340"/>
          <w:tab w:val="clear" w:pos="595"/>
          <w:tab w:val="clear" w:pos="851"/>
          <w:tab w:val="left" w:pos="284"/>
          <w:tab w:val="left" w:pos="4536"/>
          <w:tab w:val="left" w:pos="4820"/>
          <w:tab w:val="left" w:pos="5040"/>
          <w:tab w:val="left" w:pos="5103"/>
          <w:tab w:val="left" w:pos="9354"/>
        </w:tabs>
        <w:rPr>
          <w:sz w:val="24"/>
          <w:szCs w:val="24"/>
        </w:rPr>
      </w:pPr>
      <w:r w:rsidRPr="00F028DC">
        <w:rPr>
          <w:sz w:val="24"/>
          <w:szCs w:val="24"/>
        </w:rPr>
        <w:t>E</w:t>
      </w:r>
      <w:r w:rsidRPr="00F028DC">
        <w:rPr>
          <w:sz w:val="24"/>
          <w:szCs w:val="24"/>
        </w:rPr>
        <w:tab/>
      </w:r>
      <w:r w:rsidR="007C3726">
        <w:rPr>
          <w:rStyle w:val="ekvarbeitsanweisungdeutsch"/>
          <w:u w:val="single"/>
        </w:rPr>
        <w:tab/>
      </w:r>
      <w:r w:rsidRPr="00F028DC">
        <w:rPr>
          <w:sz w:val="24"/>
          <w:szCs w:val="24"/>
        </w:rPr>
        <w:t xml:space="preserve"> </w:t>
      </w:r>
      <w:r w:rsidRPr="00F028DC">
        <w:rPr>
          <w:sz w:val="24"/>
          <w:szCs w:val="24"/>
        </w:rPr>
        <w:tab/>
        <w:t>G</w:t>
      </w:r>
      <w:r w:rsidR="00D204E7">
        <w:rPr>
          <w:sz w:val="24"/>
          <w:szCs w:val="24"/>
        </w:rPr>
        <w:tab/>
      </w:r>
      <w:r w:rsidR="00D204E7">
        <w:rPr>
          <w:sz w:val="24"/>
          <w:szCs w:val="24"/>
        </w:rPr>
        <w:tab/>
      </w:r>
      <w:r w:rsidR="007C3726">
        <w:rPr>
          <w:rStyle w:val="ekvarbeitsanweisungdeutsch"/>
          <w:u w:val="single"/>
        </w:rPr>
        <w:tab/>
      </w:r>
    </w:p>
    <w:p w14:paraId="5662F929" w14:textId="7FD0790E" w:rsidR="00397EC3" w:rsidRPr="00F028DC" w:rsidRDefault="00397EC3" w:rsidP="00D204E7">
      <w:pPr>
        <w:tabs>
          <w:tab w:val="left" w:pos="284"/>
          <w:tab w:val="left" w:pos="4536"/>
          <w:tab w:val="left" w:pos="4820"/>
          <w:tab w:val="left" w:pos="5040"/>
          <w:tab w:val="left" w:pos="5103"/>
          <w:tab w:val="left" w:pos="9354"/>
        </w:tabs>
        <w:rPr>
          <w:sz w:val="24"/>
          <w:szCs w:val="24"/>
        </w:rPr>
      </w:pPr>
    </w:p>
    <w:p w14:paraId="376A258A" w14:textId="762660EF" w:rsidR="00810343" w:rsidRPr="00F028DC" w:rsidRDefault="00810343" w:rsidP="00D204E7">
      <w:pPr>
        <w:tabs>
          <w:tab w:val="clear" w:pos="340"/>
          <w:tab w:val="clear" w:pos="595"/>
          <w:tab w:val="clear" w:pos="851"/>
          <w:tab w:val="left" w:pos="284"/>
          <w:tab w:val="left" w:pos="4536"/>
          <w:tab w:val="left" w:pos="4820"/>
          <w:tab w:val="left" w:pos="5040"/>
          <w:tab w:val="left" w:pos="5103"/>
          <w:tab w:val="left" w:pos="9354"/>
        </w:tabs>
        <w:rPr>
          <w:sz w:val="24"/>
          <w:szCs w:val="24"/>
        </w:rPr>
      </w:pPr>
      <w:r w:rsidRPr="00F028DC">
        <w:rPr>
          <w:sz w:val="24"/>
          <w:szCs w:val="24"/>
        </w:rPr>
        <w:t>I</w:t>
      </w:r>
      <w:r w:rsidRPr="00F028DC">
        <w:rPr>
          <w:sz w:val="24"/>
          <w:szCs w:val="24"/>
        </w:rPr>
        <w:tab/>
      </w:r>
      <w:r w:rsidR="007C3726">
        <w:rPr>
          <w:rStyle w:val="ekvarbeitsanweisungdeutsch"/>
          <w:u w:val="single"/>
        </w:rPr>
        <w:tab/>
      </w:r>
      <w:r w:rsidRPr="00F028DC">
        <w:rPr>
          <w:sz w:val="24"/>
          <w:szCs w:val="24"/>
        </w:rPr>
        <w:t xml:space="preserve"> </w:t>
      </w:r>
      <w:r w:rsidRPr="00F028DC">
        <w:rPr>
          <w:sz w:val="24"/>
          <w:szCs w:val="24"/>
        </w:rPr>
        <w:tab/>
        <w:t>L</w:t>
      </w:r>
      <w:r w:rsidRPr="00F028DC">
        <w:rPr>
          <w:sz w:val="24"/>
          <w:szCs w:val="24"/>
        </w:rPr>
        <w:tab/>
      </w:r>
      <w:r w:rsidR="00D204E7">
        <w:rPr>
          <w:sz w:val="24"/>
          <w:szCs w:val="24"/>
        </w:rPr>
        <w:tab/>
      </w:r>
      <w:r w:rsidR="007C3726">
        <w:rPr>
          <w:rStyle w:val="ekvarbeitsanweisungdeutsch"/>
          <w:u w:val="single"/>
        </w:rPr>
        <w:tab/>
      </w:r>
    </w:p>
    <w:p w14:paraId="73169063" w14:textId="2052D301" w:rsidR="00397EC3" w:rsidRPr="00F028DC" w:rsidRDefault="00397EC3" w:rsidP="00D204E7">
      <w:pPr>
        <w:tabs>
          <w:tab w:val="left" w:pos="284"/>
          <w:tab w:val="left" w:pos="4536"/>
          <w:tab w:val="left" w:pos="4820"/>
          <w:tab w:val="left" w:pos="5040"/>
          <w:tab w:val="left" w:pos="5103"/>
          <w:tab w:val="left" w:pos="9354"/>
        </w:tabs>
        <w:rPr>
          <w:sz w:val="24"/>
          <w:szCs w:val="24"/>
        </w:rPr>
      </w:pPr>
    </w:p>
    <w:p w14:paraId="4E9F3CE3" w14:textId="341BDA40" w:rsidR="00F76015" w:rsidRPr="00F028DC" w:rsidRDefault="00810343" w:rsidP="00D204E7">
      <w:pPr>
        <w:tabs>
          <w:tab w:val="clear" w:pos="340"/>
          <w:tab w:val="clear" w:pos="595"/>
          <w:tab w:val="clear" w:pos="851"/>
          <w:tab w:val="left" w:pos="284"/>
          <w:tab w:val="left" w:pos="4536"/>
          <w:tab w:val="left" w:pos="4820"/>
          <w:tab w:val="left" w:pos="5040"/>
          <w:tab w:val="left" w:pos="5103"/>
          <w:tab w:val="left" w:pos="9354"/>
        </w:tabs>
        <w:rPr>
          <w:sz w:val="24"/>
          <w:szCs w:val="24"/>
        </w:rPr>
      </w:pPr>
      <w:r w:rsidRPr="00F028DC">
        <w:rPr>
          <w:sz w:val="24"/>
          <w:szCs w:val="24"/>
        </w:rPr>
        <w:t>O</w:t>
      </w:r>
      <w:r w:rsidR="00F76015" w:rsidRPr="00F028DC">
        <w:rPr>
          <w:sz w:val="24"/>
          <w:szCs w:val="24"/>
        </w:rPr>
        <w:tab/>
      </w:r>
      <w:r w:rsidR="007C3726">
        <w:rPr>
          <w:rStyle w:val="ekvarbeitsanweisungdeutsch"/>
          <w:u w:val="single"/>
        </w:rPr>
        <w:tab/>
      </w:r>
      <w:r w:rsidRPr="00F028DC">
        <w:rPr>
          <w:sz w:val="24"/>
          <w:szCs w:val="24"/>
        </w:rPr>
        <w:tab/>
        <w:t>S</w:t>
      </w:r>
      <w:r w:rsidRPr="00F028DC">
        <w:rPr>
          <w:sz w:val="24"/>
          <w:szCs w:val="24"/>
        </w:rPr>
        <w:tab/>
      </w:r>
      <w:r w:rsidR="007C3726">
        <w:rPr>
          <w:rStyle w:val="ekvarbeitsanweisungdeutsch"/>
          <w:u w:val="single"/>
        </w:rPr>
        <w:tab/>
      </w:r>
      <w:r w:rsidR="00D204E7">
        <w:rPr>
          <w:rStyle w:val="ekvarbeitsanweisungdeutsch"/>
          <w:u w:val="single"/>
        </w:rPr>
        <w:tab/>
      </w:r>
    </w:p>
    <w:p w14:paraId="05778634" w14:textId="0A83C5C3" w:rsidR="00810343" w:rsidRPr="00F028DC" w:rsidRDefault="00810343" w:rsidP="00D204E7">
      <w:pPr>
        <w:tabs>
          <w:tab w:val="clear" w:pos="340"/>
          <w:tab w:val="clear" w:pos="595"/>
          <w:tab w:val="clear" w:pos="851"/>
          <w:tab w:val="left" w:pos="284"/>
          <w:tab w:val="left" w:pos="4536"/>
          <w:tab w:val="left" w:pos="4820"/>
          <w:tab w:val="left" w:pos="5040"/>
          <w:tab w:val="left" w:pos="5103"/>
          <w:tab w:val="left" w:pos="9354"/>
        </w:tabs>
        <w:rPr>
          <w:sz w:val="24"/>
          <w:szCs w:val="24"/>
        </w:rPr>
      </w:pPr>
    </w:p>
    <w:p w14:paraId="1B11D1FE" w14:textId="715E877B" w:rsidR="00810343" w:rsidRDefault="00810343" w:rsidP="00D204E7">
      <w:pPr>
        <w:tabs>
          <w:tab w:val="clear" w:pos="340"/>
          <w:tab w:val="clear" w:pos="595"/>
          <w:tab w:val="clear" w:pos="851"/>
          <w:tab w:val="left" w:pos="284"/>
          <w:tab w:val="left" w:pos="4536"/>
          <w:tab w:val="left" w:pos="4820"/>
          <w:tab w:val="left" w:pos="5040"/>
          <w:tab w:val="left" w:pos="5103"/>
          <w:tab w:val="left" w:pos="9354"/>
        </w:tabs>
      </w:pPr>
      <w:r w:rsidRPr="00F028DC">
        <w:rPr>
          <w:sz w:val="24"/>
          <w:szCs w:val="24"/>
        </w:rPr>
        <w:t>U</w:t>
      </w:r>
      <w:r w:rsidRPr="00F028DC">
        <w:rPr>
          <w:sz w:val="24"/>
          <w:szCs w:val="24"/>
        </w:rPr>
        <w:tab/>
      </w:r>
      <w:r w:rsidR="007C3726">
        <w:rPr>
          <w:rStyle w:val="ekvarbeitsanweisungdeutsch"/>
          <w:u w:val="single"/>
        </w:rPr>
        <w:tab/>
      </w:r>
      <w:r w:rsidRPr="00F028DC">
        <w:rPr>
          <w:sz w:val="24"/>
          <w:szCs w:val="24"/>
        </w:rPr>
        <w:t xml:space="preserve"> </w:t>
      </w:r>
      <w:r w:rsidRPr="00F028DC">
        <w:rPr>
          <w:sz w:val="24"/>
          <w:szCs w:val="24"/>
        </w:rPr>
        <w:tab/>
        <w:t>W</w:t>
      </w:r>
      <w:r w:rsidR="007C3726">
        <w:rPr>
          <w:sz w:val="24"/>
          <w:szCs w:val="24"/>
        </w:rPr>
        <w:tab/>
      </w:r>
      <w:r w:rsidR="007C3726">
        <w:rPr>
          <w:rStyle w:val="ekvarbeitsanweisungdeutsch"/>
          <w:u w:val="single"/>
        </w:rPr>
        <w:tab/>
      </w:r>
    </w:p>
    <w:p w14:paraId="4B50DCD3" w14:textId="249E6797" w:rsidR="00D86994" w:rsidRDefault="00D86994" w:rsidP="007506D6"/>
    <w:p w14:paraId="6BF8CE51" w14:textId="77777777" w:rsidR="00D204E7" w:rsidRDefault="00D204E7" w:rsidP="007506D6"/>
    <w:p w14:paraId="0794ECDD" w14:textId="79D0E381" w:rsidR="00F028DC" w:rsidRPr="00D3427F" w:rsidRDefault="00F028DC" w:rsidP="00F028DC">
      <w:pPr>
        <w:pStyle w:val="ekvnummerierung"/>
        <w:framePr w:wrap="around"/>
      </w:pPr>
      <w:r>
        <w:t>4</w:t>
      </w:r>
    </w:p>
    <w:p w14:paraId="5DB4C94B" w14:textId="77777777" w:rsidR="00F028DC" w:rsidRPr="00287B24" w:rsidRDefault="00F028DC" w:rsidP="00F028DC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B9B1EC7" wp14:editId="08F8C503">
            <wp:extent cx="28829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9EA21" w14:textId="5397A308" w:rsidR="00F028DC" w:rsidRPr="007506D6" w:rsidRDefault="00F028DC" w:rsidP="007506D6">
      <w:r>
        <w:t xml:space="preserve">Welche der Anfangsbuchstaben aus Aufgabe 3 sind </w:t>
      </w:r>
      <w:r w:rsidRPr="00F028DC">
        <w:rPr>
          <w:b/>
          <w:bCs/>
        </w:rPr>
        <w:t>Selbstlaute</w:t>
      </w:r>
      <w:r>
        <w:t>? Markiere.</w:t>
      </w:r>
    </w:p>
    <w:sectPr w:rsidR="00F028DC" w:rsidRPr="007506D6" w:rsidSect="00397EC3">
      <w:footerReference w:type="defaul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97A87" w14:textId="77777777" w:rsidR="0034576B" w:rsidRDefault="0034576B" w:rsidP="003C599D">
      <w:pPr>
        <w:spacing w:line="240" w:lineRule="auto"/>
      </w:pPr>
      <w:r>
        <w:separator/>
      </w:r>
    </w:p>
  </w:endnote>
  <w:endnote w:type="continuationSeparator" w:id="0">
    <w:p w14:paraId="2C18C708" w14:textId="77777777" w:rsidR="0034576B" w:rsidRDefault="0034576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48DDDDDC" w14:textId="77777777" w:rsidTr="006B2D23">
      <w:trPr>
        <w:trHeight w:hRule="exact" w:val="680"/>
      </w:trPr>
      <w:tc>
        <w:tcPr>
          <w:tcW w:w="1131" w:type="dxa"/>
          <w:noWrap/>
        </w:tcPr>
        <w:p w14:paraId="155ABB94" w14:textId="767F788B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128CF7C0" wp14:editId="45094AC7">
                <wp:extent cx="468000" cy="234000"/>
                <wp:effectExtent l="0" t="0" r="8255" b="0"/>
                <wp:docPr id="21" name="Grafik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54DAD2CA" w14:textId="3E3F113D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7506D6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69D567CC" w14:textId="6D3F4575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397EC3">
            <w:t xml:space="preserve">Liliane Oser, Hamburg </w:t>
          </w:r>
        </w:p>
        <w:p w14:paraId="3AFBE3D6" w14:textId="3AD031BC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397EC3">
            <w:t>Redaktion GSV</w:t>
          </w:r>
        </w:p>
      </w:tc>
      <w:tc>
        <w:tcPr>
          <w:tcW w:w="397" w:type="dxa"/>
        </w:tcPr>
        <w:p w14:paraId="6C6063B4" w14:textId="77777777" w:rsidR="00193A18" w:rsidRPr="00913892" w:rsidRDefault="00193A18" w:rsidP="00913892">
          <w:pPr>
            <w:pStyle w:val="ekvpagina"/>
          </w:pPr>
        </w:p>
      </w:tc>
    </w:tr>
  </w:tbl>
  <w:p w14:paraId="0295294D" w14:textId="2963D8C3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9A864" w14:textId="77777777" w:rsidR="0034576B" w:rsidRDefault="0034576B" w:rsidP="003C599D">
      <w:pPr>
        <w:spacing w:line="240" w:lineRule="auto"/>
      </w:pPr>
      <w:r>
        <w:separator/>
      </w:r>
    </w:p>
  </w:footnote>
  <w:footnote w:type="continuationSeparator" w:id="0">
    <w:p w14:paraId="1649A831" w14:textId="77777777" w:rsidR="0034576B" w:rsidRDefault="0034576B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206"/>
    <w:rsid w:val="000010E1"/>
    <w:rsid w:val="00002021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097C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D7519"/>
    <w:rsid w:val="000E343E"/>
    <w:rsid w:val="000F21E8"/>
    <w:rsid w:val="000F7910"/>
    <w:rsid w:val="00103057"/>
    <w:rsid w:val="00107D77"/>
    <w:rsid w:val="00114902"/>
    <w:rsid w:val="00124062"/>
    <w:rsid w:val="00126E1F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D7B51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87"/>
    <w:rsid w:val="00216D91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73B8F"/>
    <w:rsid w:val="0028107C"/>
    <w:rsid w:val="00287B24"/>
    <w:rsid w:val="00287DC0"/>
    <w:rsid w:val="00291BE2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05E5C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4576B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97EC3"/>
    <w:rsid w:val="003A1A19"/>
    <w:rsid w:val="003A5B0C"/>
    <w:rsid w:val="003B59CC"/>
    <w:rsid w:val="003C39DC"/>
    <w:rsid w:val="003C599D"/>
    <w:rsid w:val="003D70F5"/>
    <w:rsid w:val="003D7716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370F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95850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6F312A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6D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C3726"/>
    <w:rsid w:val="007D186F"/>
    <w:rsid w:val="007D48AC"/>
    <w:rsid w:val="007D68F4"/>
    <w:rsid w:val="007E4DDC"/>
    <w:rsid w:val="007E5E71"/>
    <w:rsid w:val="007E68A0"/>
    <w:rsid w:val="00802E02"/>
    <w:rsid w:val="008043DB"/>
    <w:rsid w:val="00805C65"/>
    <w:rsid w:val="00810343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4835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3352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29DA"/>
    <w:rsid w:val="009443AC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36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548A"/>
    <w:rsid w:val="00A67AFC"/>
    <w:rsid w:val="00A701AF"/>
    <w:rsid w:val="00A73F02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B7B53"/>
    <w:rsid w:val="00AC01E7"/>
    <w:rsid w:val="00AC7B89"/>
    <w:rsid w:val="00AD2E3F"/>
    <w:rsid w:val="00AD4D22"/>
    <w:rsid w:val="00AE510C"/>
    <w:rsid w:val="00AE647C"/>
    <w:rsid w:val="00AE65F6"/>
    <w:rsid w:val="00AE6684"/>
    <w:rsid w:val="00AE760F"/>
    <w:rsid w:val="00AF053E"/>
    <w:rsid w:val="00AF1C59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7A52"/>
    <w:rsid w:val="00BB7D77"/>
    <w:rsid w:val="00BC2365"/>
    <w:rsid w:val="00BC2CD2"/>
    <w:rsid w:val="00BC639C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4893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3158"/>
    <w:rsid w:val="00D1582D"/>
    <w:rsid w:val="00D170B8"/>
    <w:rsid w:val="00D204E7"/>
    <w:rsid w:val="00D2569D"/>
    <w:rsid w:val="00D267BD"/>
    <w:rsid w:val="00D30206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994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15CD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3251"/>
    <w:rsid w:val="00E70C40"/>
    <w:rsid w:val="00E710C7"/>
    <w:rsid w:val="00E95ED3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028DC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76015"/>
    <w:rsid w:val="00F81CDB"/>
    <w:rsid w:val="00F84284"/>
    <w:rsid w:val="00F849BE"/>
    <w:rsid w:val="00F94A4B"/>
    <w:rsid w:val="00F94FAE"/>
    <w:rsid w:val="00F97AD4"/>
    <w:rsid w:val="00FA2122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DE181"/>
  <w15:chartTrackingRefBased/>
  <w15:docId w15:val="{9F7B37E9-117B-4236-8D0D-9BC1D41AF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17</cp:revision>
  <cp:lastPrinted>2022-09-09T06:47:00Z</cp:lastPrinted>
  <dcterms:created xsi:type="dcterms:W3CDTF">2022-08-10T06:54:00Z</dcterms:created>
  <dcterms:modified xsi:type="dcterms:W3CDTF">2022-09-09T06:47:00Z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