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7A189E2D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158305C" w14:textId="63C1E534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3F440F24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105AA20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15C637E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061B8C3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FF9B81B" w14:textId="5EEF6B95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500DC2">
              <w:t>15</w:t>
            </w:r>
          </w:p>
        </w:tc>
      </w:tr>
      <w:tr w:rsidR="00BF17F2" w:rsidRPr="00BF17F2" w14:paraId="3B76CA6C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1D79114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8994848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7406A06" w14:textId="711C2108" w:rsidR="00CD7D9F" w:rsidRPr="00F31D80" w:rsidRDefault="0007693B" w:rsidP="00A8076D">
      <w:pPr>
        <w:pStyle w:val="ekvue1arial"/>
      </w:pPr>
      <w:bookmarkStart w:id="0" w:name="bmStart"/>
      <w:bookmarkEnd w:id="0"/>
      <w:r>
        <w:t>Wörter nach dem 2. und 3.</w:t>
      </w:r>
      <w:r w:rsidR="00A51307" w:rsidRPr="00F31D80">
        <w:t xml:space="preserve"> Buchstaben ordnen</w:t>
      </w:r>
    </w:p>
    <w:p w14:paraId="5D304B62" w14:textId="5F2C32E1" w:rsidR="00A51307" w:rsidRDefault="00A8076D" w:rsidP="00005AE2">
      <w:pPr>
        <w:rPr>
          <w:spacing w:val="-20"/>
        </w:rPr>
      </w:pPr>
      <w:r w:rsidRPr="00A8076D">
        <w:rPr>
          <w:spacing w:val="-20"/>
        </w:rPr>
        <w:drawing>
          <wp:anchor distT="0" distB="0" distL="114300" distR="114300" simplePos="0" relativeHeight="251684864" behindDoc="0" locked="0" layoutInCell="1" allowOverlap="1" wp14:anchorId="43B56D4F" wp14:editId="14916FB8">
            <wp:simplePos x="0" y="0"/>
            <wp:positionH relativeFrom="column">
              <wp:posOffset>4584534</wp:posOffset>
            </wp:positionH>
            <wp:positionV relativeFrom="paragraph">
              <wp:posOffset>140970</wp:posOffset>
            </wp:positionV>
            <wp:extent cx="817023" cy="849286"/>
            <wp:effectExtent l="0" t="0" r="2540" b="8255"/>
            <wp:wrapNone/>
            <wp:docPr id="17" name="Grafik 17" descr="S503006731_KV090_Kinder_Befragung_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7023" cy="8492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9F55D" w14:textId="127F9D96" w:rsidR="00A8076D" w:rsidRDefault="00A8076D" w:rsidP="00A8076D">
      <w:pPr>
        <w:pStyle w:val="ekvgrundtexthalbe"/>
      </w:pPr>
      <w:r w:rsidRPr="0027752F">
        <w:rPr>
          <w:spacing w:val="-20"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5A39F4" wp14:editId="2A77992C">
                <wp:simplePos x="0" y="0"/>
                <wp:positionH relativeFrom="page">
                  <wp:posOffset>1738783</wp:posOffset>
                </wp:positionH>
                <wp:positionV relativeFrom="paragraph">
                  <wp:posOffset>87243</wp:posOffset>
                </wp:positionV>
                <wp:extent cx="3642995" cy="496570"/>
                <wp:effectExtent l="0" t="0" r="167005" b="17780"/>
                <wp:wrapNone/>
                <wp:docPr id="110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995" cy="496570"/>
                        </a:xfrm>
                        <a:prstGeom prst="wedgeRoundRectCallout">
                          <a:avLst>
                            <a:gd name="adj1" fmla="val 53590"/>
                            <a:gd name="adj2" fmla="val 1863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A7B358" w14:textId="0E3EA0C2" w:rsidR="0027752F" w:rsidRPr="00A8076D" w:rsidRDefault="00B84EBD" w:rsidP="00BB7A52">
                            <w:pPr>
                              <w:pStyle w:val="ekvsprechblase"/>
                            </w:pPr>
                            <w:r w:rsidRPr="00A8076D">
                              <w:rPr>
                                <w:b/>
                              </w:rPr>
                              <w:t>Tipp:</w:t>
                            </w:r>
                            <w:r w:rsidR="00500DC2" w:rsidRPr="00A8076D">
                              <w:rPr>
                                <w:b/>
                              </w:rPr>
                              <w:t xml:space="preserve"> </w:t>
                            </w:r>
                            <w:r w:rsidR="0027752F" w:rsidRPr="00A8076D">
                              <w:t xml:space="preserve">Wörter </w:t>
                            </w:r>
                            <w:r w:rsidR="0027752F" w:rsidRPr="00BE49D6">
                              <w:rPr>
                                <w:u w:val="single"/>
                              </w:rPr>
                              <w:t>mit gleichem Anfangsbuchstaben</w:t>
                            </w:r>
                            <w:r w:rsidR="0027752F" w:rsidRPr="00A8076D">
                              <w:t xml:space="preserve"> ordne ich nach dem nächsten Buchstaben.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5A39F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136.9pt;margin-top:6.85pt;width:286.85pt;height:39.1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" adj="22375,14824" fillcolor="white [3212]" strokecolor="#a5a5a5 [2092]">
                <v:textbox>
                  <w:txbxContent>
                    <w:p w14:paraId="0DA7B358" w14:textId="0E3EA0C2" w:rsidR="0027752F" w:rsidRPr="00A8076D" w:rsidRDefault="00B84EBD" w:rsidP="00BB7A52">
                      <w:pPr>
                        <w:pStyle w:val="ekvsprechblase"/>
                      </w:pPr>
                      <w:r w:rsidRPr="00A8076D">
                        <w:rPr>
                          <w:b/>
                        </w:rPr>
                        <w:t>Tipp:</w:t>
                      </w:r>
                      <w:r w:rsidR="00500DC2" w:rsidRPr="00A8076D">
                        <w:rPr>
                          <w:b/>
                        </w:rPr>
                        <w:t xml:space="preserve"> </w:t>
                      </w:r>
                      <w:r w:rsidR="0027752F" w:rsidRPr="00A8076D">
                        <w:t xml:space="preserve">Wörter </w:t>
                      </w:r>
                      <w:r w:rsidR="0027752F" w:rsidRPr="00BE49D6">
                        <w:rPr>
                          <w:u w:val="single"/>
                        </w:rPr>
                        <w:t>mit gleichem Anfangsbuchstaben</w:t>
                      </w:r>
                      <w:r w:rsidR="0027752F" w:rsidRPr="00A8076D">
                        <w:t xml:space="preserve"> ordne ich nach dem nächsten Buchstaben.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A2895F2" w14:textId="50C0E0DF" w:rsidR="0027752F" w:rsidRDefault="0027752F" w:rsidP="00005AE2">
      <w:pPr>
        <w:rPr>
          <w:spacing w:val="-20"/>
        </w:rPr>
      </w:pPr>
    </w:p>
    <w:p w14:paraId="102D6F4C" w14:textId="41C03C30" w:rsidR="0027752F" w:rsidRDefault="0027752F" w:rsidP="00005AE2">
      <w:pPr>
        <w:rPr>
          <w:spacing w:val="-20"/>
        </w:rPr>
      </w:pPr>
    </w:p>
    <w:p w14:paraId="0C70C416" w14:textId="49837C64" w:rsidR="0027752F" w:rsidRDefault="0027752F" w:rsidP="00005AE2">
      <w:pPr>
        <w:rPr>
          <w:spacing w:val="-20"/>
        </w:rPr>
      </w:pPr>
    </w:p>
    <w:p w14:paraId="66DBAF75" w14:textId="2BED9A9F" w:rsidR="00B84EBD" w:rsidRDefault="00B84EBD" w:rsidP="00005AE2">
      <w:pPr>
        <w:rPr>
          <w:spacing w:val="-20"/>
        </w:rPr>
      </w:pPr>
    </w:p>
    <w:p w14:paraId="20C8DB53" w14:textId="77777777" w:rsidR="000B77DD" w:rsidRPr="00D3427F" w:rsidRDefault="000B77DD" w:rsidP="000B77DD">
      <w:pPr>
        <w:pStyle w:val="ekvnummerierung"/>
        <w:framePr w:wrap="around"/>
      </w:pPr>
      <w:r>
        <w:t>1</w:t>
      </w:r>
    </w:p>
    <w:p w14:paraId="5492C822" w14:textId="77777777" w:rsidR="000B77DD" w:rsidRPr="00287B24" w:rsidRDefault="000B77DD" w:rsidP="000B77D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2994957" wp14:editId="493BF0B8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4970C" w14:textId="54D59463" w:rsidR="00A51307" w:rsidRPr="008C6558" w:rsidRDefault="0007693B" w:rsidP="00005AE2">
      <w:pPr>
        <w:rPr>
          <w:rStyle w:val="ekvarbeitsanweisungdeutsch"/>
        </w:rPr>
      </w:pPr>
      <w:r w:rsidRPr="008C6558">
        <w:rPr>
          <w:rStyle w:val="ekvarbeitsanweisungdeutsch"/>
        </w:rPr>
        <w:t>Markiere</w:t>
      </w:r>
      <w:r w:rsidR="000B77DD" w:rsidRPr="008C6558">
        <w:rPr>
          <w:rStyle w:val="ekvarbeitsanweisungdeutsch"/>
        </w:rPr>
        <w:t xml:space="preserve"> </w:t>
      </w:r>
      <w:r w:rsidRPr="008C6558">
        <w:rPr>
          <w:rStyle w:val="ekvarbeitsanweisungdeutsch"/>
        </w:rPr>
        <w:t>je Wort</w:t>
      </w:r>
      <w:r w:rsidR="000B77DD" w:rsidRPr="008C6558">
        <w:rPr>
          <w:rStyle w:val="ekvarbeitsanweisungdeutsch"/>
        </w:rPr>
        <w:t xml:space="preserve"> den </w:t>
      </w:r>
      <w:r w:rsidRPr="008C6558">
        <w:rPr>
          <w:rStyle w:val="ekvarbeitsanweisungdeutsch"/>
          <w:b/>
          <w:bCs/>
        </w:rPr>
        <w:t>2.</w:t>
      </w:r>
      <w:r w:rsidR="000B77DD" w:rsidRPr="008C6558">
        <w:rPr>
          <w:rStyle w:val="ekvarbeitsanweisungdeutsch"/>
          <w:b/>
          <w:bCs/>
        </w:rPr>
        <w:t xml:space="preserve"> Buchstaben</w:t>
      </w:r>
      <w:r w:rsidR="000B77DD" w:rsidRPr="008C6558">
        <w:rPr>
          <w:rStyle w:val="ekvarbeitsanweisungdeutsch"/>
        </w:rPr>
        <w:t>.</w:t>
      </w:r>
      <w:r w:rsidR="00B84EBD">
        <w:rPr>
          <w:rStyle w:val="ekvarbeitsanweisungdeutsch"/>
        </w:rPr>
        <w:t xml:space="preserve"> </w:t>
      </w:r>
      <w:r w:rsidR="000B77DD" w:rsidRPr="008C6558">
        <w:rPr>
          <w:rStyle w:val="ekvarbeitsanweisungdeutsch"/>
        </w:rPr>
        <w:t>Schreibe ihn</w:t>
      </w:r>
      <w:r w:rsidRPr="008C6558">
        <w:rPr>
          <w:rStyle w:val="ekvarbeitsanweisungdeutsch"/>
        </w:rPr>
        <w:t xml:space="preserve"> darunter</w:t>
      </w:r>
      <w:r w:rsidR="000B77DD" w:rsidRPr="008C6558">
        <w:rPr>
          <w:rStyle w:val="ekvarbeitsanweisungdeutsch"/>
        </w:rPr>
        <w:t xml:space="preserve"> ins Kästchen.</w:t>
      </w:r>
    </w:p>
    <w:p w14:paraId="16F360E8" w14:textId="0F41AC9A" w:rsidR="000B77DD" w:rsidRPr="000B77DD" w:rsidRDefault="00BD465B" w:rsidP="0007693B">
      <w: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FE94C94" wp14:editId="1B8EA47A">
                <wp:simplePos x="0" y="0"/>
                <wp:positionH relativeFrom="column">
                  <wp:posOffset>92710</wp:posOffset>
                </wp:positionH>
                <wp:positionV relativeFrom="paragraph">
                  <wp:posOffset>150334</wp:posOffset>
                </wp:positionV>
                <wp:extent cx="5802055" cy="272518"/>
                <wp:effectExtent l="0" t="0" r="27305" b="13335"/>
                <wp:wrapNone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2055" cy="272518"/>
                          <a:chOff x="0" y="0"/>
                          <a:chExt cx="5802055" cy="272518"/>
                        </a:xfrm>
                      </wpg:grpSpPr>
                      <wps:wsp>
                        <wps:cNvPr id="4" name="Textfeld 4"/>
                        <wps:cNvSpPr txBox="1"/>
                        <wps:spPr>
                          <a:xfrm>
                            <a:off x="0" y="2643"/>
                            <a:ext cx="72000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69C1C60" w14:textId="7F445C3F" w:rsidR="00BD465B" w:rsidRPr="00A8076D" w:rsidRDefault="00BD465B" w:rsidP="00BD465B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A</w:t>
                              </w:r>
                              <w:r w:rsidRPr="00A8076D">
                                <w:rPr>
                                  <w:highlight w:val="lightGray"/>
                                </w:rPr>
                                <w:t>p</w:t>
                              </w:r>
                              <w:r w:rsidRPr="00A8076D">
                                <w:t>ril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feld 6"/>
                        <wps:cNvSpPr txBox="1"/>
                        <wps:spPr>
                          <a:xfrm>
                            <a:off x="1014825" y="0"/>
                            <a:ext cx="72000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F3B46E6" w14:textId="64AFC267" w:rsidR="00BD465B" w:rsidRPr="00A8076D" w:rsidRDefault="00BD465B" w:rsidP="00BD465B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Angst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feld 8"/>
                        <wps:cNvSpPr txBox="1"/>
                        <wps:spPr>
                          <a:xfrm>
                            <a:off x="2034936" y="2643"/>
                            <a:ext cx="72000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154D8C5" w14:textId="40B50CFE" w:rsidR="00BD465B" w:rsidRPr="00A8076D" w:rsidRDefault="00BD465B" w:rsidP="00BD465B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feld 9"/>
                        <wps:cNvSpPr txBox="1"/>
                        <wps:spPr>
                          <a:xfrm>
                            <a:off x="3049762" y="0"/>
                            <a:ext cx="72000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6CB8CB0B" w14:textId="76AC1028" w:rsidR="00BD465B" w:rsidRPr="00A8076D" w:rsidRDefault="00BD465B" w:rsidP="00BD465B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Axt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feld 10"/>
                        <wps:cNvSpPr txBox="1"/>
                        <wps:spPr>
                          <a:xfrm>
                            <a:off x="4067230" y="2643"/>
                            <a:ext cx="72000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3A3D40E" w14:textId="1D05E63D" w:rsidR="00BD465B" w:rsidRPr="00A8076D" w:rsidRDefault="00BD465B" w:rsidP="00BD465B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Arm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feld 11"/>
                        <wps:cNvSpPr txBox="1"/>
                        <wps:spPr>
                          <a:xfrm>
                            <a:off x="5082055" y="0"/>
                            <a:ext cx="72000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CC4D7ED" w14:textId="4194EF90" w:rsidR="00BD465B" w:rsidRPr="00A8076D" w:rsidRDefault="00BD465B" w:rsidP="00BD465B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Abend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E94C94" id="Gruppieren 13" o:spid="_x0000_s1027" style="position:absolute;margin-left:7.3pt;margin-top:11.85pt;width:456.85pt;height:21.45pt;z-index:251724800;mso-height-relative:margin" coordsize="58020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" o:spid="_x0000_s1028" type="#_x0000_t202" style="position:absolute;top:26;width:7200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" filled="f" strokecolor="black [3213]" strokeweight=".5pt">
                  <v:textbox inset=",1mm,,1mm">
                    <w:txbxContent>
                      <w:p w14:paraId="269C1C60" w14:textId="7F445C3F" w:rsidR="00BD465B" w:rsidRPr="00A8076D" w:rsidRDefault="00BD465B" w:rsidP="00BD465B">
                        <w:pPr>
                          <w:pStyle w:val="ekvaufgabenwortkarte"/>
                          <w:jc w:val="center"/>
                        </w:pPr>
                        <w:r w:rsidRPr="00A8076D">
                          <w:t>A</w:t>
                        </w:r>
                        <w:r w:rsidRPr="00A8076D">
                          <w:rPr>
                            <w:highlight w:val="lightGray"/>
                          </w:rPr>
                          <w:t>p</w:t>
                        </w:r>
                        <w:r w:rsidRPr="00A8076D">
                          <w:t>ril</w:t>
                        </w:r>
                      </w:p>
                    </w:txbxContent>
                  </v:textbox>
                </v:shape>
                <v:shape id="Textfeld 6" o:spid="_x0000_s1029" type="#_x0000_t202" style="position:absolute;left:10148;width:7200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" filled="f" strokecolor="black [3213]" strokeweight=".5pt">
                  <v:textbox inset=",1mm,,1mm">
                    <w:txbxContent>
                      <w:p w14:paraId="0F3B46E6" w14:textId="64AFC267" w:rsidR="00BD465B" w:rsidRPr="00A8076D" w:rsidRDefault="00BD465B" w:rsidP="00BD465B">
                        <w:pPr>
                          <w:pStyle w:val="ekvaufgabenwortkarte"/>
                          <w:jc w:val="center"/>
                        </w:pPr>
                        <w:r w:rsidRPr="00A8076D">
                          <w:t>Angst</w:t>
                        </w:r>
                      </w:p>
                    </w:txbxContent>
                  </v:textbox>
                </v:shape>
                <v:shape id="Textfeld 8" o:spid="_x0000_s1030" type="#_x0000_t202" style="position:absolute;left:20349;top:26;width:7200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" filled="f" strokecolor="black [3213]" strokeweight=".5pt">
                  <v:textbox inset=",1mm,,1mm">
                    <w:txbxContent>
                      <w:p w14:paraId="5154D8C5" w14:textId="40B50CFE" w:rsidR="00BD465B" w:rsidRPr="00A8076D" w:rsidRDefault="00BD465B" w:rsidP="00BD465B">
                        <w:pPr>
                          <w:pStyle w:val="ekvaufgabenwortkarte"/>
                          <w:jc w:val="center"/>
                        </w:pPr>
                        <w:r w:rsidRPr="00A8076D">
                          <w:t>Aufgabe</w:t>
                        </w:r>
                      </w:p>
                    </w:txbxContent>
                  </v:textbox>
                </v:shape>
                <v:shape id="Textfeld 9" o:spid="_x0000_s1031" type="#_x0000_t202" style="position:absolute;left:30497;width:7200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" filled="f" strokecolor="black [3213]" strokeweight=".5pt">
                  <v:textbox inset=",1mm,,1mm">
                    <w:txbxContent>
                      <w:p w14:paraId="6CB8CB0B" w14:textId="76AC1028" w:rsidR="00BD465B" w:rsidRPr="00A8076D" w:rsidRDefault="00BD465B" w:rsidP="00BD465B">
                        <w:pPr>
                          <w:pStyle w:val="ekvaufgabenwortkarte"/>
                          <w:jc w:val="center"/>
                        </w:pPr>
                        <w:r w:rsidRPr="00A8076D">
                          <w:t>Axt</w:t>
                        </w:r>
                      </w:p>
                    </w:txbxContent>
                  </v:textbox>
                </v:shape>
                <v:shape id="Textfeld 10" o:spid="_x0000_s1032" type="#_x0000_t202" style="position:absolute;left:40672;top:26;width:7200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" filled="f" strokecolor="black [3213]" strokeweight=".5pt">
                  <v:textbox inset=",1mm,,1mm">
                    <w:txbxContent>
                      <w:p w14:paraId="03A3D40E" w14:textId="1D05E63D" w:rsidR="00BD465B" w:rsidRPr="00A8076D" w:rsidRDefault="00BD465B" w:rsidP="00BD465B">
                        <w:pPr>
                          <w:pStyle w:val="ekvaufgabenwortkarte"/>
                          <w:jc w:val="center"/>
                        </w:pPr>
                        <w:r w:rsidRPr="00A8076D">
                          <w:t>Arm</w:t>
                        </w:r>
                      </w:p>
                    </w:txbxContent>
                  </v:textbox>
                </v:shape>
                <v:shape id="Textfeld 11" o:spid="_x0000_s1033" type="#_x0000_t202" style="position:absolute;left:50820;width:7200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" filled="f" strokecolor="black [3213]" strokeweight=".5pt">
                  <v:textbox inset=",1mm,,1mm">
                    <w:txbxContent>
                      <w:p w14:paraId="1CC4D7ED" w14:textId="4194EF90" w:rsidR="00BD465B" w:rsidRPr="00A8076D" w:rsidRDefault="00BD465B" w:rsidP="00BD465B">
                        <w:pPr>
                          <w:pStyle w:val="ekvaufgabenwortkarte"/>
                          <w:jc w:val="center"/>
                        </w:pPr>
                        <w:r w:rsidRPr="00A8076D">
                          <w:t>Abend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AB014C" w14:textId="5CE48989" w:rsidR="00BD465B" w:rsidRDefault="00BD465B" w:rsidP="00F31D80">
      <w:pPr>
        <w:pStyle w:val="ekvgrundtexthalbe"/>
      </w:pPr>
    </w:p>
    <w:p w14:paraId="056DA343" w14:textId="1AD7C0A9" w:rsidR="00BD465B" w:rsidRDefault="00BD465B" w:rsidP="00F31D80">
      <w:pPr>
        <w:pStyle w:val="ekvgrundtexthalbe"/>
      </w:pPr>
    </w:p>
    <w:p w14:paraId="7E2059FF" w14:textId="7F8C313A" w:rsidR="00F31D80" w:rsidRDefault="00F31D80" w:rsidP="00F31D80">
      <w:pPr>
        <w:pStyle w:val="ekvgrundtexthalbe"/>
      </w:pPr>
    </w:p>
    <w:p w14:paraId="3A299428" w14:textId="10DDD509" w:rsidR="000B77DD" w:rsidRDefault="00BE49D6" w:rsidP="00005AE2">
      <w:r w:rsidRPr="00930E4C">
        <w:rPr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0BA8255" wp14:editId="7B5AC8F4">
                <wp:simplePos x="0" y="0"/>
                <wp:positionH relativeFrom="column">
                  <wp:posOffset>403225</wp:posOffset>
                </wp:positionH>
                <wp:positionV relativeFrom="paragraph">
                  <wp:posOffset>60537</wp:posOffset>
                </wp:positionV>
                <wp:extent cx="244800" cy="316800"/>
                <wp:effectExtent l="0" t="0" r="3175" b="7620"/>
                <wp:wrapNone/>
                <wp:docPr id="145" name="Textfeld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8B5692" w14:textId="4869EDFF" w:rsidR="00BE49D6" w:rsidRPr="00535842" w:rsidRDefault="00BE49D6" w:rsidP="00BE49D6">
                            <w:pPr>
                              <w:pStyle w:val="ekvaufgabenwortkarte"/>
                              <w:spacing w:line="460" w:lineRule="exact"/>
                              <w:rPr>
                                <w:rStyle w:val="ekvhandschrift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ekvhandschrift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A8255" id="Textfeld 145" o:spid="_x0000_s1034" type="#_x0000_t202" style="position:absolute;margin-left:31.75pt;margin-top:4.75pt;width:19.3pt;height:24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" filled="f" stroked="f" strokeweight=".5pt">
                <v:textbox inset="0,0,0,0">
                  <w:txbxContent>
                    <w:p w14:paraId="0A8B5692" w14:textId="4869EDFF" w:rsidR="00BE49D6" w:rsidRPr="00535842" w:rsidRDefault="00BE49D6" w:rsidP="00BE49D6">
                      <w:pPr>
                        <w:pStyle w:val="ekvaufgabenwortkarte"/>
                        <w:spacing w:line="460" w:lineRule="exact"/>
                        <w:rPr>
                          <w:rStyle w:val="ekvhandschrift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ekvhandschrift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36E53E" wp14:editId="3B680E6A">
                <wp:simplePos x="0" y="0"/>
                <wp:positionH relativeFrom="column">
                  <wp:posOffset>329565</wp:posOffset>
                </wp:positionH>
                <wp:positionV relativeFrom="paragraph">
                  <wp:posOffset>61172</wp:posOffset>
                </wp:positionV>
                <wp:extent cx="270035" cy="270000"/>
                <wp:effectExtent l="0" t="0" r="15875" b="15875"/>
                <wp:wrapNone/>
                <wp:docPr id="3" name="Rechtec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35" cy="270000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2D9EB1" id="Rechteck 3" o:spid="_x0000_s1026" style="position:absolute;margin-left:25.95pt;margin-top:4.8pt;width:21.25pt;height:21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" filled="f" strokeweight=".5pt"/>
            </w:pict>
          </mc:Fallback>
        </mc:AlternateContent>
      </w:r>
      <w:r>
        <w:rPr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93041E" wp14:editId="21FDD7F8">
                <wp:simplePos x="0" y="0"/>
                <wp:positionH relativeFrom="column">
                  <wp:posOffset>1341877</wp:posOffset>
                </wp:positionH>
                <wp:positionV relativeFrom="paragraph">
                  <wp:posOffset>61172</wp:posOffset>
                </wp:positionV>
                <wp:extent cx="270035" cy="270000"/>
                <wp:effectExtent l="0" t="0" r="15875" b="15875"/>
                <wp:wrapNone/>
                <wp:docPr id="12" name="Rechtec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35" cy="270000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40BA88" id="Rechteck 12" o:spid="_x0000_s1026" style="position:absolute;margin-left:105.65pt;margin-top:4.8pt;width:21.25pt;height:2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" filled="f" strokeweight=".5pt"/>
            </w:pict>
          </mc:Fallback>
        </mc:AlternateContent>
      </w:r>
      <w:r>
        <w:rPr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A9421D3" wp14:editId="2253084E">
                <wp:simplePos x="0" y="0"/>
                <wp:positionH relativeFrom="column">
                  <wp:posOffset>3366504</wp:posOffset>
                </wp:positionH>
                <wp:positionV relativeFrom="paragraph">
                  <wp:posOffset>61172</wp:posOffset>
                </wp:positionV>
                <wp:extent cx="270035" cy="270000"/>
                <wp:effectExtent l="0" t="0" r="15875" b="15875"/>
                <wp:wrapNone/>
                <wp:docPr id="14" name="Rechtec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35" cy="270000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ADED9" id="Rechteck 14" o:spid="_x0000_s1026" style="position:absolute;margin-left:265.1pt;margin-top:4.8pt;width:21.25pt;height:21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" filled="f" strokeweight=".5pt"/>
            </w:pict>
          </mc:Fallback>
        </mc:AlternateContent>
      </w:r>
      <w:r>
        <w:rPr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37E66E6" wp14:editId="66726F8D">
                <wp:simplePos x="0" y="0"/>
                <wp:positionH relativeFrom="column">
                  <wp:posOffset>4378817</wp:posOffset>
                </wp:positionH>
                <wp:positionV relativeFrom="paragraph">
                  <wp:posOffset>61172</wp:posOffset>
                </wp:positionV>
                <wp:extent cx="270035" cy="270000"/>
                <wp:effectExtent l="0" t="0" r="15875" b="15875"/>
                <wp:wrapNone/>
                <wp:docPr id="15" name="Rechtec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35" cy="270000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681081" id="Rechteck 15" o:spid="_x0000_s1026" style="position:absolute;margin-left:344.8pt;margin-top:4.8pt;width:21.25pt;height:21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" filled="f" strokeweight=".5pt"/>
            </w:pict>
          </mc:Fallback>
        </mc:AlternateContent>
      </w:r>
      <w:r>
        <w:rPr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F5630D" wp14:editId="4F2E5E8C">
                <wp:simplePos x="0" y="0"/>
                <wp:positionH relativeFrom="column">
                  <wp:posOffset>5391130</wp:posOffset>
                </wp:positionH>
                <wp:positionV relativeFrom="paragraph">
                  <wp:posOffset>61172</wp:posOffset>
                </wp:positionV>
                <wp:extent cx="270035" cy="270000"/>
                <wp:effectExtent l="0" t="0" r="15875" b="15875"/>
                <wp:wrapNone/>
                <wp:docPr id="16" name="Rechtec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35" cy="270000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D18D2D" id="Rechteck 16" o:spid="_x0000_s1026" style="position:absolute;margin-left:424.5pt;margin-top:4.8pt;width:21.25pt;height:21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" filled="f" strokeweight=".5pt"/>
            </w:pict>
          </mc:Fallback>
        </mc:AlternateContent>
      </w:r>
      <w:r>
        <w:rPr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D38D03" wp14:editId="55711555">
                <wp:simplePos x="0" y="0"/>
                <wp:positionH relativeFrom="column">
                  <wp:posOffset>2354191</wp:posOffset>
                </wp:positionH>
                <wp:positionV relativeFrom="paragraph">
                  <wp:posOffset>61172</wp:posOffset>
                </wp:positionV>
                <wp:extent cx="270035" cy="270000"/>
                <wp:effectExtent l="0" t="0" r="15875" b="15875"/>
                <wp:wrapNone/>
                <wp:docPr id="18" name="Rechtec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35" cy="270000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D54792" id="Rechteck 18" o:spid="_x0000_s1026" style="position:absolute;margin-left:185.35pt;margin-top:4.8pt;width:21.25pt;height:21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" filled="f" strokeweight=".5pt"/>
            </w:pict>
          </mc:Fallback>
        </mc:AlternateContent>
      </w:r>
    </w:p>
    <w:p w14:paraId="68259A92" w14:textId="226826B4" w:rsidR="000B77DD" w:rsidRDefault="000B77DD" w:rsidP="00F31D80">
      <w:pPr>
        <w:pStyle w:val="ekvgrundtexthalbe"/>
      </w:pPr>
      <w:bookmarkStart w:id="1" w:name="_GoBack"/>
      <w:bookmarkEnd w:id="1"/>
    </w:p>
    <w:p w14:paraId="05A7BD4B" w14:textId="2A991985" w:rsidR="00F31D80" w:rsidRDefault="00F31D80" w:rsidP="00F31D80">
      <w:pPr>
        <w:pStyle w:val="ekvgrundtexthalbe"/>
      </w:pPr>
    </w:p>
    <w:p w14:paraId="0F158917" w14:textId="6F0EEDA4" w:rsidR="00F31D80" w:rsidRDefault="00B146EE" w:rsidP="00B146EE">
      <w:pPr>
        <w:pStyle w:val="ekvgrundtexthalbe"/>
      </w:pPr>
      <w:r>
        <w:tab/>
      </w:r>
    </w:p>
    <w:p w14:paraId="4838FC97" w14:textId="5ABC0A8A" w:rsidR="00F31D80" w:rsidRDefault="00F31D80" w:rsidP="00B84EBD">
      <w:pPr>
        <w:pStyle w:val="ekvgrundtexthalbe"/>
      </w:pPr>
    </w:p>
    <w:p w14:paraId="4D3F0066" w14:textId="77777777" w:rsidR="000B77DD" w:rsidRPr="00D3427F" w:rsidRDefault="000B77DD" w:rsidP="000B77DD">
      <w:pPr>
        <w:pStyle w:val="ekvnummerierung"/>
        <w:framePr w:wrap="around"/>
      </w:pPr>
      <w:r>
        <w:t>2</w:t>
      </w:r>
    </w:p>
    <w:p w14:paraId="04FF3734" w14:textId="77777777" w:rsidR="000B77DD" w:rsidRPr="00287B24" w:rsidRDefault="000B77DD" w:rsidP="000B77D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39F1DF2" wp14:editId="29D56167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579D1" w14:textId="23841D1F" w:rsidR="000B77DD" w:rsidRPr="008C6558" w:rsidRDefault="000B77DD" w:rsidP="00005AE2">
      <w:pPr>
        <w:rPr>
          <w:rStyle w:val="ekvarbeitsanweisungdeutsch"/>
        </w:rPr>
      </w:pPr>
      <w:r w:rsidRPr="008C6558">
        <w:rPr>
          <w:rStyle w:val="ekvarbeitsanweisungdeutsch"/>
        </w:rPr>
        <w:t>Ordne die</w:t>
      </w:r>
      <w:r w:rsidR="0038284F" w:rsidRPr="008C6558">
        <w:rPr>
          <w:rStyle w:val="ekvarbeitsanweisungdeutsch"/>
        </w:rPr>
        <w:t xml:space="preserve"> 2.</w:t>
      </w:r>
      <w:r w:rsidRPr="008C6558">
        <w:rPr>
          <w:rStyle w:val="ekvarbeitsanweisungdeutsch"/>
        </w:rPr>
        <w:t xml:space="preserve"> Buchstaben nach dem </w:t>
      </w:r>
      <w:r w:rsidR="0038284F" w:rsidRPr="008C6558">
        <w:rPr>
          <w:rStyle w:val="ekvarbeitsanweisungdeutsch"/>
        </w:rPr>
        <w:t>Alphabet</w:t>
      </w:r>
      <w:r w:rsidRPr="008C6558">
        <w:rPr>
          <w:rStyle w:val="ekvarbeitsanweisungdeutsch"/>
        </w:rPr>
        <w:t>.</w:t>
      </w:r>
    </w:p>
    <w:p w14:paraId="5D4F1C0B" w14:textId="2B4F6F6A" w:rsidR="000B77DD" w:rsidRDefault="000B77DD" w:rsidP="00F31D80">
      <w:pPr>
        <w:pStyle w:val="ekvgrundtexthalbe"/>
      </w:pPr>
    </w:p>
    <w:p w14:paraId="3EF3B906" w14:textId="2171FA12" w:rsidR="000B77DD" w:rsidRDefault="00A8076D" w:rsidP="00005AE2">
      <w: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0726262A" wp14:editId="7A067AB7">
                <wp:simplePos x="0" y="0"/>
                <wp:positionH relativeFrom="column">
                  <wp:posOffset>330835</wp:posOffset>
                </wp:positionH>
                <wp:positionV relativeFrom="paragraph">
                  <wp:posOffset>108641</wp:posOffset>
                </wp:positionV>
                <wp:extent cx="5331005" cy="270000"/>
                <wp:effectExtent l="0" t="0" r="22225" b="15875"/>
                <wp:wrapNone/>
                <wp:docPr id="22" name="Gruppieren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1005" cy="270000"/>
                          <a:chOff x="0" y="0"/>
                          <a:chExt cx="5331005" cy="270000"/>
                        </a:xfrm>
                      </wpg:grpSpPr>
                      <wps:wsp>
                        <wps:cNvPr id="24" name="Rechteck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hteck 25"/>
                        <wps:cNvSpPr>
                          <a:spLocks noChangeArrowheads="1"/>
                        </wps:cNvSpPr>
                        <wps:spPr bwMode="auto">
                          <a:xfrm>
                            <a:off x="1009815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hteck 26"/>
                        <wps:cNvSpPr>
                          <a:spLocks noChangeArrowheads="1"/>
                        </wps:cNvSpPr>
                        <wps:spPr bwMode="auto">
                          <a:xfrm>
                            <a:off x="303739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hteck 27"/>
                        <wps:cNvSpPr>
                          <a:spLocks noChangeArrowheads="1"/>
                        </wps:cNvSpPr>
                        <wps:spPr bwMode="auto">
                          <a:xfrm>
                            <a:off x="4047213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hteck 28"/>
                        <wps:cNvSpPr>
                          <a:spLocks noChangeArrowheads="1"/>
                        </wps:cNvSpPr>
                        <wps:spPr bwMode="auto">
                          <a:xfrm>
                            <a:off x="5061005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hteck 29"/>
                        <wps:cNvSpPr>
                          <a:spLocks noChangeArrowheads="1"/>
                        </wps:cNvSpPr>
                        <wps:spPr bwMode="auto">
                          <a:xfrm>
                            <a:off x="2023606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E07D33" id="Gruppieren 22" o:spid="_x0000_s1026" style="position:absolute;margin-left:26.05pt;margin-top:8.55pt;width:419.75pt;height:21.25pt;z-index:251713536" coordsize="5331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">
                <v:rect id="Rechteck 24" o:spid="_x0000_s1027" style="position:absolute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" filled="f" strokeweight=".5pt"/>
                <v:rect id="Rechteck 25" o:spid="_x0000_s1028" style="position:absolute;left:10098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" filled="f" strokeweight=".5pt"/>
                <v:rect id="Rechteck 26" o:spid="_x0000_s1029" style="position:absolute;left:30373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" filled="f" strokeweight=".5pt"/>
                <v:rect id="Rechteck 27" o:spid="_x0000_s1030" style="position:absolute;left:4047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" filled="f" strokeweight=".5pt"/>
                <v:rect id="Rechteck 28" o:spid="_x0000_s1031" style="position:absolute;left:50610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" filled="f" strokeweight=".5pt"/>
                <v:rect id="Rechteck 29" o:spid="_x0000_s1032" style="position:absolute;left:20236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" filled="f" strokeweight=".5pt"/>
              </v:group>
            </w:pict>
          </mc:Fallback>
        </mc:AlternateContent>
      </w:r>
    </w:p>
    <w:p w14:paraId="270DEBA8" w14:textId="3ADAA415" w:rsidR="000B77DD" w:rsidRDefault="000B77DD" w:rsidP="00F31D80">
      <w:pPr>
        <w:pStyle w:val="ekvgrundtexthalbe"/>
      </w:pPr>
    </w:p>
    <w:p w14:paraId="5C1642A7" w14:textId="1EF09867" w:rsidR="00F31D80" w:rsidRDefault="00F31D80" w:rsidP="00005AE2"/>
    <w:p w14:paraId="5D07EA77" w14:textId="2ABFAA02" w:rsidR="00F31D80" w:rsidRDefault="00F31D80" w:rsidP="00B84EBD">
      <w:pPr>
        <w:pStyle w:val="ekvgrundtexthalbe"/>
      </w:pPr>
    </w:p>
    <w:p w14:paraId="15E9EB44" w14:textId="77777777" w:rsidR="00B146EE" w:rsidRDefault="00B146EE" w:rsidP="00B84EBD">
      <w:pPr>
        <w:pStyle w:val="ekvgrundtexthalbe"/>
      </w:pPr>
    </w:p>
    <w:p w14:paraId="13BAC35B" w14:textId="77777777" w:rsidR="000B77DD" w:rsidRPr="00D3427F" w:rsidRDefault="000B77DD" w:rsidP="000B77DD">
      <w:pPr>
        <w:pStyle w:val="ekvnummerierung"/>
        <w:framePr w:wrap="around"/>
      </w:pPr>
      <w:r>
        <w:t>3</w:t>
      </w:r>
    </w:p>
    <w:p w14:paraId="281330EF" w14:textId="77777777" w:rsidR="0038284F" w:rsidRPr="00287B24" w:rsidRDefault="0038284F" w:rsidP="0038284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348FCEC" wp14:editId="659EB79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ECB54" w14:textId="7DFDEA8A" w:rsidR="000B77DD" w:rsidRPr="008C6558" w:rsidRDefault="00F56FF4" w:rsidP="00005AE2">
      <w:pPr>
        <w:rPr>
          <w:rStyle w:val="ekvarbeitsanweisungdeutsch"/>
        </w:rPr>
      </w:pPr>
      <w:r>
        <w:rPr>
          <w:rStyle w:val="ekvarbeitsanweisungdeutsch"/>
        </w:rPr>
        <w:t>Schreibe</w:t>
      </w:r>
      <w:r w:rsidR="0038284F" w:rsidRPr="008C6558">
        <w:rPr>
          <w:rStyle w:val="ekvarbeitsanweisungdeutsch"/>
        </w:rPr>
        <w:t xml:space="preserve"> </w:t>
      </w:r>
      <w:r w:rsidR="000B77DD" w:rsidRPr="008C6558">
        <w:rPr>
          <w:rStyle w:val="ekvarbeitsanweisungdeutsch"/>
        </w:rPr>
        <w:t xml:space="preserve">die Wörter nach dem </w:t>
      </w:r>
      <w:r w:rsidR="0038284F" w:rsidRPr="008C6558">
        <w:rPr>
          <w:rStyle w:val="ekvarbeitsanweisungdeutsch"/>
        </w:rPr>
        <w:t>Alphabet</w:t>
      </w:r>
      <w:r>
        <w:rPr>
          <w:rStyle w:val="ekvarbeitsanweisungdeutsch"/>
        </w:rPr>
        <w:t xml:space="preserve"> geordnet auf</w:t>
      </w:r>
      <w:r w:rsidR="000B77DD" w:rsidRPr="008C6558">
        <w:rPr>
          <w:rStyle w:val="ekvarbeitsanweisungdeutsch"/>
        </w:rPr>
        <w:t>.</w:t>
      </w:r>
    </w:p>
    <w:p w14:paraId="01BB3281" w14:textId="77777777" w:rsidR="000B77DD" w:rsidRDefault="000B77DD" w:rsidP="00005AE2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B77DD" w:rsidRPr="001F1E3D" w14:paraId="173549BC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058D424D" w14:textId="77777777" w:rsidR="000B77DD" w:rsidRPr="001F1E3D" w:rsidRDefault="000B77DD" w:rsidP="001F1E3D">
            <w:pPr>
              <w:pStyle w:val="ekvlinie"/>
            </w:pPr>
          </w:p>
        </w:tc>
      </w:tr>
      <w:tr w:rsidR="000B77DD" w:rsidRPr="001F1E3D" w14:paraId="14E906D0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725A7FE2" w14:textId="699F8CE2" w:rsidR="000B77DD" w:rsidRPr="001F1E3D" w:rsidRDefault="000B77DD" w:rsidP="001F1E3D">
            <w:pPr>
              <w:pStyle w:val="ekvlinie"/>
            </w:pPr>
          </w:p>
        </w:tc>
      </w:tr>
      <w:tr w:rsidR="000B77DD" w:rsidRPr="001F1E3D" w14:paraId="6F2ADFE2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4AB7259D" w14:textId="084F1C21" w:rsidR="000B77DD" w:rsidRPr="001F1E3D" w:rsidRDefault="000B77DD" w:rsidP="001F1E3D">
            <w:pPr>
              <w:pStyle w:val="ekvlinie"/>
            </w:pPr>
          </w:p>
        </w:tc>
      </w:tr>
    </w:tbl>
    <w:p w14:paraId="5ADBD7DD" w14:textId="0B5A3B44" w:rsidR="000B77DD" w:rsidRDefault="000B77DD" w:rsidP="00F31D80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B77DD" w:rsidRPr="001F1E3D" w14:paraId="5A5BCAC3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3EF50F61" w14:textId="77777777" w:rsidR="000B77DD" w:rsidRPr="001F1E3D" w:rsidRDefault="000B77DD" w:rsidP="001F1E3D">
            <w:pPr>
              <w:pStyle w:val="ekvlinie"/>
            </w:pPr>
          </w:p>
        </w:tc>
      </w:tr>
      <w:tr w:rsidR="000B77DD" w:rsidRPr="001F1E3D" w14:paraId="265FF117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E7E8278" w14:textId="77777777" w:rsidR="000B77DD" w:rsidRPr="001F1E3D" w:rsidRDefault="000B77DD" w:rsidP="001F1E3D">
            <w:pPr>
              <w:pStyle w:val="ekvlinie"/>
            </w:pPr>
          </w:p>
        </w:tc>
      </w:tr>
      <w:tr w:rsidR="000B77DD" w:rsidRPr="001F1E3D" w14:paraId="1C11184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49B0BB5F" w14:textId="77777777" w:rsidR="000B77DD" w:rsidRPr="001F1E3D" w:rsidRDefault="000B77DD" w:rsidP="001F1E3D">
            <w:pPr>
              <w:pStyle w:val="ekvlinie"/>
            </w:pPr>
          </w:p>
        </w:tc>
      </w:tr>
    </w:tbl>
    <w:p w14:paraId="56DE5EA6" w14:textId="77777777" w:rsidR="000B77DD" w:rsidRDefault="000B77DD" w:rsidP="00005AE2">
      <w:bookmarkStart w:id="2" w:name="_Hlk513187037"/>
    </w:p>
    <w:p w14:paraId="2BE1D8E1" w14:textId="2287A4C5" w:rsidR="00F31D80" w:rsidRDefault="00F31D80" w:rsidP="00A8076D">
      <w:pPr>
        <w:pStyle w:val="ekvgrundtexthalbe"/>
      </w:pPr>
    </w:p>
    <w:p w14:paraId="1249E9A9" w14:textId="77777777" w:rsidR="0023743C" w:rsidRPr="00D3427F" w:rsidRDefault="0023743C" w:rsidP="0023743C">
      <w:pPr>
        <w:pStyle w:val="ekvnummerierung"/>
        <w:framePr w:wrap="around"/>
      </w:pPr>
      <w:r>
        <w:t>4</w:t>
      </w:r>
    </w:p>
    <w:p w14:paraId="1C1779ED" w14:textId="77777777" w:rsidR="0027752F" w:rsidRPr="00287B24" w:rsidRDefault="0027752F" w:rsidP="0027752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BAD4872" wp14:editId="14F4FD89">
            <wp:extent cx="285115" cy="288290"/>
            <wp:effectExtent l="0" t="0" r="0" b="0"/>
            <wp:docPr id="109" name="Grafik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820A7" w14:textId="75716F97" w:rsidR="0023743C" w:rsidRDefault="0038284F" w:rsidP="00005AE2">
      <w:r w:rsidRPr="00A8076D">
        <w:rPr>
          <w:rStyle w:val="ekvarbeitsanweisungdeutsch"/>
        </w:rPr>
        <w:t>Markiere</w:t>
      </w:r>
      <w:r w:rsidR="0023743C" w:rsidRPr="0023743C">
        <w:t xml:space="preserve"> je</w:t>
      </w:r>
      <w:r w:rsidR="008C6558">
        <w:t xml:space="preserve"> Wort</w:t>
      </w:r>
      <w:r w:rsidR="0023743C" w:rsidRPr="0023743C">
        <w:t xml:space="preserve"> den </w:t>
      </w:r>
      <w:r w:rsidR="008C6558" w:rsidRPr="008C6558">
        <w:rPr>
          <w:b/>
          <w:bCs/>
        </w:rPr>
        <w:t>3.</w:t>
      </w:r>
      <w:r w:rsidR="0023743C" w:rsidRPr="008C6558">
        <w:rPr>
          <w:b/>
          <w:bCs/>
        </w:rPr>
        <w:t xml:space="preserve"> Buchstaben</w:t>
      </w:r>
      <w:r w:rsidR="0023743C" w:rsidRPr="0023743C">
        <w:t>.</w:t>
      </w:r>
      <w:r w:rsidR="00105B6E">
        <w:t xml:space="preserve"> Nummeriere die Wörter nach dem Alphabet.</w:t>
      </w:r>
    </w:p>
    <w:p w14:paraId="1F9B910C" w14:textId="1E6E64CD" w:rsidR="00105B6E" w:rsidRDefault="00105B6E" w:rsidP="00005AE2">
      <w:r>
        <w:t>Schreibe sie geordnet auf.</w:t>
      </w:r>
    </w:p>
    <w:p w14:paraId="084EBD93" w14:textId="732B097E" w:rsidR="008C6558" w:rsidRDefault="00223248" w:rsidP="00005AE2">
      <w: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4B7D54A" wp14:editId="15AF2BAB">
                <wp:simplePos x="0" y="0"/>
                <wp:positionH relativeFrom="column">
                  <wp:posOffset>-9525</wp:posOffset>
                </wp:positionH>
                <wp:positionV relativeFrom="paragraph">
                  <wp:posOffset>2082800</wp:posOffset>
                </wp:positionV>
                <wp:extent cx="1075055" cy="269875"/>
                <wp:effectExtent l="0" t="0" r="10795" b="15875"/>
                <wp:wrapNone/>
                <wp:docPr id="97" name="Gruppieren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98" name="Textfeld 98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4D793FE" w14:textId="28407C49" w:rsidR="0027752F" w:rsidRPr="00500DC2" w:rsidRDefault="00786244" w:rsidP="0027752F">
                              <w:pPr>
                                <w:pStyle w:val="ekvaufgabenwortkarte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8076D">
                                <w:t>Spaß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Rechteck 99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B7D54A" id="Gruppieren 97" o:spid="_x0000_s1035" style="position:absolute;margin-left:-.75pt;margin-top:164pt;width:84.65pt;height:21.25pt;z-index:251674624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">
                <v:shape id="Textfeld 98" o:spid="_x0000_s1036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" filled="f" strokecolor="black [3213]" strokeweight=".5pt">
                  <v:textbox inset=",1mm,,1mm">
                    <w:txbxContent>
                      <w:p w14:paraId="24D793FE" w14:textId="28407C49" w:rsidR="0027752F" w:rsidRPr="00500DC2" w:rsidRDefault="00786244" w:rsidP="0027752F">
                        <w:pPr>
                          <w:pStyle w:val="ekvaufgabenwortkarte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8076D">
                          <w:t>Spaß</w:t>
                        </w:r>
                      </w:p>
                    </w:txbxContent>
                  </v:textbox>
                </v:shape>
                <v:rect id="Rechteck 99" o:spid="_x0000_s1037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EAFA32A" wp14:editId="7C2AE9C0">
                <wp:simplePos x="0" y="0"/>
                <wp:positionH relativeFrom="column">
                  <wp:posOffset>-9525</wp:posOffset>
                </wp:positionH>
                <wp:positionV relativeFrom="paragraph">
                  <wp:posOffset>1143635</wp:posOffset>
                </wp:positionV>
                <wp:extent cx="1075055" cy="269875"/>
                <wp:effectExtent l="0" t="0" r="10795" b="15875"/>
                <wp:wrapNone/>
                <wp:docPr id="73" name="Gruppieren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74" name="Textfeld 74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0803DDB" w14:textId="3CC8ABCD" w:rsidR="0027752F" w:rsidRPr="00500DC2" w:rsidRDefault="00521EFB" w:rsidP="0027752F">
                              <w:pPr>
                                <w:pStyle w:val="ekvaufgabenwortkarte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8076D">
                                <w:t>Hose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hteck 75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AFA32A" id="Gruppieren 73" o:spid="_x0000_s1038" style="position:absolute;margin-left:-.75pt;margin-top:90.05pt;width:84.65pt;height:21.25pt;z-index:251669504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">
                <v:shape id="Textfeld 74" o:spid="_x0000_s1039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" filled="f" strokecolor="black [3213]" strokeweight=".5pt">
                  <v:textbox inset=",1mm,,1mm">
                    <w:txbxContent>
                      <w:p w14:paraId="40803DDB" w14:textId="3CC8ABCD" w:rsidR="0027752F" w:rsidRPr="00500DC2" w:rsidRDefault="00521EFB" w:rsidP="0027752F">
                        <w:pPr>
                          <w:pStyle w:val="ekvaufgabenwortkarte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8076D">
                          <w:t>Hose</w:t>
                        </w:r>
                      </w:p>
                    </w:txbxContent>
                  </v:textbox>
                </v:shape>
                <v:rect id="Rechteck 75" o:spid="_x0000_s1040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1F464EE" wp14:editId="15567884">
                <wp:simplePos x="0" y="0"/>
                <wp:positionH relativeFrom="column">
                  <wp:posOffset>-10795</wp:posOffset>
                </wp:positionH>
                <wp:positionV relativeFrom="paragraph">
                  <wp:posOffset>185420</wp:posOffset>
                </wp:positionV>
                <wp:extent cx="1075055" cy="269875"/>
                <wp:effectExtent l="0" t="0" r="10795" b="15875"/>
                <wp:wrapNone/>
                <wp:docPr id="60" name="Gruppieren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19" name="Textfeld 19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665A035" w14:textId="12FA74EC" w:rsidR="00105B6E" w:rsidRPr="00A8076D" w:rsidRDefault="00500DC2" w:rsidP="00105B6E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Ba</w:t>
                              </w:r>
                              <w:r w:rsidRPr="00A8076D">
                                <w:rPr>
                                  <w:highlight w:val="lightGray"/>
                                </w:rPr>
                                <w:t>l</w:t>
                              </w:r>
                              <w:r w:rsidRPr="00A8076D"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hteck 20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F464EE" id="Gruppieren 60" o:spid="_x0000_s1041" style="position:absolute;margin-left:-.85pt;margin-top:14.6pt;width:84.65pt;height:21.25pt;z-index:251662336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">
                <v:shape id="Textfeld 19" o:spid="_x0000_s1042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" filled="f" strokecolor="black [3213]" strokeweight=".5pt">
                  <v:textbox inset=",1mm,,1mm">
                    <w:txbxContent>
                      <w:p w14:paraId="2665A035" w14:textId="12FA74EC" w:rsidR="00105B6E" w:rsidRPr="00A8076D" w:rsidRDefault="00500DC2" w:rsidP="00105B6E">
                        <w:pPr>
                          <w:pStyle w:val="ekvaufgabenwortkarte"/>
                          <w:jc w:val="center"/>
                        </w:pPr>
                        <w:r w:rsidRPr="00A8076D">
                          <w:t>Ba</w:t>
                        </w:r>
                        <w:r w:rsidRPr="00A8076D">
                          <w:rPr>
                            <w:highlight w:val="lightGray"/>
                          </w:rPr>
                          <w:t>l</w:t>
                        </w:r>
                        <w:r w:rsidRPr="00A8076D">
                          <w:t>l</w:t>
                        </w:r>
                      </w:p>
                    </w:txbxContent>
                  </v:textbox>
                </v:shape>
                <v:rect id="Rechteck 20" o:spid="_x0000_s1043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21B3937" wp14:editId="315A2CE8">
                <wp:simplePos x="0" y="0"/>
                <wp:positionH relativeFrom="column">
                  <wp:posOffset>4404995</wp:posOffset>
                </wp:positionH>
                <wp:positionV relativeFrom="paragraph">
                  <wp:posOffset>186055</wp:posOffset>
                </wp:positionV>
                <wp:extent cx="1075055" cy="269875"/>
                <wp:effectExtent l="0" t="0" r="10795" b="15875"/>
                <wp:wrapNone/>
                <wp:docPr id="70" name="Gruppieren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71" name="Textfeld 71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3C97AE8" w14:textId="3BDDEC70" w:rsidR="00105B6E" w:rsidRPr="00500DC2" w:rsidRDefault="00500DC2" w:rsidP="00105B6E">
                              <w:pPr>
                                <w:pStyle w:val="ekvaufgabenwortkarte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8076D">
                                <w:t>Bauch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echteck 72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1B3937" id="Gruppieren 70" o:spid="_x0000_s1044" style="position:absolute;margin-left:346.85pt;margin-top:14.65pt;width:84.65pt;height:21.25pt;z-index:251667456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">
                <v:shape id="Textfeld 71" o:spid="_x0000_s1045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" filled="f" strokecolor="black [3213]" strokeweight=".5pt">
                  <v:textbox inset=",1mm,,1mm">
                    <w:txbxContent>
                      <w:p w14:paraId="13C97AE8" w14:textId="3BDDEC70" w:rsidR="00105B6E" w:rsidRPr="00500DC2" w:rsidRDefault="00500DC2" w:rsidP="00105B6E">
                        <w:pPr>
                          <w:pStyle w:val="ekvaufgabenwortkarte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8076D">
                          <w:t>Bauch</w:t>
                        </w:r>
                      </w:p>
                    </w:txbxContent>
                  </v:textbox>
                </v:shape>
                <v:rect id="Rechteck 72" o:spid="_x0000_s1046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D1CC073" wp14:editId="6B7988A9">
                <wp:simplePos x="0" y="0"/>
                <wp:positionH relativeFrom="column">
                  <wp:posOffset>2934335</wp:posOffset>
                </wp:positionH>
                <wp:positionV relativeFrom="paragraph">
                  <wp:posOffset>184150</wp:posOffset>
                </wp:positionV>
                <wp:extent cx="1075055" cy="269875"/>
                <wp:effectExtent l="0" t="0" r="10795" b="15875"/>
                <wp:wrapNone/>
                <wp:docPr id="67" name="Gruppieren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68" name="Textfeld 68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E2F2E68" w14:textId="421EEFFF" w:rsidR="00105B6E" w:rsidRPr="00500DC2" w:rsidRDefault="00500DC2" w:rsidP="00105B6E">
                              <w:pPr>
                                <w:pStyle w:val="ekvaufgabenwortkarte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8076D">
                                <w:t>Bank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hteck 69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1CC073" id="Gruppieren 67" o:spid="_x0000_s1047" style="position:absolute;margin-left:231.05pt;margin-top:14.5pt;width:84.65pt;height:21.25pt;z-index:251666432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">
                <v:shape id="Textfeld 68" o:spid="_x0000_s1048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" filled="f" strokecolor="black [3213]" strokeweight=".5pt">
                  <v:textbox inset=",1mm,,1mm">
                    <w:txbxContent>
                      <w:p w14:paraId="2E2F2E68" w14:textId="421EEFFF" w:rsidR="00105B6E" w:rsidRPr="00500DC2" w:rsidRDefault="00500DC2" w:rsidP="00105B6E">
                        <w:pPr>
                          <w:pStyle w:val="ekvaufgabenwortkarte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8076D">
                          <w:t>Bank</w:t>
                        </w:r>
                      </w:p>
                    </w:txbxContent>
                  </v:textbox>
                </v:shape>
                <v:rect id="Rechteck 69" o:spid="_x0000_s1049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A5C6D62" wp14:editId="307CA711">
                <wp:simplePos x="0" y="0"/>
                <wp:positionH relativeFrom="column">
                  <wp:posOffset>1460500</wp:posOffset>
                </wp:positionH>
                <wp:positionV relativeFrom="paragraph">
                  <wp:posOffset>187325</wp:posOffset>
                </wp:positionV>
                <wp:extent cx="1075055" cy="269875"/>
                <wp:effectExtent l="0" t="0" r="10795" b="15875"/>
                <wp:wrapNone/>
                <wp:docPr id="61" name="Gruppieren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62" name="Textfeld 62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C1048E9" w14:textId="1EECD406" w:rsidR="00105B6E" w:rsidRPr="00A8076D" w:rsidRDefault="00500DC2" w:rsidP="00105B6E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Bad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hteck 63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5C6D62" id="Gruppieren 61" o:spid="_x0000_s1050" style="position:absolute;margin-left:115pt;margin-top:14.75pt;width:84.65pt;height:21.25pt;z-index:251664384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">
                <v:shape id="Textfeld 62" o:spid="_x0000_s1051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" filled="f" strokecolor="black [3213]" strokeweight=".5pt">
                  <v:textbox inset=",1mm,,1mm">
                    <w:txbxContent>
                      <w:p w14:paraId="5C1048E9" w14:textId="1EECD406" w:rsidR="00105B6E" w:rsidRPr="00A8076D" w:rsidRDefault="00500DC2" w:rsidP="00105B6E">
                        <w:pPr>
                          <w:pStyle w:val="ekvaufgabenwortkarte"/>
                          <w:jc w:val="center"/>
                        </w:pPr>
                        <w:r w:rsidRPr="00A8076D">
                          <w:t>Bad</w:t>
                        </w:r>
                      </w:p>
                    </w:txbxContent>
                  </v:textbox>
                </v:shape>
                <v:rect id="Rechteck 63" o:spid="_x0000_s1052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D7B264E" wp14:editId="392211C4">
                <wp:simplePos x="0" y="0"/>
                <wp:positionH relativeFrom="column">
                  <wp:posOffset>1461770</wp:posOffset>
                </wp:positionH>
                <wp:positionV relativeFrom="paragraph">
                  <wp:posOffset>1145540</wp:posOffset>
                </wp:positionV>
                <wp:extent cx="1075055" cy="269875"/>
                <wp:effectExtent l="0" t="0" r="10795" b="15875"/>
                <wp:wrapNone/>
                <wp:docPr id="76" name="Gruppieren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77" name="Textfeld 77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16C2713" w14:textId="4B6189D1" w:rsidR="0027752F" w:rsidRPr="000037EA" w:rsidRDefault="00521EFB" w:rsidP="0027752F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Honig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hteck 78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7B264E" id="Gruppieren 76" o:spid="_x0000_s1053" style="position:absolute;margin-left:115.1pt;margin-top:90.2pt;width:84.65pt;height:21.25pt;z-index:251670528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">
                <v:shape id="Textfeld 77" o:spid="_x0000_s1054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" filled="f" strokecolor="black [3213]" strokeweight=".5pt">
                  <v:textbox inset=",1mm,,1mm">
                    <w:txbxContent>
                      <w:p w14:paraId="316C2713" w14:textId="4B6189D1" w:rsidR="0027752F" w:rsidRPr="000037EA" w:rsidRDefault="00521EFB" w:rsidP="0027752F">
                        <w:pPr>
                          <w:pStyle w:val="ekvaufgabenwortkarte"/>
                          <w:jc w:val="center"/>
                        </w:pPr>
                        <w:r w:rsidRPr="00A8076D">
                          <w:t>Honig</w:t>
                        </w:r>
                      </w:p>
                    </w:txbxContent>
                  </v:textbox>
                </v:shape>
                <v:rect id="Rechteck 78" o:spid="_x0000_s1055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69C759A" wp14:editId="6B1056D4">
                <wp:simplePos x="0" y="0"/>
                <wp:positionH relativeFrom="column">
                  <wp:posOffset>2935605</wp:posOffset>
                </wp:positionH>
                <wp:positionV relativeFrom="paragraph">
                  <wp:posOffset>1142365</wp:posOffset>
                </wp:positionV>
                <wp:extent cx="1075055" cy="269875"/>
                <wp:effectExtent l="0" t="0" r="10795" b="15875"/>
                <wp:wrapNone/>
                <wp:docPr id="79" name="Gruppieren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80" name="Textfeld 80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FA7B08E" w14:textId="5D5AACAA" w:rsidR="0027752F" w:rsidRPr="000037EA" w:rsidRDefault="00521EFB" w:rsidP="0027752F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Holz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hteck 81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9C759A" id="Gruppieren 79" o:spid="_x0000_s1056" style="position:absolute;margin-left:231.15pt;margin-top:89.95pt;width:84.65pt;height:21.25pt;z-index:251671552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">
                <v:shape id="Textfeld 80" o:spid="_x0000_s1057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" filled="f" strokecolor="black [3213]" strokeweight=".5pt">
                  <v:textbox inset=",1mm,,1mm">
                    <w:txbxContent>
                      <w:p w14:paraId="0FA7B08E" w14:textId="5D5AACAA" w:rsidR="0027752F" w:rsidRPr="000037EA" w:rsidRDefault="00521EFB" w:rsidP="0027752F">
                        <w:pPr>
                          <w:pStyle w:val="ekvaufgabenwortkarte"/>
                          <w:jc w:val="center"/>
                        </w:pPr>
                        <w:r w:rsidRPr="00A8076D">
                          <w:t>Holz</w:t>
                        </w:r>
                      </w:p>
                    </w:txbxContent>
                  </v:textbox>
                </v:shape>
                <v:rect id="Rechteck 81" o:spid="_x0000_s1058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CA44F6A" wp14:editId="6CDFFFEB">
                <wp:simplePos x="0" y="0"/>
                <wp:positionH relativeFrom="column">
                  <wp:posOffset>4406265</wp:posOffset>
                </wp:positionH>
                <wp:positionV relativeFrom="paragraph">
                  <wp:posOffset>1144270</wp:posOffset>
                </wp:positionV>
                <wp:extent cx="1075055" cy="269875"/>
                <wp:effectExtent l="0" t="0" r="10795" b="15875"/>
                <wp:wrapNone/>
                <wp:docPr id="82" name="Gruppieren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83" name="Textfeld 83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6C368E6" w14:textId="7068C745" w:rsidR="0027752F" w:rsidRPr="000037EA" w:rsidRDefault="00521EFB" w:rsidP="0027752F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Hobby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hteck 84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A44F6A" id="Gruppieren 82" o:spid="_x0000_s1059" style="position:absolute;margin-left:346.95pt;margin-top:90.1pt;width:84.65pt;height:21.25pt;z-index:251672576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">
                <v:shape id="Textfeld 83" o:spid="_x0000_s1060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" filled="f" strokecolor="black [3213]" strokeweight=".5pt">
                  <v:textbox inset=",1mm,,1mm">
                    <w:txbxContent>
                      <w:p w14:paraId="16C368E6" w14:textId="7068C745" w:rsidR="0027752F" w:rsidRPr="000037EA" w:rsidRDefault="00521EFB" w:rsidP="0027752F">
                        <w:pPr>
                          <w:pStyle w:val="ekvaufgabenwortkarte"/>
                          <w:jc w:val="center"/>
                        </w:pPr>
                        <w:r w:rsidRPr="00A8076D">
                          <w:t>Hobby</w:t>
                        </w:r>
                      </w:p>
                    </w:txbxContent>
                  </v:textbox>
                </v:shape>
                <v:rect id="Rechteck 84" o:spid="_x0000_s1061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6124EE5" wp14:editId="6869D2C7">
                <wp:simplePos x="0" y="0"/>
                <wp:positionH relativeFrom="column">
                  <wp:posOffset>1461770</wp:posOffset>
                </wp:positionH>
                <wp:positionV relativeFrom="paragraph">
                  <wp:posOffset>2084705</wp:posOffset>
                </wp:positionV>
                <wp:extent cx="1075055" cy="269875"/>
                <wp:effectExtent l="0" t="0" r="10795" b="15875"/>
                <wp:wrapNone/>
                <wp:docPr id="100" name="Gruppieren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101" name="Textfeld 101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C38412A" w14:textId="6F78EDEE" w:rsidR="0027752F" w:rsidRPr="000037EA" w:rsidRDefault="00786244" w:rsidP="0027752F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Spritze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chteck 102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124EE5" id="Gruppieren 100" o:spid="_x0000_s1062" style="position:absolute;margin-left:115.1pt;margin-top:164.15pt;width:84.65pt;height:21.25pt;z-index:251675648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">
                <v:shape id="Textfeld 101" o:spid="_x0000_s1063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" filled="f" strokecolor="black [3213]" strokeweight=".5pt">
                  <v:textbox inset=",1mm,,1mm">
                    <w:txbxContent>
                      <w:p w14:paraId="4C38412A" w14:textId="6F78EDEE" w:rsidR="0027752F" w:rsidRPr="000037EA" w:rsidRDefault="00786244" w:rsidP="0027752F">
                        <w:pPr>
                          <w:pStyle w:val="ekvaufgabenwortkarte"/>
                          <w:jc w:val="center"/>
                        </w:pPr>
                        <w:r w:rsidRPr="00A8076D">
                          <w:t>Spritze</w:t>
                        </w:r>
                      </w:p>
                    </w:txbxContent>
                  </v:textbox>
                </v:shape>
                <v:rect id="Rechteck 102" o:spid="_x0000_s1064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BE89832" wp14:editId="3EC81899">
                <wp:simplePos x="0" y="0"/>
                <wp:positionH relativeFrom="column">
                  <wp:posOffset>2935605</wp:posOffset>
                </wp:positionH>
                <wp:positionV relativeFrom="paragraph">
                  <wp:posOffset>2081530</wp:posOffset>
                </wp:positionV>
                <wp:extent cx="1075055" cy="269875"/>
                <wp:effectExtent l="0" t="0" r="10795" b="15875"/>
                <wp:wrapNone/>
                <wp:docPr id="103" name="Gruppieren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104" name="Textfeld 104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92C396D" w14:textId="19734A24" w:rsidR="0027752F" w:rsidRPr="000037EA" w:rsidRDefault="00500DC2" w:rsidP="0027752F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Sport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hteck 105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E89832" id="Gruppieren 103" o:spid="_x0000_s1065" style="position:absolute;margin-left:231.15pt;margin-top:163.9pt;width:84.65pt;height:21.25pt;z-index:251676672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">
                <v:shape id="Textfeld 104" o:spid="_x0000_s1066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" filled="f" strokecolor="black [3213]" strokeweight=".5pt">
                  <v:textbox inset=",1mm,,1mm">
                    <w:txbxContent>
                      <w:p w14:paraId="292C396D" w14:textId="19734A24" w:rsidR="0027752F" w:rsidRPr="000037EA" w:rsidRDefault="00500DC2" w:rsidP="0027752F">
                        <w:pPr>
                          <w:pStyle w:val="ekvaufgabenwortkarte"/>
                          <w:jc w:val="center"/>
                        </w:pPr>
                        <w:r w:rsidRPr="00A8076D">
                          <w:t>Sport</w:t>
                        </w:r>
                      </w:p>
                    </w:txbxContent>
                  </v:textbox>
                </v:shape>
                <v:rect id="Rechteck 105" o:spid="_x0000_s1067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" filled="f" strokeweight=".5pt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13B5DF8" wp14:editId="1D648C89">
                <wp:simplePos x="0" y="0"/>
                <wp:positionH relativeFrom="column">
                  <wp:posOffset>4406265</wp:posOffset>
                </wp:positionH>
                <wp:positionV relativeFrom="paragraph">
                  <wp:posOffset>2083435</wp:posOffset>
                </wp:positionV>
                <wp:extent cx="1075055" cy="269875"/>
                <wp:effectExtent l="0" t="0" r="10795" b="15875"/>
                <wp:wrapNone/>
                <wp:docPr id="106" name="Gruppieren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055" cy="269875"/>
                          <a:chOff x="0" y="0"/>
                          <a:chExt cx="1075218" cy="270000"/>
                        </a:xfrm>
                      </wpg:grpSpPr>
                      <wps:wsp>
                        <wps:cNvPr id="107" name="Textfeld 107"/>
                        <wps:cNvSpPr txBox="1"/>
                        <wps:spPr>
                          <a:xfrm>
                            <a:off x="0" y="0"/>
                            <a:ext cx="737667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8298942" w14:textId="7C1CDA4F" w:rsidR="0027752F" w:rsidRPr="000037EA" w:rsidRDefault="00786244" w:rsidP="0027752F">
                              <w:pPr>
                                <w:pStyle w:val="ekvaufgabenwortkarte"/>
                                <w:jc w:val="center"/>
                              </w:pPr>
                              <w:r w:rsidRPr="00A8076D">
                                <w:t>Spiel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chteck 108"/>
                        <wps:cNvSpPr>
                          <a:spLocks noChangeArrowheads="1"/>
                        </wps:cNvSpPr>
                        <wps:spPr bwMode="auto">
                          <a:xfrm>
                            <a:off x="805218" y="0"/>
                            <a:ext cx="270000" cy="270000"/>
                          </a:xfrm>
                          <a:prstGeom prst="rect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3B5DF8" id="Gruppieren 106" o:spid="_x0000_s1068" style="position:absolute;margin-left:346.95pt;margin-top:164.05pt;width:84.65pt;height:21.25pt;z-index:251677696" coordsize="10752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">
                <v:shape id="Textfeld 107" o:spid="_x0000_s1069" type="#_x0000_t202" style="position:absolute;width:7376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" filled="f" strokecolor="black [3213]" strokeweight=".5pt">
                  <v:textbox inset=",1mm,,1mm">
                    <w:txbxContent>
                      <w:p w14:paraId="48298942" w14:textId="7C1CDA4F" w:rsidR="0027752F" w:rsidRPr="000037EA" w:rsidRDefault="00786244" w:rsidP="0027752F">
                        <w:pPr>
                          <w:pStyle w:val="ekvaufgabenwortkarte"/>
                          <w:jc w:val="center"/>
                        </w:pPr>
                        <w:r w:rsidRPr="00A8076D">
                          <w:t>Spiel</w:t>
                        </w:r>
                      </w:p>
                    </w:txbxContent>
                  </v:textbox>
                </v:shape>
                <v:rect id="Rechteck 108" o:spid="_x0000_s1070" style="position:absolute;left:8052;width:27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" filled="f" strokeweight=".5pt"/>
              </v:group>
            </w:pict>
          </mc:Fallback>
        </mc:AlternateContent>
      </w:r>
    </w:p>
    <w:p w14:paraId="5C06CCED" w14:textId="51D66D9A" w:rsidR="008C6558" w:rsidRDefault="008C6558" w:rsidP="00A8076D">
      <w:pPr>
        <w:pStyle w:val="Listenabsatz"/>
        <w:numPr>
          <w:ilvl w:val="0"/>
          <w:numId w:val="1"/>
        </w:numPr>
        <w:tabs>
          <w:tab w:val="clear" w:pos="595"/>
          <w:tab w:val="left" w:pos="142"/>
        </w:tabs>
        <w:ind w:hanging="720"/>
      </w:pPr>
    </w:p>
    <w:p w14:paraId="282DD91D" w14:textId="30F0F253" w:rsidR="00105B6E" w:rsidRDefault="00105B6E" w:rsidP="0038284F">
      <w:pPr>
        <w:ind w:left="284"/>
      </w:pPr>
    </w:p>
    <w:tbl>
      <w:tblPr>
        <w:tblW w:w="9360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105B6E" w:rsidRPr="002C50E2" w14:paraId="1258398F" w14:textId="77777777" w:rsidTr="00A8076D">
        <w:trPr>
          <w:trHeight w:hRule="exact" w:val="170"/>
        </w:trPr>
        <w:tc>
          <w:tcPr>
            <w:tcW w:w="9360" w:type="dxa"/>
            <w:noWrap/>
            <w:vAlign w:val="center"/>
          </w:tcPr>
          <w:p w14:paraId="357CDDDD" w14:textId="1EC14396" w:rsidR="00105B6E" w:rsidRPr="002C50E2" w:rsidRDefault="00105B6E" w:rsidP="002C50E2">
            <w:pPr>
              <w:pStyle w:val="ekvlinie"/>
            </w:pPr>
          </w:p>
        </w:tc>
      </w:tr>
      <w:tr w:rsidR="00105B6E" w:rsidRPr="002C50E2" w14:paraId="1A4C880B" w14:textId="77777777" w:rsidTr="00A8076D">
        <w:trPr>
          <w:trHeight w:hRule="exact" w:val="198"/>
        </w:trPr>
        <w:tc>
          <w:tcPr>
            <w:tcW w:w="9360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5DA4E75B" w14:textId="77777777" w:rsidR="00105B6E" w:rsidRPr="002C50E2" w:rsidRDefault="00105B6E" w:rsidP="002C50E2">
            <w:pPr>
              <w:pStyle w:val="ekvlinie"/>
            </w:pPr>
          </w:p>
        </w:tc>
      </w:tr>
      <w:tr w:rsidR="00105B6E" w:rsidRPr="002C50E2" w14:paraId="3320618E" w14:textId="77777777" w:rsidTr="00A8076D">
        <w:trPr>
          <w:trHeight w:hRule="exact" w:val="170"/>
        </w:trPr>
        <w:tc>
          <w:tcPr>
            <w:tcW w:w="9360" w:type="dxa"/>
            <w:tcBorders>
              <w:top w:val="single" w:sz="6" w:space="0" w:color="auto"/>
            </w:tcBorders>
            <w:noWrap/>
            <w:vAlign w:val="center"/>
          </w:tcPr>
          <w:p w14:paraId="050BDCC0" w14:textId="77777777" w:rsidR="00105B6E" w:rsidRPr="002C50E2" w:rsidRDefault="00105B6E" w:rsidP="002C50E2">
            <w:pPr>
              <w:pStyle w:val="ekvlinie"/>
            </w:pPr>
          </w:p>
        </w:tc>
      </w:tr>
    </w:tbl>
    <w:p w14:paraId="260D6B55" w14:textId="77777777" w:rsidR="00223248" w:rsidRDefault="00223248" w:rsidP="0038284F">
      <w:pPr>
        <w:ind w:left="284"/>
      </w:pPr>
    </w:p>
    <w:p w14:paraId="1EF06CB8" w14:textId="77777777" w:rsidR="0027752F" w:rsidRDefault="0027752F" w:rsidP="0027752F">
      <w:pPr>
        <w:pStyle w:val="Listenabsatz"/>
        <w:numPr>
          <w:ilvl w:val="0"/>
          <w:numId w:val="1"/>
        </w:numPr>
        <w:tabs>
          <w:tab w:val="clear" w:pos="595"/>
          <w:tab w:val="left" w:pos="142"/>
        </w:tabs>
        <w:ind w:hanging="720"/>
      </w:pPr>
    </w:p>
    <w:p w14:paraId="08879CFF" w14:textId="77777777" w:rsidR="0027752F" w:rsidRDefault="0027752F" w:rsidP="0027752F">
      <w:pPr>
        <w:ind w:left="284"/>
      </w:pPr>
    </w:p>
    <w:tbl>
      <w:tblPr>
        <w:tblW w:w="9360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27752F" w:rsidRPr="002C50E2" w14:paraId="4289AA55" w14:textId="77777777" w:rsidTr="00A8076D">
        <w:trPr>
          <w:trHeight w:hRule="exact" w:val="170"/>
        </w:trPr>
        <w:tc>
          <w:tcPr>
            <w:tcW w:w="9360" w:type="dxa"/>
            <w:noWrap/>
            <w:vAlign w:val="center"/>
          </w:tcPr>
          <w:p w14:paraId="559EA76B" w14:textId="77777777" w:rsidR="0027752F" w:rsidRPr="002C50E2" w:rsidRDefault="0027752F" w:rsidP="00D9308B">
            <w:pPr>
              <w:pStyle w:val="ekvlinie"/>
            </w:pPr>
          </w:p>
        </w:tc>
      </w:tr>
      <w:tr w:rsidR="0027752F" w:rsidRPr="002C50E2" w14:paraId="77503101" w14:textId="77777777" w:rsidTr="00A8076D">
        <w:trPr>
          <w:trHeight w:hRule="exact" w:val="198"/>
        </w:trPr>
        <w:tc>
          <w:tcPr>
            <w:tcW w:w="9360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36585F63" w14:textId="77777777" w:rsidR="0027752F" w:rsidRPr="002C50E2" w:rsidRDefault="0027752F" w:rsidP="00D9308B">
            <w:pPr>
              <w:pStyle w:val="ekvlinie"/>
            </w:pPr>
          </w:p>
        </w:tc>
      </w:tr>
      <w:tr w:rsidR="0027752F" w:rsidRPr="002C50E2" w14:paraId="50669964" w14:textId="77777777" w:rsidTr="00A8076D">
        <w:trPr>
          <w:trHeight w:hRule="exact" w:val="170"/>
        </w:trPr>
        <w:tc>
          <w:tcPr>
            <w:tcW w:w="9360" w:type="dxa"/>
            <w:tcBorders>
              <w:top w:val="single" w:sz="6" w:space="0" w:color="auto"/>
            </w:tcBorders>
            <w:noWrap/>
            <w:vAlign w:val="center"/>
          </w:tcPr>
          <w:p w14:paraId="5A74DD9C" w14:textId="77777777" w:rsidR="0027752F" w:rsidRPr="002C50E2" w:rsidRDefault="0027752F" w:rsidP="00D9308B">
            <w:pPr>
              <w:pStyle w:val="ekvlinie"/>
            </w:pPr>
          </w:p>
        </w:tc>
      </w:tr>
    </w:tbl>
    <w:p w14:paraId="7C838F8D" w14:textId="77777777" w:rsidR="0027752F" w:rsidRDefault="0027752F" w:rsidP="0027752F"/>
    <w:p w14:paraId="5E27079C" w14:textId="01022FBA" w:rsidR="0027752F" w:rsidRDefault="0027752F" w:rsidP="0027752F">
      <w:pPr>
        <w:pStyle w:val="Listenabsatz"/>
        <w:numPr>
          <w:ilvl w:val="0"/>
          <w:numId w:val="1"/>
        </w:numPr>
        <w:tabs>
          <w:tab w:val="clear" w:pos="595"/>
          <w:tab w:val="left" w:pos="142"/>
        </w:tabs>
        <w:ind w:hanging="720"/>
      </w:pPr>
    </w:p>
    <w:p w14:paraId="1A5BE163" w14:textId="77777777" w:rsidR="0027752F" w:rsidRDefault="0027752F" w:rsidP="0027752F">
      <w:pPr>
        <w:ind w:left="284"/>
      </w:pPr>
    </w:p>
    <w:tbl>
      <w:tblPr>
        <w:tblW w:w="9360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27752F" w:rsidRPr="002C50E2" w14:paraId="72C3370E" w14:textId="77777777" w:rsidTr="00A8076D">
        <w:trPr>
          <w:trHeight w:hRule="exact" w:val="170"/>
        </w:trPr>
        <w:tc>
          <w:tcPr>
            <w:tcW w:w="9360" w:type="dxa"/>
            <w:noWrap/>
            <w:vAlign w:val="center"/>
          </w:tcPr>
          <w:p w14:paraId="51E25427" w14:textId="77777777" w:rsidR="0027752F" w:rsidRPr="002C50E2" w:rsidRDefault="0027752F" w:rsidP="00D9308B">
            <w:pPr>
              <w:pStyle w:val="ekvlinie"/>
            </w:pPr>
          </w:p>
        </w:tc>
      </w:tr>
      <w:tr w:rsidR="0027752F" w:rsidRPr="002C50E2" w14:paraId="6D5138E9" w14:textId="77777777" w:rsidTr="00A8076D">
        <w:trPr>
          <w:trHeight w:hRule="exact" w:val="198"/>
        </w:trPr>
        <w:tc>
          <w:tcPr>
            <w:tcW w:w="9360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623FA96" w14:textId="77777777" w:rsidR="0027752F" w:rsidRPr="002C50E2" w:rsidRDefault="0027752F" w:rsidP="00D9308B">
            <w:pPr>
              <w:pStyle w:val="ekvlinie"/>
            </w:pPr>
          </w:p>
        </w:tc>
      </w:tr>
      <w:tr w:rsidR="0027752F" w:rsidRPr="002C50E2" w14:paraId="2A79FBA6" w14:textId="77777777" w:rsidTr="00A8076D">
        <w:trPr>
          <w:trHeight w:hRule="exact" w:val="170"/>
        </w:trPr>
        <w:tc>
          <w:tcPr>
            <w:tcW w:w="9360" w:type="dxa"/>
            <w:tcBorders>
              <w:top w:val="single" w:sz="6" w:space="0" w:color="auto"/>
            </w:tcBorders>
            <w:noWrap/>
            <w:vAlign w:val="center"/>
          </w:tcPr>
          <w:p w14:paraId="60013C7A" w14:textId="77777777" w:rsidR="0027752F" w:rsidRPr="002C50E2" w:rsidRDefault="0027752F" w:rsidP="00D9308B">
            <w:pPr>
              <w:pStyle w:val="ekvlinie"/>
            </w:pPr>
          </w:p>
        </w:tc>
      </w:tr>
      <w:bookmarkEnd w:id="2"/>
    </w:tbl>
    <w:p w14:paraId="0002B2FD" w14:textId="179359FE" w:rsidR="00A2684F" w:rsidRDefault="00A2684F" w:rsidP="0027752F">
      <w:pPr>
        <w:pStyle w:val="ekvgrundtexthalbe"/>
      </w:pPr>
    </w:p>
    <w:sectPr w:rsidR="00A2684F" w:rsidSect="00A2684F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D239F" w14:textId="77777777" w:rsidR="004B398C" w:rsidRDefault="004B398C" w:rsidP="003C599D">
      <w:pPr>
        <w:spacing w:line="240" w:lineRule="auto"/>
      </w:pPr>
      <w:r>
        <w:separator/>
      </w:r>
    </w:p>
  </w:endnote>
  <w:endnote w:type="continuationSeparator" w:id="0">
    <w:p w14:paraId="595C4E6C" w14:textId="77777777" w:rsidR="004B398C" w:rsidRDefault="004B398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S Klett GSV">
    <w:panose1 w:val="02000506040000020004"/>
    <w:charset w:val="00"/>
    <w:family w:val="modern"/>
    <w:notTrueType/>
    <w:pitch w:val="variable"/>
    <w:sig w:usb0="A00000AF" w:usb1="4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65C4D21" w14:textId="77777777" w:rsidTr="006B2D23">
      <w:trPr>
        <w:trHeight w:hRule="exact" w:val="680"/>
      </w:trPr>
      <w:tc>
        <w:tcPr>
          <w:tcW w:w="1131" w:type="dxa"/>
          <w:noWrap/>
        </w:tcPr>
        <w:p w14:paraId="4CCA7727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37B849E" wp14:editId="349B4909">
                <wp:extent cx="468000" cy="234000"/>
                <wp:effectExtent l="0" t="0" r="8255" b="0"/>
                <wp:docPr id="23" name="Grafik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0E49FC72" w14:textId="7889D6B7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27752F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3D0152EC" w14:textId="04A883B6" w:rsidR="00F80453" w:rsidRPr="00913892" w:rsidRDefault="00F80453" w:rsidP="0027752F">
          <w:pPr>
            <w:pStyle w:val="ekvpagina"/>
            <w:ind w:left="0"/>
          </w:pPr>
        </w:p>
      </w:tc>
      <w:tc>
        <w:tcPr>
          <w:tcW w:w="5823" w:type="dxa"/>
          <w:noWrap/>
        </w:tcPr>
        <w:p w14:paraId="11F625E8" w14:textId="727CB507" w:rsidR="00B84EBD" w:rsidRDefault="0027752F" w:rsidP="00005AE2">
          <w:pPr>
            <w:pStyle w:val="ekvquelle"/>
            <w:rPr>
              <w:color w:val="FF0000"/>
              <w:spacing w:val="-2"/>
            </w:rPr>
          </w:pPr>
          <w:r w:rsidRPr="0027752F">
            <w:rPr>
              <w:b/>
              <w:bCs/>
            </w:rPr>
            <w:t>Abbildung</w:t>
          </w:r>
          <w:r w:rsidR="00193A18" w:rsidRPr="0027752F">
            <w:rPr>
              <w:b/>
              <w:bCs/>
            </w:rPr>
            <w:t>:</w:t>
          </w:r>
          <w:r w:rsidR="00193A18" w:rsidRPr="00385E6F">
            <w:t xml:space="preserve"> </w:t>
          </w:r>
          <w:r w:rsidR="00B84EBD">
            <w:rPr>
              <w:spacing w:val="-2"/>
            </w:rPr>
            <w:t>Carmen</w:t>
          </w:r>
          <w:r w:rsidR="00B84EBD">
            <w:rPr>
              <w:spacing w:val="5"/>
            </w:rPr>
            <w:t xml:space="preserve"> </w:t>
          </w:r>
          <w:r w:rsidR="00B84EBD">
            <w:rPr>
              <w:spacing w:val="-2"/>
            </w:rPr>
            <w:t>Hochmann,</w:t>
          </w:r>
          <w:r w:rsidR="00B84EBD">
            <w:rPr>
              <w:spacing w:val="10"/>
            </w:rPr>
            <w:t xml:space="preserve"> </w:t>
          </w:r>
          <w:r w:rsidR="00B84EBD">
            <w:rPr>
              <w:spacing w:val="-2"/>
            </w:rPr>
            <w:t xml:space="preserve">Gütersloh </w:t>
          </w:r>
        </w:p>
        <w:p w14:paraId="2FB7E958" w14:textId="35517B5B" w:rsidR="0027752F" w:rsidRPr="0027752F" w:rsidRDefault="0027752F" w:rsidP="00005AE2">
          <w:pPr>
            <w:pStyle w:val="ekvquelle"/>
            <w:rPr>
              <w:b/>
            </w:rPr>
          </w:pPr>
          <w:r>
            <w:rPr>
              <w:b/>
              <w:bCs/>
            </w:rPr>
            <w:t>Text:</w:t>
          </w:r>
          <w:r>
            <w:t xml:space="preserve"> </w:t>
          </w:r>
          <w:r w:rsidRPr="0027752F">
            <w:rPr>
              <w:bCs/>
            </w:rPr>
            <w:t>Redaktion GSV</w:t>
          </w:r>
        </w:p>
      </w:tc>
      <w:tc>
        <w:tcPr>
          <w:tcW w:w="397" w:type="dxa"/>
        </w:tcPr>
        <w:p w14:paraId="3D7FAEA9" w14:textId="77777777" w:rsidR="00193A18" w:rsidRPr="00913892" w:rsidRDefault="00193A18" w:rsidP="00913892">
          <w:pPr>
            <w:pStyle w:val="ekvpagina"/>
          </w:pPr>
        </w:p>
      </w:tc>
    </w:tr>
  </w:tbl>
  <w:p w14:paraId="7E07CC9E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A49F9" w14:textId="77777777" w:rsidR="004B398C" w:rsidRDefault="004B398C" w:rsidP="003C599D">
      <w:pPr>
        <w:spacing w:line="240" w:lineRule="auto"/>
      </w:pPr>
      <w:r>
        <w:separator/>
      </w:r>
    </w:p>
  </w:footnote>
  <w:footnote w:type="continuationSeparator" w:id="0">
    <w:p w14:paraId="4F968B20" w14:textId="77777777" w:rsidR="004B398C" w:rsidRDefault="004B398C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E03C5"/>
    <w:multiLevelType w:val="hybridMultilevel"/>
    <w:tmpl w:val="FE2A5AD6"/>
    <w:lvl w:ilvl="0" w:tplc="9A040E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07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693B"/>
    <w:rsid w:val="00077DAF"/>
    <w:rsid w:val="000812E6"/>
    <w:rsid w:val="0008320C"/>
    <w:rsid w:val="000832B9"/>
    <w:rsid w:val="00090AB2"/>
    <w:rsid w:val="00092027"/>
    <w:rsid w:val="000928AA"/>
    <w:rsid w:val="00092E87"/>
    <w:rsid w:val="000939F5"/>
    <w:rsid w:val="00094F01"/>
    <w:rsid w:val="000B098D"/>
    <w:rsid w:val="000B3D67"/>
    <w:rsid w:val="000B77DD"/>
    <w:rsid w:val="000B7BD3"/>
    <w:rsid w:val="000C11E0"/>
    <w:rsid w:val="000D40DE"/>
    <w:rsid w:val="000D4791"/>
    <w:rsid w:val="000E343E"/>
    <w:rsid w:val="000F21E8"/>
    <w:rsid w:val="000F7910"/>
    <w:rsid w:val="00103057"/>
    <w:rsid w:val="00105B6E"/>
    <w:rsid w:val="001065AA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3248"/>
    <w:rsid w:val="002240EA"/>
    <w:rsid w:val="002266E8"/>
    <w:rsid w:val="002277D2"/>
    <w:rsid w:val="002301FF"/>
    <w:rsid w:val="00232213"/>
    <w:rsid w:val="0023743C"/>
    <w:rsid w:val="00246F77"/>
    <w:rsid w:val="002527A5"/>
    <w:rsid w:val="00255466"/>
    <w:rsid w:val="00255FE3"/>
    <w:rsid w:val="00261D9E"/>
    <w:rsid w:val="0026581E"/>
    <w:rsid w:val="00271367"/>
    <w:rsid w:val="0027752F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1F3D"/>
    <w:rsid w:val="00362B02"/>
    <w:rsid w:val="0036404C"/>
    <w:rsid w:val="00370A70"/>
    <w:rsid w:val="00376A0A"/>
    <w:rsid w:val="0038284F"/>
    <w:rsid w:val="0038356B"/>
    <w:rsid w:val="00384305"/>
    <w:rsid w:val="00385E6F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398C"/>
    <w:rsid w:val="004B4520"/>
    <w:rsid w:val="00500DC2"/>
    <w:rsid w:val="00501528"/>
    <w:rsid w:val="005069C1"/>
    <w:rsid w:val="00514229"/>
    <w:rsid w:val="005156EC"/>
    <w:rsid w:val="005168A4"/>
    <w:rsid w:val="005201DB"/>
    <w:rsid w:val="0052117E"/>
    <w:rsid w:val="00521B91"/>
    <w:rsid w:val="00521EFB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9C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0A15"/>
    <w:rsid w:val="006D49F0"/>
    <w:rsid w:val="006E235E"/>
    <w:rsid w:val="006F0D3C"/>
    <w:rsid w:val="006F2EDC"/>
    <w:rsid w:val="00701548"/>
    <w:rsid w:val="00702F10"/>
    <w:rsid w:val="00710718"/>
    <w:rsid w:val="00714FF5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6244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558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9F132D"/>
    <w:rsid w:val="00A01AD0"/>
    <w:rsid w:val="00A024FF"/>
    <w:rsid w:val="00A05E18"/>
    <w:rsid w:val="00A06EFE"/>
    <w:rsid w:val="00A10AE3"/>
    <w:rsid w:val="00A170E5"/>
    <w:rsid w:val="00A2146F"/>
    <w:rsid w:val="00A23E76"/>
    <w:rsid w:val="00A2684F"/>
    <w:rsid w:val="00A26B32"/>
    <w:rsid w:val="00A27593"/>
    <w:rsid w:val="00A35787"/>
    <w:rsid w:val="00A370D6"/>
    <w:rsid w:val="00A41DA3"/>
    <w:rsid w:val="00A43B4C"/>
    <w:rsid w:val="00A478DC"/>
    <w:rsid w:val="00A51307"/>
    <w:rsid w:val="00A52B87"/>
    <w:rsid w:val="00A701AF"/>
    <w:rsid w:val="00A75504"/>
    <w:rsid w:val="00A8076D"/>
    <w:rsid w:val="00A8687B"/>
    <w:rsid w:val="00A92B79"/>
    <w:rsid w:val="00A935E6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6EE"/>
    <w:rsid w:val="00B14B45"/>
    <w:rsid w:val="00B155E8"/>
    <w:rsid w:val="00B15F75"/>
    <w:rsid w:val="00B2194E"/>
    <w:rsid w:val="00B31F29"/>
    <w:rsid w:val="00B32DAF"/>
    <w:rsid w:val="00B37E68"/>
    <w:rsid w:val="00B43B19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4EBD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65B"/>
    <w:rsid w:val="00BD542D"/>
    <w:rsid w:val="00BD6E66"/>
    <w:rsid w:val="00BE1620"/>
    <w:rsid w:val="00BE1962"/>
    <w:rsid w:val="00BE4821"/>
    <w:rsid w:val="00BE49D6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E4FCD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5ECC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00BD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1D80"/>
    <w:rsid w:val="00F335CB"/>
    <w:rsid w:val="00F35DB1"/>
    <w:rsid w:val="00F36D0F"/>
    <w:rsid w:val="00F4144F"/>
    <w:rsid w:val="00F42294"/>
    <w:rsid w:val="00F42F7B"/>
    <w:rsid w:val="00F459EB"/>
    <w:rsid w:val="00F52C9C"/>
    <w:rsid w:val="00F56FF4"/>
    <w:rsid w:val="00F6336A"/>
    <w:rsid w:val="00F72065"/>
    <w:rsid w:val="00F80453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3428"/>
    <w:rsid w:val="00FE4FE6"/>
    <w:rsid w:val="00FF2F14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30751"/>
  <w15:chartTrackingRefBased/>
  <w15:docId w15:val="{750F1626-E8D5-4004-B6E7-F9FBC247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gsvzebratext14pt">
    <w:name w:val="gsv.zebra.text 14 pt"/>
    <w:basedOn w:val="Standard"/>
    <w:uiPriority w:val="99"/>
    <w:rsid w:val="000B77DD"/>
    <w:pPr>
      <w:tabs>
        <w:tab w:val="clear" w:pos="340"/>
        <w:tab w:val="clear" w:pos="595"/>
        <w:tab w:val="clear" w:pos="851"/>
      </w:tabs>
      <w:autoSpaceDE w:val="0"/>
      <w:autoSpaceDN w:val="0"/>
      <w:adjustRightInd w:val="0"/>
      <w:spacing w:line="380" w:lineRule="atLeast"/>
      <w:textAlignment w:val="center"/>
    </w:pPr>
    <w:rPr>
      <w:rFonts w:eastAsia="Times New Roman" w:cs="FS Klett GSV"/>
      <w:noProof w:val="0"/>
      <w:color w:val="000000"/>
      <w:sz w:val="28"/>
      <w:szCs w:val="28"/>
      <w:lang w:eastAsia="de-DE"/>
    </w:rPr>
  </w:style>
  <w:style w:type="paragraph" w:styleId="Listenabsatz">
    <w:name w:val="List Paragraph"/>
    <w:basedOn w:val="Standard"/>
    <w:uiPriority w:val="9"/>
    <w:semiHidden/>
    <w:qFormat/>
    <w:rsid w:val="00FE3428"/>
    <w:pPr>
      <w:ind w:left="720"/>
      <w:contextualSpacing/>
    </w:pPr>
  </w:style>
  <w:style w:type="character" w:customStyle="1" w:styleId="content">
    <w:name w:val="content"/>
    <w:basedOn w:val="Absatz-Standardschriftart"/>
    <w:rsid w:val="00B84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22</cp:revision>
  <cp:lastPrinted>2022-08-24T06:35:00Z</cp:lastPrinted>
  <dcterms:created xsi:type="dcterms:W3CDTF">2018-01-25T13:49:00Z</dcterms:created>
  <dcterms:modified xsi:type="dcterms:W3CDTF">2022-09-06T09:53:00Z</dcterms:modified>
</cp:coreProperties>
</file>