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1BECB1EE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249CD8E" w14:textId="78EFAC9D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445F9F3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36C10FF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03D4BE76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39B74B6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4DD9144D" w14:textId="75EA0D16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1E7849">
              <w:t>19</w:t>
            </w:r>
          </w:p>
        </w:tc>
      </w:tr>
      <w:tr w:rsidR="00BF17F2" w:rsidRPr="00BF17F2" w14:paraId="12954E0A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272B6C6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65DAB66D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04DF9254" w14:textId="35007F31" w:rsidR="003879B4" w:rsidRDefault="009D2691" w:rsidP="00FF6F40">
      <w:pPr>
        <w:pStyle w:val="ekvue1arial"/>
      </w:pPr>
      <w:bookmarkStart w:id="0" w:name="bmStart"/>
      <w:bookmarkEnd w:id="0"/>
      <w:r>
        <w:t>Mit dem Wörterbuch üben</w:t>
      </w:r>
    </w:p>
    <w:p w14:paraId="5376D1A1" w14:textId="65233FD7" w:rsidR="009D2691" w:rsidRDefault="009D2691" w:rsidP="00FF6F40"/>
    <w:p w14:paraId="09969B91" w14:textId="77777777" w:rsidR="009D2691" w:rsidRPr="00287B24" w:rsidRDefault="009D2691" w:rsidP="009D269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1DAAF96" wp14:editId="6D8F0A3F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8FD5D" w14:textId="34F47083" w:rsidR="009D2691" w:rsidRPr="00D3427F" w:rsidRDefault="009D2691" w:rsidP="009D2691">
      <w:pPr>
        <w:pStyle w:val="ekvnummerierung"/>
        <w:framePr w:wrap="around"/>
      </w:pPr>
      <w:r>
        <w:t>1</w:t>
      </w:r>
    </w:p>
    <w:p w14:paraId="61637CAB" w14:textId="695B6D73" w:rsidR="009D2691" w:rsidRDefault="001E7849" w:rsidP="009D2691">
      <w:r>
        <w:t>Schlage im Wörterbuch nach. Notiere die Seitenzahl.</w:t>
      </w:r>
    </w:p>
    <w:p w14:paraId="7382BC53" w14:textId="7D84CAC8" w:rsidR="00FF6F40" w:rsidRDefault="00FF6F40" w:rsidP="00FF6F40">
      <w:pPr>
        <w:pStyle w:val="ekvgrundtexthalbe"/>
      </w:pPr>
    </w:p>
    <w:tbl>
      <w:tblPr>
        <w:tblStyle w:val="Tabellenraster"/>
        <w:tblW w:w="86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814"/>
        <w:gridCol w:w="1359"/>
        <w:gridCol w:w="1871"/>
        <w:gridCol w:w="843"/>
        <w:gridCol w:w="1778"/>
      </w:tblGrid>
      <w:tr w:rsidR="0072363C" w14:paraId="1205B59E" w14:textId="6D5326DF" w:rsidTr="0072363C">
        <w:trPr>
          <w:trHeight w:val="680"/>
        </w:trPr>
        <w:tc>
          <w:tcPr>
            <w:tcW w:w="989" w:type="dxa"/>
            <w:vAlign w:val="center"/>
          </w:tcPr>
          <w:p w14:paraId="09BA4437" w14:textId="493CBCB4" w:rsidR="0072363C" w:rsidRPr="00A87415" w:rsidRDefault="0072363C" w:rsidP="0072363C">
            <w:r>
              <w:t xml:space="preserve"> </w:t>
            </w:r>
            <w:r w:rsidRPr="00A87415">
              <w:t>Baby</w:t>
            </w:r>
          </w:p>
        </w:tc>
        <w:tc>
          <w:tcPr>
            <w:tcW w:w="1814" w:type="dxa"/>
            <w:vAlign w:val="center"/>
          </w:tcPr>
          <w:p w14:paraId="49D7B3C4" w14:textId="6E22909D" w:rsidR="0072363C" w:rsidRDefault="0072363C" w:rsidP="0072363C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1359" w:type="dxa"/>
            <w:vAlign w:val="center"/>
          </w:tcPr>
          <w:p w14:paraId="73185279" w14:textId="51805A1C" w:rsidR="0072363C" w:rsidRPr="00A87415" w:rsidRDefault="0072363C" w:rsidP="0072363C">
            <w:r>
              <w:t>Himbeere</w:t>
            </w:r>
          </w:p>
        </w:tc>
        <w:tc>
          <w:tcPr>
            <w:tcW w:w="1871" w:type="dxa"/>
            <w:vAlign w:val="center"/>
          </w:tcPr>
          <w:p w14:paraId="0720D7DC" w14:textId="563E8EAE" w:rsidR="0072363C" w:rsidRDefault="0072363C" w:rsidP="0072363C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843" w:type="dxa"/>
            <w:vAlign w:val="center"/>
          </w:tcPr>
          <w:p w14:paraId="2A072BBB" w14:textId="2AEED324" w:rsidR="0072363C" w:rsidRDefault="0072363C" w:rsidP="0072363C">
            <w:r>
              <w:t>links</w:t>
            </w:r>
          </w:p>
        </w:tc>
        <w:tc>
          <w:tcPr>
            <w:tcW w:w="1778" w:type="dxa"/>
            <w:vAlign w:val="center"/>
          </w:tcPr>
          <w:p w14:paraId="70255C01" w14:textId="3DD1C652" w:rsidR="0072363C" w:rsidRDefault="0072363C" w:rsidP="0072363C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72363C" w14:paraId="324C26DB" w14:textId="64477F9B" w:rsidTr="0072363C">
        <w:trPr>
          <w:trHeight w:val="680"/>
        </w:trPr>
        <w:tc>
          <w:tcPr>
            <w:tcW w:w="989" w:type="dxa"/>
            <w:vAlign w:val="center"/>
          </w:tcPr>
          <w:p w14:paraId="001525B3" w14:textId="1406D4AF" w:rsidR="0072363C" w:rsidRPr="00A87415" w:rsidRDefault="0072363C" w:rsidP="0072363C">
            <w:r>
              <w:t xml:space="preserve"> </w:t>
            </w:r>
            <w:r w:rsidRPr="00A87415">
              <w:t>fühlen</w:t>
            </w:r>
          </w:p>
        </w:tc>
        <w:tc>
          <w:tcPr>
            <w:tcW w:w="1814" w:type="dxa"/>
            <w:vAlign w:val="center"/>
          </w:tcPr>
          <w:p w14:paraId="4653F973" w14:textId="59127B9D" w:rsidR="0072363C" w:rsidRDefault="0072363C" w:rsidP="0072363C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1359" w:type="dxa"/>
            <w:vAlign w:val="center"/>
          </w:tcPr>
          <w:p w14:paraId="1E959E2D" w14:textId="72E772E5" w:rsidR="0072363C" w:rsidRPr="00A87415" w:rsidRDefault="0072363C" w:rsidP="0072363C">
            <w:r w:rsidRPr="00A87415">
              <w:t>Karussell</w:t>
            </w:r>
          </w:p>
        </w:tc>
        <w:tc>
          <w:tcPr>
            <w:tcW w:w="1871" w:type="dxa"/>
            <w:vAlign w:val="center"/>
          </w:tcPr>
          <w:p w14:paraId="6CE1ECF3" w14:textId="7091FC56" w:rsidR="0072363C" w:rsidRDefault="0072363C" w:rsidP="0072363C">
            <w:pPr>
              <w:jc w:val="both"/>
            </w:pPr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843" w:type="dxa"/>
            <w:vAlign w:val="center"/>
          </w:tcPr>
          <w:p w14:paraId="25F75738" w14:textId="1A27C08C" w:rsidR="0072363C" w:rsidRDefault="0072363C" w:rsidP="0072363C">
            <w:pPr>
              <w:jc w:val="both"/>
            </w:pPr>
            <w:r>
              <w:t>rechts</w:t>
            </w:r>
          </w:p>
        </w:tc>
        <w:tc>
          <w:tcPr>
            <w:tcW w:w="1778" w:type="dxa"/>
            <w:vAlign w:val="center"/>
          </w:tcPr>
          <w:p w14:paraId="1CD9C721" w14:textId="4E810002" w:rsidR="0072363C" w:rsidRDefault="0072363C" w:rsidP="0072363C">
            <w:pPr>
              <w:jc w:val="both"/>
            </w:pPr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</w:tbl>
    <w:p w14:paraId="7498CE6F" w14:textId="6E179735" w:rsidR="009D2691" w:rsidRDefault="009D2691" w:rsidP="009D2691"/>
    <w:p w14:paraId="12882418" w14:textId="25DC6C7E" w:rsidR="005728B2" w:rsidRDefault="005728B2" w:rsidP="005728B2">
      <w:pPr>
        <w:pStyle w:val="ekvgrundtexthalbe"/>
      </w:pPr>
    </w:p>
    <w:p w14:paraId="77951A3C" w14:textId="77777777" w:rsidR="0066213D" w:rsidRPr="00287B24" w:rsidRDefault="0066213D" w:rsidP="0066213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E1C5EEB" wp14:editId="11722AC6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FB9C1" w14:textId="4E907DFF" w:rsidR="0066213D" w:rsidRPr="00D3427F" w:rsidRDefault="0066213D" w:rsidP="0066213D">
      <w:pPr>
        <w:pStyle w:val="ekvnummerierung"/>
        <w:framePr w:wrap="around"/>
      </w:pPr>
      <w:r>
        <w:t>2</w:t>
      </w:r>
    </w:p>
    <w:p w14:paraId="26FE92D6" w14:textId="1909F370" w:rsidR="009D2691" w:rsidRDefault="001E7849" w:rsidP="009D2691">
      <w:r>
        <w:t xml:space="preserve">Schlage im Wörterbuch nach. </w:t>
      </w:r>
      <w:r w:rsidR="0066213D">
        <w:t>Welches Wort steht davor, welches dahinter?</w:t>
      </w:r>
      <w:r>
        <w:t xml:space="preserve"> Ergänze</w:t>
      </w:r>
      <w:r w:rsidR="00C45400">
        <w:t>.</w:t>
      </w:r>
    </w:p>
    <w:p w14:paraId="2F095787" w14:textId="36AA08B8" w:rsidR="0066213D" w:rsidRDefault="00FF6F40" w:rsidP="009D2691">
      <w:r>
        <w:drawing>
          <wp:anchor distT="0" distB="0" distL="114300" distR="114300" simplePos="0" relativeHeight="251660288" behindDoc="0" locked="0" layoutInCell="1" allowOverlap="1" wp14:anchorId="2A57C138" wp14:editId="638BB7A7">
            <wp:simplePos x="0" y="0"/>
            <wp:positionH relativeFrom="column">
              <wp:posOffset>5222467</wp:posOffset>
            </wp:positionH>
            <wp:positionV relativeFrom="paragraph">
              <wp:posOffset>551151</wp:posOffset>
            </wp:positionV>
            <wp:extent cx="818843" cy="868722"/>
            <wp:effectExtent l="0" t="0" r="635" b="7620"/>
            <wp:wrapNone/>
            <wp:docPr id="2" name="Grafik 2" descr="S537300555_Pfau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8843" cy="8687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782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7"/>
        <w:gridCol w:w="1171"/>
        <w:gridCol w:w="567"/>
        <w:gridCol w:w="2268"/>
        <w:gridCol w:w="984"/>
      </w:tblGrid>
      <w:tr w:rsidR="00CB4001" w14:paraId="29EA7322" w14:textId="77777777" w:rsidTr="00CB4001">
        <w:trPr>
          <w:trHeight w:val="680"/>
        </w:trPr>
        <w:tc>
          <w:tcPr>
            <w:tcW w:w="2268" w:type="dxa"/>
            <w:vAlign w:val="center"/>
          </w:tcPr>
          <w:p w14:paraId="5DB8DB34" w14:textId="76EC936E" w:rsidR="00CB4001" w:rsidRDefault="00CB4001" w:rsidP="00CB4001">
            <w:r>
              <w:t>________________</w:t>
            </w:r>
          </w:p>
        </w:tc>
        <w:tc>
          <w:tcPr>
            <w:tcW w:w="567" w:type="dxa"/>
            <w:vAlign w:val="center"/>
          </w:tcPr>
          <w:p w14:paraId="20459860" w14:textId="4A7395B4" w:rsidR="00CB4001" w:rsidRDefault="00CB4001" w:rsidP="00CB4001">
            <w:pPr>
              <w:tabs>
                <w:tab w:val="clear" w:pos="340"/>
                <w:tab w:val="clear" w:pos="595"/>
                <w:tab w:val="clear" w:pos="851"/>
                <w:tab w:val="left" w:pos="1161"/>
              </w:tabs>
              <w:ind w:left="-64"/>
              <w:jc w:val="center"/>
            </w:pPr>
            <w:r>
              <w:t>–</w:t>
            </w:r>
          </w:p>
        </w:tc>
        <w:tc>
          <w:tcPr>
            <w:tcW w:w="1171" w:type="dxa"/>
            <w:vAlign w:val="center"/>
          </w:tcPr>
          <w:p w14:paraId="17BE4185" w14:textId="0715F0E2" w:rsidR="00CB4001" w:rsidRDefault="00CB4001" w:rsidP="00CB4001">
            <w:r>
              <w:t xml:space="preserve">Bäcker </w:t>
            </w:r>
          </w:p>
        </w:tc>
        <w:tc>
          <w:tcPr>
            <w:tcW w:w="567" w:type="dxa"/>
            <w:vAlign w:val="center"/>
          </w:tcPr>
          <w:p w14:paraId="21B8D3E7" w14:textId="34DDBC29" w:rsidR="00CB4001" w:rsidRDefault="00CB4001" w:rsidP="00CB4001">
            <w:pPr>
              <w:jc w:val="center"/>
            </w:pPr>
            <w:r>
              <w:t>–</w:t>
            </w:r>
          </w:p>
        </w:tc>
        <w:tc>
          <w:tcPr>
            <w:tcW w:w="2268" w:type="dxa"/>
            <w:vAlign w:val="center"/>
          </w:tcPr>
          <w:p w14:paraId="78E446CE" w14:textId="387F07E0" w:rsidR="00CB4001" w:rsidRDefault="00CB4001" w:rsidP="00CB4001">
            <w:pPr>
              <w:jc w:val="center"/>
            </w:pPr>
            <w:r>
              <w:t>________________</w:t>
            </w:r>
          </w:p>
        </w:tc>
        <w:tc>
          <w:tcPr>
            <w:tcW w:w="984" w:type="dxa"/>
            <w:vAlign w:val="center"/>
          </w:tcPr>
          <w:p w14:paraId="687D5594" w14:textId="1B7A0079" w:rsidR="00CB4001" w:rsidRDefault="00CB4001" w:rsidP="00CB4001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CB4001" w14:paraId="00C0A998" w14:textId="77777777" w:rsidTr="00CB4001">
        <w:trPr>
          <w:trHeight w:val="680"/>
        </w:trPr>
        <w:tc>
          <w:tcPr>
            <w:tcW w:w="2268" w:type="dxa"/>
            <w:vAlign w:val="center"/>
          </w:tcPr>
          <w:p w14:paraId="224FADCE" w14:textId="10DC0D04" w:rsidR="00CB4001" w:rsidRDefault="00CB4001" w:rsidP="00CB4001">
            <w:r>
              <w:t>________________</w:t>
            </w:r>
          </w:p>
        </w:tc>
        <w:tc>
          <w:tcPr>
            <w:tcW w:w="567" w:type="dxa"/>
            <w:vAlign w:val="center"/>
          </w:tcPr>
          <w:p w14:paraId="1B228C93" w14:textId="55A06985" w:rsidR="00CB4001" w:rsidRDefault="00CB4001" w:rsidP="00CB4001">
            <w:pPr>
              <w:tabs>
                <w:tab w:val="clear" w:pos="340"/>
                <w:tab w:val="clear" w:pos="595"/>
                <w:tab w:val="clear" w:pos="851"/>
                <w:tab w:val="left" w:pos="1161"/>
              </w:tabs>
              <w:ind w:left="-64"/>
              <w:jc w:val="center"/>
            </w:pPr>
            <w:r>
              <w:t>–</w:t>
            </w:r>
          </w:p>
        </w:tc>
        <w:tc>
          <w:tcPr>
            <w:tcW w:w="1171" w:type="dxa"/>
            <w:vAlign w:val="center"/>
          </w:tcPr>
          <w:p w14:paraId="65CB7221" w14:textId="196F5655" w:rsidR="00CB4001" w:rsidRDefault="00CB4001" w:rsidP="00CB4001">
            <w:r>
              <w:t xml:space="preserve">Pfau </w:t>
            </w:r>
          </w:p>
        </w:tc>
        <w:tc>
          <w:tcPr>
            <w:tcW w:w="567" w:type="dxa"/>
            <w:vAlign w:val="center"/>
          </w:tcPr>
          <w:p w14:paraId="615011A6" w14:textId="398835D4" w:rsidR="00CB4001" w:rsidRDefault="00CB4001" w:rsidP="00CB4001">
            <w:pPr>
              <w:jc w:val="center"/>
            </w:pPr>
            <w:r>
              <w:t>–</w:t>
            </w:r>
          </w:p>
        </w:tc>
        <w:tc>
          <w:tcPr>
            <w:tcW w:w="2268" w:type="dxa"/>
            <w:vAlign w:val="center"/>
          </w:tcPr>
          <w:p w14:paraId="48E641F7" w14:textId="6716E9BE" w:rsidR="00CB4001" w:rsidRDefault="00CB4001" w:rsidP="00CB4001">
            <w:pPr>
              <w:jc w:val="center"/>
            </w:pPr>
            <w:r>
              <w:t>________________</w:t>
            </w:r>
          </w:p>
        </w:tc>
        <w:tc>
          <w:tcPr>
            <w:tcW w:w="984" w:type="dxa"/>
            <w:vAlign w:val="center"/>
          </w:tcPr>
          <w:p w14:paraId="447D82BD" w14:textId="3C8FA9A5" w:rsidR="00CB4001" w:rsidRDefault="00CB4001" w:rsidP="00CB4001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CB4001" w14:paraId="06982170" w14:textId="77777777" w:rsidTr="00CB4001">
        <w:trPr>
          <w:trHeight w:val="680"/>
        </w:trPr>
        <w:tc>
          <w:tcPr>
            <w:tcW w:w="2268" w:type="dxa"/>
            <w:vAlign w:val="center"/>
          </w:tcPr>
          <w:p w14:paraId="7A36D68D" w14:textId="64EC1BE2" w:rsidR="00CB4001" w:rsidRDefault="00CB4001" w:rsidP="00CB4001">
            <w:r>
              <w:t>________________</w:t>
            </w:r>
          </w:p>
        </w:tc>
        <w:tc>
          <w:tcPr>
            <w:tcW w:w="567" w:type="dxa"/>
            <w:vAlign w:val="center"/>
          </w:tcPr>
          <w:p w14:paraId="632BB8AA" w14:textId="563C4582" w:rsidR="00CB4001" w:rsidRDefault="00CB4001" w:rsidP="00CB4001">
            <w:pPr>
              <w:tabs>
                <w:tab w:val="clear" w:pos="340"/>
                <w:tab w:val="clear" w:pos="595"/>
                <w:tab w:val="clear" w:pos="851"/>
                <w:tab w:val="left" w:pos="1161"/>
              </w:tabs>
              <w:ind w:left="-64"/>
              <w:jc w:val="center"/>
            </w:pPr>
            <w:r>
              <w:t>–</w:t>
            </w:r>
          </w:p>
        </w:tc>
        <w:tc>
          <w:tcPr>
            <w:tcW w:w="1171" w:type="dxa"/>
            <w:vAlign w:val="center"/>
          </w:tcPr>
          <w:p w14:paraId="24D1D11E" w14:textId="29B69F16" w:rsidR="00CB4001" w:rsidRDefault="00CB4001" w:rsidP="00CB4001">
            <w:r>
              <w:t xml:space="preserve">Lehrerin </w:t>
            </w:r>
          </w:p>
        </w:tc>
        <w:tc>
          <w:tcPr>
            <w:tcW w:w="567" w:type="dxa"/>
            <w:vAlign w:val="center"/>
          </w:tcPr>
          <w:p w14:paraId="460F39A1" w14:textId="3985E40D" w:rsidR="00CB4001" w:rsidRDefault="00CB4001" w:rsidP="00CB4001">
            <w:pPr>
              <w:jc w:val="center"/>
            </w:pPr>
            <w:r>
              <w:t>–</w:t>
            </w:r>
          </w:p>
        </w:tc>
        <w:tc>
          <w:tcPr>
            <w:tcW w:w="2268" w:type="dxa"/>
            <w:vAlign w:val="center"/>
          </w:tcPr>
          <w:p w14:paraId="20502E83" w14:textId="4F92119C" w:rsidR="00CB4001" w:rsidRDefault="00CB4001" w:rsidP="00CB4001">
            <w:pPr>
              <w:jc w:val="center"/>
            </w:pPr>
            <w:r>
              <w:t>________________</w:t>
            </w:r>
          </w:p>
        </w:tc>
        <w:tc>
          <w:tcPr>
            <w:tcW w:w="984" w:type="dxa"/>
            <w:vAlign w:val="center"/>
          </w:tcPr>
          <w:p w14:paraId="3F151D6C" w14:textId="410E2CFD" w:rsidR="00CB4001" w:rsidRDefault="00CB4001" w:rsidP="00CB4001">
            <w:r>
              <w:t xml:space="preserve">S. </w:t>
            </w:r>
            <w:r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</w:tbl>
    <w:p w14:paraId="1C2E3D9A" w14:textId="0803170B" w:rsidR="0066213D" w:rsidRDefault="0066213D" w:rsidP="009D2691"/>
    <w:p w14:paraId="7997B0F2" w14:textId="77777777" w:rsidR="005728B2" w:rsidRDefault="005728B2" w:rsidP="005728B2">
      <w:pPr>
        <w:pStyle w:val="ekvgrundtexthalbe"/>
      </w:pPr>
    </w:p>
    <w:p w14:paraId="39E78FAE" w14:textId="77777777" w:rsidR="00BD7BAD" w:rsidRPr="00287B24" w:rsidRDefault="00BD7BAD" w:rsidP="00BD7BA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37FC90D" wp14:editId="5850AC19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713A6" w14:textId="3C1D2E08" w:rsidR="00BD7BAD" w:rsidRPr="00D3427F" w:rsidRDefault="00BD7BAD" w:rsidP="00BD7BAD">
      <w:pPr>
        <w:pStyle w:val="ekvnummerierung"/>
        <w:framePr w:wrap="around"/>
      </w:pPr>
      <w:r>
        <w:t>3</w:t>
      </w:r>
    </w:p>
    <w:p w14:paraId="6FB3AA8F" w14:textId="382B251F" w:rsidR="00BD7BAD" w:rsidRDefault="00BD7BAD" w:rsidP="009D2691">
      <w:r>
        <w:t>Welche Strategie hilft? Kreuze a</w:t>
      </w:r>
      <w:r w:rsidR="00573C3F">
        <w:t>n</w:t>
      </w:r>
      <w:r>
        <w:t>.</w:t>
      </w:r>
    </w:p>
    <w:p w14:paraId="12390A1A" w14:textId="5A590711" w:rsidR="00BD7BAD" w:rsidRDefault="00BD7BAD" w:rsidP="009D2691"/>
    <w:tbl>
      <w:tblPr>
        <w:tblStyle w:val="Tabellenraster"/>
        <w:tblW w:w="9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536"/>
        <w:gridCol w:w="1060"/>
        <w:gridCol w:w="1077"/>
        <w:gridCol w:w="941"/>
        <w:gridCol w:w="535"/>
        <w:gridCol w:w="1059"/>
        <w:gridCol w:w="1077"/>
        <w:gridCol w:w="1077"/>
        <w:gridCol w:w="539"/>
        <w:gridCol w:w="1059"/>
      </w:tblGrid>
      <w:tr w:rsidR="0072363C" w14:paraId="5161C950" w14:textId="2A83FBD8" w:rsidTr="00423236">
        <w:trPr>
          <w:trHeight w:val="606"/>
        </w:trPr>
        <w:tc>
          <w:tcPr>
            <w:tcW w:w="987" w:type="dxa"/>
            <w:vMerge w:val="restart"/>
            <w:vAlign w:val="center"/>
          </w:tcPr>
          <w:p w14:paraId="5AF25D1F" w14:textId="672B1F6C" w:rsidR="0072363C" w:rsidRDefault="0072363C" w:rsidP="0072363C">
            <w:r>
              <w:t>Qualle</w:t>
            </w:r>
          </w:p>
        </w:tc>
        <w:tc>
          <w:tcPr>
            <w:tcW w:w="536" w:type="dxa"/>
            <w:vAlign w:val="center"/>
          </w:tcPr>
          <w:p w14:paraId="1EEB5A63" w14:textId="16D4482B" w:rsidR="0072363C" w:rsidRDefault="0072363C" w:rsidP="0072363C">
            <w:pPr>
              <w:jc w:val="center"/>
            </w:pPr>
            <w:r w:rsidRPr="00D559DE">
              <w:rPr>
                <w:rStyle w:val="ekvsymbol"/>
              </w:rPr>
              <w:sym w:font="Wingdings" w:char="F0A8"/>
            </w:r>
          </w:p>
        </w:tc>
        <w:tc>
          <w:tcPr>
            <w:tcW w:w="1060" w:type="dxa"/>
            <w:vAlign w:val="center"/>
          </w:tcPr>
          <w:p w14:paraId="45F74D33" w14:textId="02FA6CAA" w:rsidR="0072363C" w:rsidRDefault="0072363C" w:rsidP="0072363C">
            <w:pPr>
              <w:pStyle w:val="ekvpicto"/>
              <w:framePr w:w="0" w:hRule="auto" w:wrap="auto" w:vAnchor="margin" w:hAnchor="text" w:xAlign="left" w:yAlign="inline"/>
              <w:jc w:val="left"/>
            </w:pPr>
          </w:p>
        </w:tc>
        <w:tc>
          <w:tcPr>
            <w:tcW w:w="1077" w:type="dxa"/>
          </w:tcPr>
          <w:p w14:paraId="3B597113" w14:textId="77777777" w:rsidR="0072363C" w:rsidRDefault="0072363C" w:rsidP="0072363C"/>
        </w:tc>
        <w:tc>
          <w:tcPr>
            <w:tcW w:w="941" w:type="dxa"/>
            <w:vMerge w:val="restart"/>
            <w:vAlign w:val="center"/>
          </w:tcPr>
          <w:p w14:paraId="7153ADAE" w14:textId="087C1777" w:rsidR="0072363C" w:rsidRDefault="0072363C" w:rsidP="0072363C">
            <w:pPr>
              <w:jc w:val="center"/>
            </w:pPr>
            <w:r>
              <w:t>blind</w:t>
            </w:r>
          </w:p>
        </w:tc>
        <w:tc>
          <w:tcPr>
            <w:tcW w:w="535" w:type="dxa"/>
            <w:vAlign w:val="center"/>
          </w:tcPr>
          <w:p w14:paraId="323AECDD" w14:textId="46783594" w:rsidR="0072363C" w:rsidRDefault="0072363C" w:rsidP="0072363C">
            <w:pPr>
              <w:jc w:val="center"/>
            </w:pPr>
            <w:r w:rsidRPr="00D559DE">
              <w:rPr>
                <w:rStyle w:val="ekvsymbol"/>
              </w:rPr>
              <w:sym w:font="Wingdings" w:char="F0A8"/>
            </w:r>
          </w:p>
        </w:tc>
        <w:tc>
          <w:tcPr>
            <w:tcW w:w="1059" w:type="dxa"/>
            <w:vAlign w:val="center"/>
          </w:tcPr>
          <w:p w14:paraId="199DAF7B" w14:textId="1B301919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</w:p>
        </w:tc>
        <w:tc>
          <w:tcPr>
            <w:tcW w:w="1077" w:type="dxa"/>
          </w:tcPr>
          <w:p w14:paraId="24614451" w14:textId="77777777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</w:p>
        </w:tc>
        <w:tc>
          <w:tcPr>
            <w:tcW w:w="1077" w:type="dxa"/>
            <w:vMerge w:val="restart"/>
            <w:vAlign w:val="center"/>
          </w:tcPr>
          <w:p w14:paraId="4286AFC4" w14:textId="2D1CDF0F" w:rsidR="0072363C" w:rsidRDefault="0072363C" w:rsidP="0072363C">
            <w:pPr>
              <w:jc w:val="center"/>
            </w:pPr>
            <w:r>
              <w:t>Bär</w:t>
            </w:r>
          </w:p>
        </w:tc>
        <w:tc>
          <w:tcPr>
            <w:tcW w:w="539" w:type="dxa"/>
            <w:vAlign w:val="center"/>
          </w:tcPr>
          <w:p w14:paraId="4E16910A" w14:textId="24BAACCB" w:rsidR="0072363C" w:rsidRPr="0072363C" w:rsidRDefault="0072363C" w:rsidP="0072363C">
            <w:r w:rsidRPr="0072363C">
              <w:rPr>
                <w:rStyle w:val="ekvsymbol"/>
              </w:rPr>
              <w:sym w:font="Wingdings" w:char="F0A8"/>
            </w:r>
          </w:p>
        </w:tc>
        <w:tc>
          <w:tcPr>
            <w:tcW w:w="1059" w:type="dxa"/>
            <w:vAlign w:val="center"/>
          </w:tcPr>
          <w:p w14:paraId="06AC4F3C" w14:textId="750722CD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  <w:r>
              <w:rPr>
                <w:lang w:eastAsia="de-DE"/>
              </w:rPr>
              <w:drawing>
                <wp:anchor distT="0" distB="0" distL="114300" distR="114300" simplePos="0" relativeHeight="251724800" behindDoc="0" locked="0" layoutInCell="1" allowOverlap="1" wp14:anchorId="3A066D51" wp14:editId="2CDD93EE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19685</wp:posOffset>
                  </wp:positionV>
                  <wp:extent cx="285115" cy="288290"/>
                  <wp:effectExtent l="0" t="0" r="635" b="0"/>
                  <wp:wrapNone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2363C" w14:paraId="1936C2D4" w14:textId="7AB0A973" w:rsidTr="00423236">
        <w:trPr>
          <w:trHeight w:val="558"/>
        </w:trPr>
        <w:tc>
          <w:tcPr>
            <w:tcW w:w="987" w:type="dxa"/>
            <w:vMerge/>
          </w:tcPr>
          <w:p w14:paraId="2F74F4C7" w14:textId="77777777" w:rsidR="0072363C" w:rsidRDefault="0072363C" w:rsidP="0072363C"/>
        </w:tc>
        <w:tc>
          <w:tcPr>
            <w:tcW w:w="536" w:type="dxa"/>
            <w:vAlign w:val="center"/>
          </w:tcPr>
          <w:p w14:paraId="34DF53A8" w14:textId="68E146E0" w:rsidR="0072363C" w:rsidRDefault="0072363C" w:rsidP="0072363C">
            <w:pPr>
              <w:jc w:val="center"/>
            </w:pPr>
            <w:r w:rsidRPr="00D559DE">
              <w:rPr>
                <w:rStyle w:val="ekvsymbol"/>
              </w:rPr>
              <w:sym w:font="Wingdings" w:char="F0A8"/>
            </w:r>
          </w:p>
        </w:tc>
        <w:tc>
          <w:tcPr>
            <w:tcW w:w="1060" w:type="dxa"/>
            <w:vAlign w:val="center"/>
          </w:tcPr>
          <w:p w14:paraId="769913F1" w14:textId="13109C6A" w:rsidR="0072363C" w:rsidRDefault="0072363C" w:rsidP="0072363C">
            <w:pPr>
              <w:pStyle w:val="ekvpicto"/>
              <w:framePr w:w="0" w:hRule="auto" w:wrap="auto" w:vAnchor="margin" w:hAnchor="text" w:xAlign="left" w:yAlign="inline"/>
              <w:jc w:val="left"/>
            </w:pPr>
          </w:p>
        </w:tc>
        <w:tc>
          <w:tcPr>
            <w:tcW w:w="1077" w:type="dxa"/>
          </w:tcPr>
          <w:p w14:paraId="699F026E" w14:textId="77777777" w:rsidR="0072363C" w:rsidRDefault="0072363C" w:rsidP="0072363C">
            <w:bookmarkStart w:id="1" w:name="_GoBack"/>
            <w:bookmarkEnd w:id="1"/>
          </w:p>
        </w:tc>
        <w:tc>
          <w:tcPr>
            <w:tcW w:w="941" w:type="dxa"/>
            <w:vMerge/>
          </w:tcPr>
          <w:p w14:paraId="142D15CC" w14:textId="77777777" w:rsidR="0072363C" w:rsidRDefault="0072363C" w:rsidP="0072363C"/>
        </w:tc>
        <w:tc>
          <w:tcPr>
            <w:tcW w:w="535" w:type="dxa"/>
            <w:vAlign w:val="center"/>
          </w:tcPr>
          <w:p w14:paraId="20A9F2CD" w14:textId="0CAC4443" w:rsidR="0072363C" w:rsidRDefault="0072363C" w:rsidP="0072363C">
            <w:pPr>
              <w:jc w:val="center"/>
            </w:pPr>
            <w:r w:rsidRPr="00D559DE">
              <w:rPr>
                <w:rStyle w:val="ekvsymbol"/>
              </w:rPr>
              <w:sym w:font="Wingdings" w:char="F0A8"/>
            </w:r>
          </w:p>
        </w:tc>
        <w:tc>
          <w:tcPr>
            <w:tcW w:w="1059" w:type="dxa"/>
            <w:vAlign w:val="center"/>
          </w:tcPr>
          <w:p w14:paraId="32D46516" w14:textId="725B970D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</w:p>
        </w:tc>
        <w:tc>
          <w:tcPr>
            <w:tcW w:w="1077" w:type="dxa"/>
          </w:tcPr>
          <w:p w14:paraId="66618DDF" w14:textId="77777777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</w:p>
        </w:tc>
        <w:tc>
          <w:tcPr>
            <w:tcW w:w="1077" w:type="dxa"/>
            <w:vMerge/>
          </w:tcPr>
          <w:p w14:paraId="478C8FD5" w14:textId="77777777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</w:p>
        </w:tc>
        <w:tc>
          <w:tcPr>
            <w:tcW w:w="539" w:type="dxa"/>
            <w:vAlign w:val="center"/>
          </w:tcPr>
          <w:p w14:paraId="3A80A869" w14:textId="28839F32" w:rsidR="0072363C" w:rsidRPr="0072363C" w:rsidRDefault="0072363C" w:rsidP="0072363C">
            <w:r w:rsidRPr="0072363C">
              <w:rPr>
                <w:rStyle w:val="ekvsymbol"/>
              </w:rPr>
              <w:sym w:font="Wingdings" w:char="F0A8"/>
            </w:r>
          </w:p>
        </w:tc>
        <w:tc>
          <w:tcPr>
            <w:tcW w:w="1059" w:type="dxa"/>
            <w:vAlign w:val="center"/>
          </w:tcPr>
          <w:p w14:paraId="0F1AE042" w14:textId="54C6BB83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</w:p>
        </w:tc>
      </w:tr>
      <w:tr w:rsidR="0072363C" w14:paraId="20F4EC5D" w14:textId="45B694CC" w:rsidTr="00423236">
        <w:trPr>
          <w:trHeight w:val="552"/>
        </w:trPr>
        <w:tc>
          <w:tcPr>
            <w:tcW w:w="987" w:type="dxa"/>
            <w:vMerge/>
          </w:tcPr>
          <w:p w14:paraId="64DCFD94" w14:textId="77777777" w:rsidR="0072363C" w:rsidRDefault="0072363C" w:rsidP="0072363C"/>
        </w:tc>
        <w:tc>
          <w:tcPr>
            <w:tcW w:w="536" w:type="dxa"/>
            <w:vAlign w:val="center"/>
          </w:tcPr>
          <w:p w14:paraId="0CF90A4F" w14:textId="2568F47D" w:rsidR="0072363C" w:rsidRDefault="0072363C" w:rsidP="0072363C">
            <w:pPr>
              <w:jc w:val="center"/>
            </w:pPr>
            <w:r w:rsidRPr="00D559DE">
              <w:rPr>
                <w:rStyle w:val="ekvsymbol"/>
              </w:rPr>
              <w:sym w:font="Wingdings" w:char="F0A8"/>
            </w:r>
          </w:p>
        </w:tc>
        <w:tc>
          <w:tcPr>
            <w:tcW w:w="1060" w:type="dxa"/>
            <w:vAlign w:val="center"/>
          </w:tcPr>
          <w:p w14:paraId="490D2F9F" w14:textId="026A1F54" w:rsidR="0072363C" w:rsidRDefault="0072363C" w:rsidP="0072363C">
            <w:pPr>
              <w:pStyle w:val="ekvpicto"/>
              <w:framePr w:w="0" w:hRule="auto" w:wrap="auto" w:vAnchor="margin" w:hAnchor="text" w:xAlign="left" w:yAlign="inline"/>
              <w:jc w:val="left"/>
            </w:pPr>
            <w:r>
              <w:rPr>
                <w:lang w:eastAsia="de-DE"/>
              </w:rPr>
              <w:drawing>
                <wp:anchor distT="0" distB="0" distL="114300" distR="114300" simplePos="0" relativeHeight="251719680" behindDoc="0" locked="0" layoutInCell="1" allowOverlap="1" wp14:anchorId="0C6891A5" wp14:editId="43788CF0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-1905</wp:posOffset>
                  </wp:positionV>
                  <wp:extent cx="288290" cy="288290"/>
                  <wp:effectExtent l="0" t="0" r="0" b="0"/>
                  <wp:wrapNone/>
                  <wp:docPr id="33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eastAsia="de-DE"/>
              </w:rPr>
              <w:drawing>
                <wp:anchor distT="0" distB="0" distL="114300" distR="114300" simplePos="0" relativeHeight="251717632" behindDoc="0" locked="0" layoutInCell="1" allowOverlap="1" wp14:anchorId="71E1EF67" wp14:editId="35D989AB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-716280</wp:posOffset>
                  </wp:positionV>
                  <wp:extent cx="285115" cy="288290"/>
                  <wp:effectExtent l="0" t="0" r="635" b="0"/>
                  <wp:wrapNone/>
                  <wp:docPr id="34" name="Grafi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eastAsia="de-DE"/>
              </w:rPr>
              <w:drawing>
                <wp:anchor distT="0" distB="0" distL="114300" distR="114300" simplePos="0" relativeHeight="251718656" behindDoc="0" locked="0" layoutInCell="1" allowOverlap="1" wp14:anchorId="5705CF5C" wp14:editId="2476E548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-354330</wp:posOffset>
                  </wp:positionV>
                  <wp:extent cx="285115" cy="288290"/>
                  <wp:effectExtent l="0" t="0" r="635" b="0"/>
                  <wp:wrapNone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7" w:type="dxa"/>
          </w:tcPr>
          <w:p w14:paraId="19E8C613" w14:textId="77777777" w:rsidR="0072363C" w:rsidRDefault="0072363C" w:rsidP="0072363C"/>
        </w:tc>
        <w:tc>
          <w:tcPr>
            <w:tcW w:w="941" w:type="dxa"/>
            <w:vMerge/>
          </w:tcPr>
          <w:p w14:paraId="12037C2E" w14:textId="77777777" w:rsidR="0072363C" w:rsidRDefault="0072363C" w:rsidP="0072363C"/>
        </w:tc>
        <w:tc>
          <w:tcPr>
            <w:tcW w:w="535" w:type="dxa"/>
            <w:vAlign w:val="center"/>
          </w:tcPr>
          <w:p w14:paraId="2ABFA9CF" w14:textId="47C37B7B" w:rsidR="0072363C" w:rsidRDefault="0072363C" w:rsidP="0072363C">
            <w:pPr>
              <w:jc w:val="center"/>
            </w:pPr>
            <w:r w:rsidRPr="00D559DE">
              <w:rPr>
                <w:rStyle w:val="ekvsymbol"/>
              </w:rPr>
              <w:sym w:font="Wingdings" w:char="F0A8"/>
            </w:r>
          </w:p>
        </w:tc>
        <w:tc>
          <w:tcPr>
            <w:tcW w:w="1059" w:type="dxa"/>
            <w:vAlign w:val="center"/>
          </w:tcPr>
          <w:p w14:paraId="15E22D6A" w14:textId="309C1858" w:rsidR="0072363C" w:rsidRDefault="0072363C" w:rsidP="0072363C">
            <w:pPr>
              <w:pStyle w:val="ekvpicto"/>
              <w:framePr w:w="0" w:hRule="auto" w:wrap="auto" w:vAnchor="margin" w:hAnchor="text" w:xAlign="left" w:yAlign="inline"/>
            </w:pPr>
            <w:r>
              <w:rPr>
                <w:lang w:eastAsia="de-DE"/>
              </w:rPr>
              <w:drawing>
                <wp:anchor distT="0" distB="0" distL="114300" distR="114300" simplePos="0" relativeHeight="251722752" behindDoc="0" locked="0" layoutInCell="1" allowOverlap="1" wp14:anchorId="0D2A5489" wp14:editId="0C918D55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-1905</wp:posOffset>
                  </wp:positionV>
                  <wp:extent cx="285115" cy="288290"/>
                  <wp:effectExtent l="0" t="0" r="635" b="0"/>
                  <wp:wrapNone/>
                  <wp:docPr id="35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eastAsia="de-DE"/>
              </w:rPr>
              <w:drawing>
                <wp:anchor distT="0" distB="0" distL="114300" distR="114300" simplePos="0" relativeHeight="251720704" behindDoc="0" locked="0" layoutInCell="1" allowOverlap="1" wp14:anchorId="0A68F544" wp14:editId="109655D6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-718820</wp:posOffset>
                  </wp:positionV>
                  <wp:extent cx="285115" cy="288290"/>
                  <wp:effectExtent l="0" t="0" r="635" b="0"/>
                  <wp:wrapNone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eastAsia="de-DE"/>
              </w:rPr>
              <w:drawing>
                <wp:anchor distT="0" distB="0" distL="114300" distR="114300" simplePos="0" relativeHeight="251721728" behindDoc="0" locked="0" layoutInCell="1" allowOverlap="1" wp14:anchorId="418CF3D7" wp14:editId="737536BC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-354330</wp:posOffset>
                  </wp:positionV>
                  <wp:extent cx="285115" cy="288290"/>
                  <wp:effectExtent l="0" t="0" r="635" b="0"/>
                  <wp:wrapNone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7" w:type="dxa"/>
          </w:tcPr>
          <w:p w14:paraId="0877319A" w14:textId="77777777" w:rsidR="0072363C" w:rsidRDefault="0072363C" w:rsidP="0072363C">
            <w:pPr>
              <w:pStyle w:val="ekvpicto"/>
              <w:framePr w:w="0" w:hRule="auto" w:wrap="auto" w:vAnchor="margin" w:hAnchor="text" w:xAlign="left" w:yAlign="inline"/>
              <w:rPr>
                <w:lang w:eastAsia="de-DE"/>
              </w:rPr>
            </w:pPr>
          </w:p>
        </w:tc>
        <w:tc>
          <w:tcPr>
            <w:tcW w:w="1077" w:type="dxa"/>
            <w:vMerge/>
          </w:tcPr>
          <w:p w14:paraId="5FB68C1A" w14:textId="77777777" w:rsidR="0072363C" w:rsidRDefault="0072363C" w:rsidP="0072363C">
            <w:pPr>
              <w:pStyle w:val="ekvpicto"/>
              <w:framePr w:w="0" w:hRule="auto" w:wrap="auto" w:vAnchor="margin" w:hAnchor="text" w:xAlign="left" w:yAlign="inline"/>
              <w:rPr>
                <w:lang w:eastAsia="de-DE"/>
              </w:rPr>
            </w:pPr>
          </w:p>
        </w:tc>
        <w:tc>
          <w:tcPr>
            <w:tcW w:w="539" w:type="dxa"/>
            <w:vAlign w:val="center"/>
          </w:tcPr>
          <w:p w14:paraId="75FAFB80" w14:textId="5C7F0486" w:rsidR="0072363C" w:rsidRPr="0072363C" w:rsidRDefault="0072363C" w:rsidP="0072363C">
            <w:pPr>
              <w:rPr>
                <w:lang w:eastAsia="de-DE"/>
              </w:rPr>
            </w:pPr>
            <w:r w:rsidRPr="0072363C">
              <w:rPr>
                <w:rStyle w:val="ekvsymbol"/>
              </w:rPr>
              <w:sym w:font="Wingdings" w:char="F0A8"/>
            </w:r>
          </w:p>
        </w:tc>
        <w:tc>
          <w:tcPr>
            <w:tcW w:w="1059" w:type="dxa"/>
            <w:vAlign w:val="center"/>
          </w:tcPr>
          <w:p w14:paraId="23CEC56E" w14:textId="5FE559B9" w:rsidR="0072363C" w:rsidRDefault="0072363C" w:rsidP="0072363C">
            <w:pPr>
              <w:pStyle w:val="ekvpicto"/>
              <w:framePr w:w="0" w:hRule="auto" w:wrap="auto" w:vAnchor="margin" w:hAnchor="text" w:xAlign="left" w:yAlign="inline"/>
              <w:rPr>
                <w:lang w:eastAsia="de-DE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725824" behindDoc="0" locked="0" layoutInCell="1" allowOverlap="1" wp14:anchorId="1C32F0E9" wp14:editId="596BC099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-344170</wp:posOffset>
                  </wp:positionV>
                  <wp:extent cx="288290" cy="288290"/>
                  <wp:effectExtent l="0" t="0" r="0" b="0"/>
                  <wp:wrapNone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eastAsia="de-DE"/>
              </w:rPr>
              <w:drawing>
                <wp:anchor distT="0" distB="0" distL="114300" distR="114300" simplePos="0" relativeHeight="251723776" behindDoc="0" locked="0" layoutInCell="1" allowOverlap="1" wp14:anchorId="35BF98A5" wp14:editId="7E79233F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28575</wp:posOffset>
                  </wp:positionV>
                  <wp:extent cx="285115" cy="288290"/>
                  <wp:effectExtent l="0" t="0" r="635" b="0"/>
                  <wp:wrapNone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69F10AB" w14:textId="08A6FE1E" w:rsidR="00BD7BAD" w:rsidRDefault="00BD7BAD" w:rsidP="009D2691"/>
    <w:p w14:paraId="3178F2B0" w14:textId="5086D6A5" w:rsidR="005728B2" w:rsidRDefault="005728B2" w:rsidP="009D2691"/>
    <w:p w14:paraId="4E8CE212" w14:textId="77777777" w:rsidR="00A87415" w:rsidRPr="00287B24" w:rsidRDefault="00A87415" w:rsidP="00A87415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DC9A76E" wp14:editId="0C28E71A">
            <wp:extent cx="285115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69682" w14:textId="7551F20D" w:rsidR="00A87415" w:rsidRPr="00D3427F" w:rsidRDefault="00A87415" w:rsidP="00A87415">
      <w:pPr>
        <w:pStyle w:val="ekvnummerierung"/>
        <w:framePr w:wrap="around"/>
      </w:pPr>
      <w:r>
        <w:t>4</w:t>
      </w:r>
    </w:p>
    <w:p w14:paraId="0E780CA3" w14:textId="77777777" w:rsidR="00C45400" w:rsidRDefault="00A87415" w:rsidP="009D2691">
      <w:r>
        <w:t>Schlage die falsch</w:t>
      </w:r>
      <w:r w:rsidR="00EF1850">
        <w:t xml:space="preserve"> </w:t>
      </w:r>
      <w:r>
        <w:t>geschriebenen Wörter nach.</w:t>
      </w:r>
    </w:p>
    <w:p w14:paraId="76E7BB8F" w14:textId="775C2418" w:rsidR="00C45400" w:rsidRDefault="00C45400" w:rsidP="009D2691">
      <w:r>
        <w:t>Schreibe sie richtig auf und notiere jeweils die Seitenzahl.</w:t>
      </w:r>
    </w:p>
    <w:p w14:paraId="533AA56B" w14:textId="7C8A177F" w:rsidR="00A87415" w:rsidRDefault="00A87415" w:rsidP="009D2691"/>
    <w:p w14:paraId="006783C4" w14:textId="5EFF9E31" w:rsidR="00A87415" w:rsidRDefault="00A87415" w:rsidP="009D2691">
      <w:r>
        <w:t>Der Hunt belt häute fiel.</w:t>
      </w:r>
    </w:p>
    <w:tbl>
      <w:tblPr>
        <w:tblStyle w:val="Tabellenraster"/>
        <w:tblW w:w="864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79"/>
        <w:gridCol w:w="1665"/>
        <w:gridCol w:w="674"/>
        <w:gridCol w:w="1879"/>
        <w:gridCol w:w="1557"/>
      </w:tblGrid>
      <w:tr w:rsidR="00EF1850" w14:paraId="6561B82E" w14:textId="77777777" w:rsidTr="005728B2">
        <w:trPr>
          <w:trHeight w:val="680"/>
        </w:trPr>
        <w:tc>
          <w:tcPr>
            <w:tcW w:w="993" w:type="dxa"/>
            <w:vAlign w:val="center"/>
          </w:tcPr>
          <w:p w14:paraId="00EEDB4F" w14:textId="7E0FE370" w:rsidR="00EF1850" w:rsidRPr="00B41F03" w:rsidRDefault="005728B2" w:rsidP="009D2691">
            <w:pPr>
              <w:rPr>
                <w:strike/>
              </w:rPr>
            </w:pPr>
            <w:r>
              <w:rPr>
                <w:strike/>
              </w:rPr>
              <w:t xml:space="preserve"> </w:t>
            </w:r>
            <w:r w:rsidR="00EF1850" w:rsidRPr="00B41F03">
              <w:rPr>
                <w:strike/>
              </w:rPr>
              <w:t>Hunt:</w:t>
            </w:r>
          </w:p>
        </w:tc>
        <w:tc>
          <w:tcPr>
            <w:tcW w:w="1879" w:type="dxa"/>
            <w:vAlign w:val="center"/>
          </w:tcPr>
          <w:p w14:paraId="784D328E" w14:textId="1A9B32BD" w:rsidR="00EF1850" w:rsidRDefault="00EF1850" w:rsidP="00EF1850">
            <w:pPr>
              <w:jc w:val="center"/>
            </w:pPr>
            <w:r>
              <w:t>__</w:t>
            </w:r>
            <w:r w:rsidR="005728B2">
              <w:t>___</w:t>
            </w:r>
            <w:r>
              <w:t>________</w:t>
            </w:r>
          </w:p>
        </w:tc>
        <w:tc>
          <w:tcPr>
            <w:tcW w:w="1665" w:type="dxa"/>
            <w:vAlign w:val="center"/>
          </w:tcPr>
          <w:p w14:paraId="66600B50" w14:textId="65AFE8D5" w:rsidR="00EF1850" w:rsidRDefault="00EF1850" w:rsidP="009D2691">
            <w:r>
              <w:t>S</w:t>
            </w:r>
            <w:r w:rsidR="00FF6F40">
              <w:t xml:space="preserve">. </w:t>
            </w:r>
            <w:r w:rsidR="00FF6F40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674" w:type="dxa"/>
            <w:vAlign w:val="center"/>
          </w:tcPr>
          <w:p w14:paraId="2924262A" w14:textId="21639371" w:rsidR="00EF1850" w:rsidRPr="00F868CC" w:rsidRDefault="00EF1850" w:rsidP="009D2691">
            <w:pPr>
              <w:rPr>
                <w:strike/>
              </w:rPr>
            </w:pPr>
            <w:r w:rsidRPr="00F868CC">
              <w:rPr>
                <w:strike/>
              </w:rPr>
              <w:t>belt:</w:t>
            </w:r>
          </w:p>
        </w:tc>
        <w:tc>
          <w:tcPr>
            <w:tcW w:w="1879" w:type="dxa"/>
            <w:vAlign w:val="center"/>
          </w:tcPr>
          <w:p w14:paraId="08D0240D" w14:textId="3337F173" w:rsidR="00EF1850" w:rsidRDefault="005728B2" w:rsidP="00EF1850">
            <w:pPr>
              <w:jc w:val="center"/>
            </w:pPr>
            <w:r>
              <w:t>_____________</w:t>
            </w:r>
          </w:p>
        </w:tc>
        <w:tc>
          <w:tcPr>
            <w:tcW w:w="1557" w:type="dxa"/>
            <w:vAlign w:val="center"/>
          </w:tcPr>
          <w:p w14:paraId="0D9EDCF3" w14:textId="5012051B" w:rsidR="00EF1850" w:rsidRDefault="00EF1850" w:rsidP="009D2691">
            <w:r>
              <w:t>S</w:t>
            </w:r>
            <w:r w:rsidR="00FF6F40">
              <w:t xml:space="preserve">. </w:t>
            </w:r>
            <w:r w:rsidR="00FF6F40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EF1850" w14:paraId="6A2F2C8A" w14:textId="77777777" w:rsidTr="005728B2">
        <w:trPr>
          <w:trHeight w:val="680"/>
        </w:trPr>
        <w:tc>
          <w:tcPr>
            <w:tcW w:w="993" w:type="dxa"/>
            <w:vAlign w:val="center"/>
          </w:tcPr>
          <w:p w14:paraId="70E39D71" w14:textId="42952E82" w:rsidR="00EF1850" w:rsidRPr="00B41F03" w:rsidRDefault="005728B2" w:rsidP="009D2691">
            <w:pPr>
              <w:rPr>
                <w:strike/>
              </w:rPr>
            </w:pPr>
            <w:r>
              <w:rPr>
                <w:strike/>
              </w:rPr>
              <w:t xml:space="preserve"> </w:t>
            </w:r>
            <w:r w:rsidR="00EF1850" w:rsidRPr="00B41F03">
              <w:rPr>
                <w:strike/>
              </w:rPr>
              <w:t>häute:</w:t>
            </w:r>
          </w:p>
        </w:tc>
        <w:tc>
          <w:tcPr>
            <w:tcW w:w="1879" w:type="dxa"/>
            <w:vAlign w:val="center"/>
          </w:tcPr>
          <w:p w14:paraId="4BD4D98B" w14:textId="4EF64950" w:rsidR="00EF1850" w:rsidRDefault="00EF1850" w:rsidP="00EF1850">
            <w:pPr>
              <w:jc w:val="center"/>
            </w:pPr>
            <w:r>
              <w:t>___</w:t>
            </w:r>
            <w:r w:rsidR="005728B2">
              <w:t>___</w:t>
            </w:r>
            <w:r>
              <w:t>_______</w:t>
            </w:r>
          </w:p>
        </w:tc>
        <w:tc>
          <w:tcPr>
            <w:tcW w:w="1665" w:type="dxa"/>
            <w:vAlign w:val="center"/>
          </w:tcPr>
          <w:p w14:paraId="671BE4FF" w14:textId="6F2995EC" w:rsidR="00EF1850" w:rsidRDefault="00EF1850" w:rsidP="009D2691">
            <w:r>
              <w:t>S</w:t>
            </w:r>
            <w:r w:rsidR="00FF6F40">
              <w:t xml:space="preserve">. </w:t>
            </w:r>
            <w:r w:rsidR="00FF6F40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674" w:type="dxa"/>
            <w:vAlign w:val="center"/>
          </w:tcPr>
          <w:p w14:paraId="1BC2A7FF" w14:textId="6DBC251F" w:rsidR="00EF1850" w:rsidRPr="00F868CC" w:rsidRDefault="0072363C" w:rsidP="009D2691">
            <w:pPr>
              <w:rPr>
                <w:strike/>
              </w:rPr>
            </w:pPr>
            <w:r>
              <w:rPr>
                <w:strike/>
              </w:rPr>
              <w:t>f</w:t>
            </w:r>
            <w:r w:rsidR="00EF1850" w:rsidRPr="00F868CC">
              <w:rPr>
                <w:strike/>
              </w:rPr>
              <w:t>iel:</w:t>
            </w:r>
          </w:p>
        </w:tc>
        <w:tc>
          <w:tcPr>
            <w:tcW w:w="1879" w:type="dxa"/>
            <w:vAlign w:val="center"/>
          </w:tcPr>
          <w:p w14:paraId="0C059F7B" w14:textId="3D518CDC" w:rsidR="00EF1850" w:rsidRDefault="005728B2" w:rsidP="00EF1850">
            <w:pPr>
              <w:jc w:val="center"/>
            </w:pPr>
            <w:r>
              <w:t>_____________</w:t>
            </w:r>
          </w:p>
        </w:tc>
        <w:tc>
          <w:tcPr>
            <w:tcW w:w="1557" w:type="dxa"/>
            <w:vAlign w:val="center"/>
          </w:tcPr>
          <w:p w14:paraId="342CE8AC" w14:textId="59266F96" w:rsidR="00EF1850" w:rsidRDefault="00EF1850" w:rsidP="009D2691">
            <w:r>
              <w:t>S</w:t>
            </w:r>
            <w:r w:rsidR="00FF6F40">
              <w:t xml:space="preserve">. </w:t>
            </w:r>
            <w:r w:rsidR="00FF6F40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</w:tbl>
    <w:p w14:paraId="0F64B0E5" w14:textId="303B03DA" w:rsidR="00B41F03" w:rsidRDefault="00B41F03" w:rsidP="009D2691"/>
    <w:p w14:paraId="630F80AF" w14:textId="77777777" w:rsidR="005728B2" w:rsidRDefault="005728B2" w:rsidP="005728B2">
      <w:pPr>
        <w:pStyle w:val="ekvgrundtexthalbe"/>
      </w:pPr>
    </w:p>
    <w:p w14:paraId="0DF5E45E" w14:textId="34FE7E2C" w:rsidR="00EF1850" w:rsidRPr="00D3427F" w:rsidRDefault="00EF1850" w:rsidP="00EF1850">
      <w:pPr>
        <w:pStyle w:val="ekvnummerierung"/>
        <w:framePr w:wrap="around"/>
      </w:pPr>
      <w:r>
        <w:t>5</w:t>
      </w:r>
    </w:p>
    <w:p w14:paraId="2F651CE8" w14:textId="77777777" w:rsidR="00D627F8" w:rsidRPr="00287B24" w:rsidRDefault="00D627F8" w:rsidP="00D627F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512C64C" wp14:editId="4C4E3F87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B31E7" w14:textId="7D6C1C3E" w:rsidR="00EF1850" w:rsidRDefault="00EF1850" w:rsidP="009D2691">
      <w:r>
        <w:t>Schreibe den Satz aus Aufgabe 4 richtig auf.</w:t>
      </w:r>
    </w:p>
    <w:p w14:paraId="12374497" w14:textId="77777777" w:rsidR="00EF1850" w:rsidRDefault="00EF1850" w:rsidP="009D2691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F868CC" w:rsidRPr="001F1E3D" w14:paraId="141C1A8A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42BE2848" w14:textId="77777777" w:rsidR="00F868CC" w:rsidRPr="001F1E3D" w:rsidRDefault="00F868CC" w:rsidP="001F1E3D">
            <w:pPr>
              <w:pStyle w:val="ekvlinie"/>
            </w:pPr>
          </w:p>
        </w:tc>
      </w:tr>
      <w:tr w:rsidR="00F868CC" w:rsidRPr="001F1E3D" w14:paraId="5C98FA90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532E572" w14:textId="77777777" w:rsidR="00F868CC" w:rsidRPr="001F1E3D" w:rsidRDefault="00F868CC" w:rsidP="001F1E3D">
            <w:pPr>
              <w:pStyle w:val="ekvlinie"/>
            </w:pPr>
          </w:p>
        </w:tc>
      </w:tr>
      <w:tr w:rsidR="00F868CC" w:rsidRPr="001F1E3D" w14:paraId="4003CDE8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76DCB4C" w14:textId="77777777" w:rsidR="00F868CC" w:rsidRDefault="00F868CC" w:rsidP="001F1E3D">
            <w:pPr>
              <w:pStyle w:val="ekvlinie"/>
            </w:pPr>
          </w:p>
          <w:p w14:paraId="73D15055" w14:textId="5C42BD87" w:rsidR="00722B00" w:rsidRPr="00722B00" w:rsidRDefault="00722B00" w:rsidP="00722B00">
            <w:pPr>
              <w:rPr>
                <w:lang w:eastAsia="de-DE"/>
              </w:rPr>
            </w:pPr>
          </w:p>
        </w:tc>
      </w:tr>
    </w:tbl>
    <w:p w14:paraId="069FC42F" w14:textId="77777777" w:rsidR="00EF1850" w:rsidRPr="00F868CC" w:rsidRDefault="00EF1850" w:rsidP="005728B2">
      <w:pPr>
        <w:pStyle w:val="ekvgrundtexthalbe"/>
        <w:spacing w:line="20" w:lineRule="exact"/>
      </w:pPr>
    </w:p>
    <w:sectPr w:rsidR="00EF1850" w:rsidRPr="00F868CC" w:rsidSect="008D5A1A">
      <w:footerReference w:type="default" r:id="rId1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C3719" w14:textId="77777777" w:rsidR="00BD0C98" w:rsidRDefault="00BD0C98" w:rsidP="003C599D">
      <w:pPr>
        <w:spacing w:line="240" w:lineRule="auto"/>
      </w:pPr>
      <w:r>
        <w:separator/>
      </w:r>
    </w:p>
  </w:endnote>
  <w:endnote w:type="continuationSeparator" w:id="0">
    <w:p w14:paraId="14584CC8" w14:textId="77777777" w:rsidR="00BD0C98" w:rsidRDefault="00BD0C9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6C7B1AB" w14:textId="77777777" w:rsidTr="006B2D23">
      <w:trPr>
        <w:trHeight w:hRule="exact" w:val="680"/>
      </w:trPr>
      <w:tc>
        <w:tcPr>
          <w:tcW w:w="1131" w:type="dxa"/>
          <w:noWrap/>
        </w:tcPr>
        <w:p w14:paraId="05C0B470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6AE04241" wp14:editId="385AB38C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CD6CEC8" w14:textId="20825C8C" w:rsidR="00193A18" w:rsidRPr="00913892" w:rsidRDefault="00193A18" w:rsidP="00370A70">
          <w:pPr>
            <w:pStyle w:val="ekvpagina"/>
          </w:pPr>
          <w:r w:rsidRPr="00913892">
            <w:t>© Ernst Klett Verlag GmbH, Stuttgart 20</w:t>
          </w:r>
          <w:r w:rsidR="00722B00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15611D6" w14:textId="44D11470" w:rsidR="00F83FCC" w:rsidRPr="00F83FCC" w:rsidRDefault="00F83FCC" w:rsidP="00F83FCC">
          <w:pPr>
            <w:pStyle w:val="ekvquelle"/>
            <w:rPr>
              <w:bCs/>
            </w:rPr>
          </w:pPr>
          <w:r>
            <w:rPr>
              <w:b/>
              <w:bCs/>
            </w:rPr>
            <w:t xml:space="preserve">Abbildung: </w:t>
          </w:r>
          <w:r>
            <w:rPr>
              <w:bCs/>
            </w:rPr>
            <w:t xml:space="preserve">Anke Fröhlich, Leipzig </w:t>
          </w:r>
        </w:p>
        <w:p w14:paraId="72F5BD60" w14:textId="59E99716" w:rsidR="00193A18" w:rsidRPr="00025140" w:rsidRDefault="00F83FCC" w:rsidP="00F83FCC">
          <w:pPr>
            <w:pStyle w:val="ekvquelle"/>
          </w:pPr>
          <w:r w:rsidRPr="00F83FCC">
            <w:rPr>
              <w:b/>
              <w:bCs/>
            </w:rPr>
            <w:t>Text</w:t>
          </w:r>
          <w:r w:rsidR="00193A18" w:rsidRPr="00F83FCC">
            <w:rPr>
              <w:b/>
              <w:bCs/>
            </w:rPr>
            <w:t>:</w:t>
          </w:r>
          <w:r w:rsidR="00193A18" w:rsidRPr="00005AE2">
            <w:t xml:space="preserve"> </w:t>
          </w:r>
          <w:r w:rsidR="00722B00">
            <w:t>Bernadette Girshausen</w:t>
          </w:r>
        </w:p>
      </w:tc>
      <w:tc>
        <w:tcPr>
          <w:tcW w:w="397" w:type="dxa"/>
        </w:tcPr>
        <w:p w14:paraId="586F0961" w14:textId="77777777" w:rsidR="00193A18" w:rsidRPr="00913892" w:rsidRDefault="00193A18" w:rsidP="00913892">
          <w:pPr>
            <w:pStyle w:val="ekvpagina"/>
          </w:pPr>
        </w:p>
      </w:tc>
    </w:tr>
  </w:tbl>
  <w:p w14:paraId="25F7C863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3D56D" w14:textId="77777777" w:rsidR="00BD0C98" w:rsidRDefault="00BD0C98" w:rsidP="003C599D">
      <w:pPr>
        <w:spacing w:line="240" w:lineRule="auto"/>
      </w:pPr>
      <w:r>
        <w:separator/>
      </w:r>
    </w:p>
  </w:footnote>
  <w:footnote w:type="continuationSeparator" w:id="0">
    <w:p w14:paraId="1E560EA1" w14:textId="77777777" w:rsidR="00BD0C98" w:rsidRDefault="00BD0C98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52C38"/>
    <w:multiLevelType w:val="hybridMultilevel"/>
    <w:tmpl w:val="69520092"/>
    <w:lvl w:ilvl="0" w:tplc="068C8F9A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E487A"/>
    <w:multiLevelType w:val="hybridMultilevel"/>
    <w:tmpl w:val="E33403D4"/>
    <w:lvl w:ilvl="0" w:tplc="E2F8F9C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691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347D1"/>
    <w:rsid w:val="001524C9"/>
    <w:rsid w:val="00153B1C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E7849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C78EA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3236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0F31"/>
    <w:rsid w:val="00565076"/>
    <w:rsid w:val="005656B4"/>
    <w:rsid w:val="0057073F"/>
    <w:rsid w:val="0057200E"/>
    <w:rsid w:val="005728B2"/>
    <w:rsid w:val="00572A0F"/>
    <w:rsid w:val="00573C3F"/>
    <w:rsid w:val="00574FE0"/>
    <w:rsid w:val="00576D2D"/>
    <w:rsid w:val="005809BB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213D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00"/>
    <w:rsid w:val="00722BE8"/>
    <w:rsid w:val="0072363C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3076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2691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87415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1F03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0C98"/>
    <w:rsid w:val="00BD542D"/>
    <w:rsid w:val="00BD6E66"/>
    <w:rsid w:val="00BD7BAD"/>
    <w:rsid w:val="00BE1620"/>
    <w:rsid w:val="00BE1962"/>
    <w:rsid w:val="00BE4821"/>
    <w:rsid w:val="00BF17F2"/>
    <w:rsid w:val="00C00404"/>
    <w:rsid w:val="00C172AE"/>
    <w:rsid w:val="00C20904"/>
    <w:rsid w:val="00C226FA"/>
    <w:rsid w:val="00C24816"/>
    <w:rsid w:val="00C343F5"/>
    <w:rsid w:val="00C40555"/>
    <w:rsid w:val="00C40D51"/>
    <w:rsid w:val="00C429A6"/>
    <w:rsid w:val="00C45400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001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27F8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1850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3FCC"/>
    <w:rsid w:val="00F84284"/>
    <w:rsid w:val="00F849BE"/>
    <w:rsid w:val="00F868CC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AF15F"/>
  <w15:chartTrackingRefBased/>
  <w15:docId w15:val="{C6001B4A-2E33-47D5-9A83-AD899BA34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styleId="Listenabsatz">
    <w:name w:val="List Paragraph"/>
    <w:basedOn w:val="Standard"/>
    <w:uiPriority w:val="9"/>
    <w:semiHidden/>
    <w:qFormat/>
    <w:rsid w:val="00662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9</cp:revision>
  <cp:lastPrinted>2016-12-20T14:33:00Z</cp:lastPrinted>
  <dcterms:created xsi:type="dcterms:W3CDTF">2022-05-02T07:07:00Z</dcterms:created>
  <dcterms:modified xsi:type="dcterms:W3CDTF">2022-09-07T07:57:00Z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