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14:paraId="2F8B301B" w14:textId="77777777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14:paraId="1EFE648B" w14:textId="7B28F74E" w:rsidR="00FB59FB" w:rsidRPr="00AE65F6" w:rsidRDefault="00FB59FB" w:rsidP="0076742C">
            <w:pPr>
              <w:pageBreakBefore/>
              <w:jc w:val="center"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14:paraId="2063E5B7" w14:textId="4C631278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33706051" w14:textId="77777777"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792BDE29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22F6C9D3" w14:textId="77777777"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70A9721A" w14:textId="18B6DF61" w:rsidR="00FB59FB" w:rsidRPr="00C172AE" w:rsidRDefault="00FB59FB" w:rsidP="00005A5E">
            <w:pPr>
              <w:pStyle w:val="ekvkvnummer"/>
            </w:pPr>
            <w:r w:rsidRPr="005446D6">
              <w:t>KV</w:t>
            </w:r>
            <w:r w:rsidR="009F1F9F">
              <w:t xml:space="preserve"> </w:t>
            </w:r>
            <w:r w:rsidR="003A36A3">
              <w:t>20</w:t>
            </w:r>
          </w:p>
        </w:tc>
      </w:tr>
      <w:tr w:rsidR="00BF17F2" w:rsidRPr="00BF17F2" w14:paraId="77FE6842" w14:textId="77777777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09C13B94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55173FFB" w14:textId="748ADEEF" w:rsidR="00FB59FB" w:rsidRPr="00BF17F2" w:rsidRDefault="00FB59FB" w:rsidP="001C2001"/>
        </w:tc>
      </w:tr>
    </w:tbl>
    <w:p w14:paraId="205D26A2" w14:textId="77777777" w:rsidR="003A36A3" w:rsidRPr="00287B24" w:rsidRDefault="003A36A3" w:rsidP="003A36A3">
      <w:pPr>
        <w:pStyle w:val="ekvpicto"/>
        <w:framePr w:wrap="around"/>
      </w:pPr>
      <w:bookmarkStart w:id="0" w:name="bmStart"/>
      <w:bookmarkEnd w:id="0"/>
      <w:r>
        <w:rPr>
          <w:lang w:eastAsia="de-DE"/>
        </w:rPr>
        <w:drawing>
          <wp:inline distT="0" distB="0" distL="0" distR="0" wp14:anchorId="309FDA16" wp14:editId="7F7E5189">
            <wp:extent cx="285115" cy="288290"/>
            <wp:effectExtent l="0" t="0" r="635" b="0"/>
            <wp:docPr id="34" name="Grafik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c_schwingen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F29147" w14:textId="3D3C848C" w:rsidR="00CD7D9F" w:rsidRDefault="001C2001" w:rsidP="001C2001">
      <w:pPr>
        <w:pStyle w:val="ekvue1arial"/>
      </w:pPr>
      <w:r>
        <w:t>S</w:t>
      </w:r>
      <w:r w:rsidR="003A36A3">
        <w:t>chwingen (1)</w:t>
      </w:r>
    </w:p>
    <w:p w14:paraId="75BC40CF" w14:textId="77777777" w:rsidR="001C2001" w:rsidRDefault="001C2001" w:rsidP="00005AE2"/>
    <w:p w14:paraId="520F3451" w14:textId="77777777" w:rsidR="00005A5E" w:rsidRPr="00D3427F" w:rsidRDefault="00005A5E" w:rsidP="00005A5E">
      <w:pPr>
        <w:pStyle w:val="ekvnummerierung"/>
        <w:framePr w:wrap="around"/>
      </w:pPr>
      <w:r>
        <w:t>1</w:t>
      </w:r>
    </w:p>
    <w:p w14:paraId="2C56EFA7" w14:textId="77777777" w:rsidR="00354DBA" w:rsidRPr="00287B24" w:rsidRDefault="00354DBA" w:rsidP="00354DBA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668D2EC7" wp14:editId="51486A86">
            <wp:extent cx="288290" cy="28829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34A68C" w14:textId="38D6D0D1" w:rsidR="00005A5E" w:rsidRDefault="003A36A3" w:rsidP="00005A5E">
      <w:r>
        <w:t>Schwinge die Wörter und zeichne</w:t>
      </w:r>
      <w:r w:rsidR="00005A5E">
        <w:t xml:space="preserve"> Silbenbögen.</w:t>
      </w:r>
    </w:p>
    <w:p w14:paraId="295F340B" w14:textId="02889546" w:rsidR="003C77BC" w:rsidRDefault="003C77BC" w:rsidP="003C77BC">
      <w:r>
        <w:t xml:space="preserve">Markiere die </w:t>
      </w:r>
      <w:r w:rsidRPr="003A36A3">
        <w:rPr>
          <w:b/>
          <w:bCs/>
        </w:rPr>
        <w:t>Selbstlaute, Umlaute</w:t>
      </w:r>
      <w:r>
        <w:rPr>
          <w:b/>
          <w:bCs/>
        </w:rPr>
        <w:t xml:space="preserve"> und</w:t>
      </w:r>
      <w:r w:rsidRPr="003A36A3">
        <w:rPr>
          <w:b/>
          <w:bCs/>
        </w:rPr>
        <w:t xml:space="preserve"> Zwielaute</w:t>
      </w:r>
      <w:r>
        <w:t>.</w:t>
      </w:r>
    </w:p>
    <w:p w14:paraId="64E60A45" w14:textId="330BB03E" w:rsidR="00A112B7" w:rsidRDefault="00A112B7" w:rsidP="00CE22D7">
      <w:pPr>
        <w:pStyle w:val="ekvgrundtexthalbe"/>
      </w:pPr>
      <w:bookmarkStart w:id="1" w:name="_Hlk513024571"/>
      <w:bookmarkStart w:id="2" w:name="_Hlk513024719"/>
      <w:bookmarkStart w:id="3" w:name="_Hlk504057940"/>
    </w:p>
    <w:p w14:paraId="6824E8DB" w14:textId="6A3D78AB" w:rsidR="00A112B7" w:rsidRDefault="0059165D" w:rsidP="00A975EA">
      <w:pPr>
        <w:rPr>
          <w:color w:val="FF0000"/>
        </w:rPr>
      </w:pPr>
      <w:r>
        <w:rPr>
          <w:color w:val="FF0000"/>
        </w:rPr>
        <mc:AlternateContent>
          <mc:Choice Requires="wpg">
            <w:drawing>
              <wp:anchor distT="0" distB="0" distL="114300" distR="114300" simplePos="0" relativeHeight="251646976" behindDoc="0" locked="0" layoutInCell="1" allowOverlap="1" wp14:anchorId="622B758A" wp14:editId="50F56F88">
                <wp:simplePos x="0" y="0"/>
                <wp:positionH relativeFrom="column">
                  <wp:posOffset>-8890</wp:posOffset>
                </wp:positionH>
                <wp:positionV relativeFrom="paragraph">
                  <wp:posOffset>86995</wp:posOffset>
                </wp:positionV>
                <wp:extent cx="1376045" cy="595630"/>
                <wp:effectExtent l="0" t="0" r="14605" b="0"/>
                <wp:wrapNone/>
                <wp:docPr id="179" name="Gruppieren 1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6045" cy="595630"/>
                          <a:chOff x="0" y="0"/>
                          <a:chExt cx="1376401" cy="595814"/>
                        </a:xfrm>
                      </wpg:grpSpPr>
                      <wps:wsp>
                        <wps:cNvPr id="23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0" y="343814"/>
                            <a:ext cx="1376401" cy="2520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8" name="Group 8"/>
                        <wpg:cNvGrpSpPr>
                          <a:grpSpLocks/>
                        </wpg:cNvGrpSpPr>
                        <wpg:grpSpPr bwMode="auto">
                          <a:xfrm>
                            <a:off x="7316" y="0"/>
                            <a:ext cx="1368425" cy="341757"/>
                            <a:chOff x="1706" y="14178"/>
                            <a:chExt cx="2875" cy="856"/>
                          </a:xfrm>
                        </wpg:grpSpPr>
                        <wps:wsp>
                          <wps:cNvPr id="29" name="AutoShape 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6" y="14178"/>
                              <a:ext cx="0" cy="856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" name="AutoShape 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6" y="15034"/>
                              <a:ext cx="2875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0A2CD0DB" id="Gruppieren 179" o:spid="_x0000_s1026" style="position:absolute;margin-left:-.7pt;margin-top:6.85pt;width:108.35pt;height:46.9pt;z-index:251646976;mso-height-relative:margin" coordsize="13764,5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">
                <v:rect id="Rectangle 27" o:spid="_x0000_s1027" style="position:absolute;top:3438;width:13764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" fillcolor="#d8d8d8 [2732]" stroked="f"/>
                <v:group id="Group 8" o:spid="_x0000_s1028" style="position:absolute;left:73;width:13684;height:3417" coordorigin="1706,14178" coordsize="2875,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7" o:spid="_x0000_s1029" type="#_x0000_t32" style="position:absolute;left:1706;top:14178;width:0;height:8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" strokeweight=".5pt"/>
                  <v:shape id="AutoShape 18" o:spid="_x0000_s1030" type="#_x0000_t32" style="position:absolute;left:1706;top:15034;width:287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" strokeweight=".5pt"/>
                </v:group>
              </v:group>
            </w:pict>
          </mc:Fallback>
        </mc:AlternateContent>
      </w:r>
      <w:r>
        <w:rPr>
          <w:color w:val="FF0000"/>
        </w:rPr>
        <mc:AlternateContent>
          <mc:Choice Requires="wpg">
            <w:drawing>
              <wp:anchor distT="0" distB="0" distL="114300" distR="114300" simplePos="0" relativeHeight="251648000" behindDoc="0" locked="0" layoutInCell="1" allowOverlap="1" wp14:anchorId="64AACCF9" wp14:editId="75E70711">
                <wp:simplePos x="0" y="0"/>
                <wp:positionH relativeFrom="column">
                  <wp:posOffset>1519555</wp:posOffset>
                </wp:positionH>
                <wp:positionV relativeFrom="paragraph">
                  <wp:posOffset>86995</wp:posOffset>
                </wp:positionV>
                <wp:extent cx="1376045" cy="595630"/>
                <wp:effectExtent l="0" t="0" r="14605" b="0"/>
                <wp:wrapNone/>
                <wp:docPr id="180" name="Gruppieren 1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6045" cy="595630"/>
                          <a:chOff x="0" y="0"/>
                          <a:chExt cx="1376401" cy="595814"/>
                        </a:xfrm>
                      </wpg:grpSpPr>
                      <wps:wsp>
                        <wps:cNvPr id="181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0" y="343814"/>
                            <a:ext cx="1376401" cy="2520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82" name="Group 8"/>
                        <wpg:cNvGrpSpPr>
                          <a:grpSpLocks/>
                        </wpg:cNvGrpSpPr>
                        <wpg:grpSpPr bwMode="auto">
                          <a:xfrm>
                            <a:off x="7316" y="0"/>
                            <a:ext cx="1368425" cy="341757"/>
                            <a:chOff x="1706" y="14178"/>
                            <a:chExt cx="2875" cy="856"/>
                          </a:xfrm>
                        </wpg:grpSpPr>
                        <wps:wsp>
                          <wps:cNvPr id="183" name="AutoShape 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6" y="14178"/>
                              <a:ext cx="0" cy="856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4" name="AutoShape 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6" y="15034"/>
                              <a:ext cx="2875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6B5ECFB1" id="Gruppieren 180" o:spid="_x0000_s1026" style="position:absolute;margin-left:119.65pt;margin-top:6.85pt;width:108.35pt;height:46.9pt;z-index:251648000;mso-height-relative:margin" coordsize="13764,5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">
                <v:rect id="Rectangle 27" o:spid="_x0000_s1027" style="position:absolute;top:3438;width:13764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" fillcolor="#d8d8d8 [2732]" stroked="f"/>
                <v:group id="Group 8" o:spid="_x0000_s1028" style="position:absolute;left:73;width:13684;height:3417" coordorigin="1706,14178" coordsize="2875,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">
                  <v:shape id="AutoShape 17" o:spid="_x0000_s1029" type="#_x0000_t32" style="position:absolute;left:1706;top:14178;width:0;height:8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" strokeweight=".5pt"/>
                  <v:shape id="AutoShape 18" o:spid="_x0000_s1030" type="#_x0000_t32" style="position:absolute;left:1706;top:15034;width:287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" strokeweight=".5pt"/>
                </v:group>
              </v:group>
            </w:pict>
          </mc:Fallback>
        </mc:AlternateContent>
      </w:r>
      <w:r>
        <w:rPr>
          <w:color w:val="FF0000"/>
        </w:rPr>
        <mc:AlternateContent>
          <mc:Choice Requires="wpg">
            <w:drawing>
              <wp:anchor distT="0" distB="0" distL="114300" distR="114300" simplePos="0" relativeHeight="251649024" behindDoc="0" locked="0" layoutInCell="1" allowOverlap="1" wp14:anchorId="47490C01" wp14:editId="3B071907">
                <wp:simplePos x="0" y="0"/>
                <wp:positionH relativeFrom="column">
                  <wp:posOffset>3041015</wp:posOffset>
                </wp:positionH>
                <wp:positionV relativeFrom="paragraph">
                  <wp:posOffset>86995</wp:posOffset>
                </wp:positionV>
                <wp:extent cx="1376045" cy="595630"/>
                <wp:effectExtent l="0" t="0" r="14605" b="0"/>
                <wp:wrapNone/>
                <wp:docPr id="185" name="Gruppieren 1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6045" cy="595630"/>
                          <a:chOff x="0" y="0"/>
                          <a:chExt cx="1376401" cy="595814"/>
                        </a:xfrm>
                      </wpg:grpSpPr>
                      <wps:wsp>
                        <wps:cNvPr id="18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0" y="343814"/>
                            <a:ext cx="1376401" cy="2520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87" name="Group 8"/>
                        <wpg:cNvGrpSpPr>
                          <a:grpSpLocks/>
                        </wpg:cNvGrpSpPr>
                        <wpg:grpSpPr bwMode="auto">
                          <a:xfrm>
                            <a:off x="7316" y="0"/>
                            <a:ext cx="1368425" cy="341757"/>
                            <a:chOff x="1706" y="14178"/>
                            <a:chExt cx="2875" cy="856"/>
                          </a:xfrm>
                        </wpg:grpSpPr>
                        <wps:wsp>
                          <wps:cNvPr id="188" name="AutoShape 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6" y="14178"/>
                              <a:ext cx="0" cy="856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9" name="AutoShape 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6" y="15034"/>
                              <a:ext cx="2875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5F3659C4" id="Gruppieren 185" o:spid="_x0000_s1026" style="position:absolute;margin-left:239.45pt;margin-top:6.85pt;width:108.35pt;height:46.9pt;z-index:251649024;mso-height-relative:margin" coordsize="13764,5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">
                <v:rect id="Rectangle 27" o:spid="_x0000_s1027" style="position:absolute;top:3438;width:13764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" fillcolor="#d8d8d8 [2732]" stroked="f"/>
                <v:group id="Group 8" o:spid="_x0000_s1028" style="position:absolute;left:73;width:13684;height:3417" coordorigin="1706,14178" coordsize="2875,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">
                  <v:shape id="AutoShape 17" o:spid="_x0000_s1029" type="#_x0000_t32" style="position:absolute;left:1706;top:14178;width:0;height:8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" strokeweight=".5pt"/>
                  <v:shape id="AutoShape 18" o:spid="_x0000_s1030" type="#_x0000_t32" style="position:absolute;left:1706;top:15034;width:287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" strokeweight=".5pt"/>
                </v:group>
              </v:group>
            </w:pict>
          </mc:Fallback>
        </mc:AlternateContent>
      </w:r>
      <w:r>
        <w:rPr>
          <w:color w:val="FF0000"/>
        </w:rPr>
        <mc:AlternateContent>
          <mc:Choice Requires="wpg">
            <w:drawing>
              <wp:anchor distT="0" distB="0" distL="114300" distR="114300" simplePos="0" relativeHeight="251650048" behindDoc="0" locked="0" layoutInCell="1" allowOverlap="1" wp14:anchorId="35045F95" wp14:editId="1A57F324">
                <wp:simplePos x="0" y="0"/>
                <wp:positionH relativeFrom="column">
                  <wp:posOffset>4563110</wp:posOffset>
                </wp:positionH>
                <wp:positionV relativeFrom="paragraph">
                  <wp:posOffset>87300</wp:posOffset>
                </wp:positionV>
                <wp:extent cx="1376045" cy="595630"/>
                <wp:effectExtent l="0" t="0" r="14605" b="0"/>
                <wp:wrapNone/>
                <wp:docPr id="190" name="Gruppieren 1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6045" cy="595630"/>
                          <a:chOff x="0" y="0"/>
                          <a:chExt cx="1376401" cy="595814"/>
                        </a:xfrm>
                      </wpg:grpSpPr>
                      <wps:wsp>
                        <wps:cNvPr id="191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0" y="343814"/>
                            <a:ext cx="1376401" cy="2520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2" name="Group 8"/>
                        <wpg:cNvGrpSpPr>
                          <a:grpSpLocks/>
                        </wpg:cNvGrpSpPr>
                        <wpg:grpSpPr bwMode="auto">
                          <a:xfrm>
                            <a:off x="7316" y="0"/>
                            <a:ext cx="1368425" cy="341757"/>
                            <a:chOff x="1706" y="14178"/>
                            <a:chExt cx="2875" cy="856"/>
                          </a:xfrm>
                        </wpg:grpSpPr>
                        <wps:wsp>
                          <wps:cNvPr id="193" name="AutoShape 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6" y="14178"/>
                              <a:ext cx="0" cy="856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4" name="AutoShape 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6" y="15034"/>
                              <a:ext cx="2875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0F984382" id="Gruppieren 190" o:spid="_x0000_s1026" style="position:absolute;margin-left:359.3pt;margin-top:6.85pt;width:108.35pt;height:46.9pt;z-index:251650048;mso-height-relative:margin" coordsize="13764,5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">
                <v:rect id="Rectangle 27" o:spid="_x0000_s1027" style="position:absolute;top:3438;width:13764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" fillcolor="#d8d8d8 [2732]" stroked="f"/>
                <v:group id="Group 8" o:spid="_x0000_s1028" style="position:absolute;left:73;width:13684;height:3417" coordorigin="1706,14178" coordsize="2875,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DQ3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">
                  <v:shape id="AutoShape 17" o:spid="_x0000_s1029" type="#_x0000_t32" style="position:absolute;left:1706;top:14178;width:0;height:8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" strokeweight=".5pt"/>
                  <v:shape id="AutoShape 18" o:spid="_x0000_s1030" type="#_x0000_t32" style="position:absolute;left:1706;top:15034;width:287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" strokeweight=".5pt"/>
                </v:group>
              </v:group>
            </w:pict>
          </mc:Fallback>
        </mc:AlternateContent>
      </w:r>
    </w:p>
    <w:p w14:paraId="6B061A0F" w14:textId="62C16115" w:rsidR="00A112B7" w:rsidRDefault="00A112B7" w:rsidP="00A112B7">
      <w:pPr>
        <w:tabs>
          <w:tab w:val="clear" w:pos="340"/>
          <w:tab w:val="clear" w:pos="595"/>
          <w:tab w:val="clear" w:pos="851"/>
          <w:tab w:val="center" w:pos="993"/>
          <w:tab w:val="center" w:pos="3544"/>
          <w:tab w:val="center" w:pos="5954"/>
          <w:tab w:val="center" w:pos="8222"/>
        </w:tabs>
      </w:pPr>
      <w:r>
        <w:tab/>
      </w:r>
      <w:bookmarkStart w:id="4" w:name="_Hlk117768335"/>
      <w:r w:rsidR="00200945">
        <w:t>Sch</w:t>
      </w:r>
      <w:r w:rsidR="003C1370">
        <w:rPr>
          <w:highlight w:val="lightGray"/>
        </w:rPr>
        <w:t>a</w:t>
      </w:r>
      <w:r w:rsidR="000568D5" w:rsidRPr="00DE755C">
        <w:rPr>
          <w:color w:val="FFFFFF" w:themeColor="background1"/>
          <w:sz w:val="6"/>
          <w:szCs w:val="4"/>
          <w:highlight w:val="lightGray"/>
        </w:rPr>
        <w:t>.</w:t>
      </w:r>
      <w:bookmarkEnd w:id="4"/>
      <w:r w:rsidR="00200945">
        <w:t>l</w:t>
      </w:r>
      <w:bookmarkStart w:id="5" w:name="_GoBack"/>
      <w:bookmarkEnd w:id="5"/>
      <w:r>
        <w:tab/>
      </w:r>
      <w:r w:rsidR="003A36A3">
        <w:t>Kürbis</w:t>
      </w:r>
      <w:r>
        <w:tab/>
      </w:r>
      <w:r w:rsidR="003A36A3">
        <w:t>Marmelade</w:t>
      </w:r>
      <w:r>
        <w:tab/>
      </w:r>
      <w:r w:rsidR="003C1370">
        <w:t>bauen</w:t>
      </w:r>
    </w:p>
    <w:p w14:paraId="64229EFE" w14:textId="534B279D" w:rsidR="00A975EA" w:rsidRPr="00AE4BBB" w:rsidRDefault="0001224A" w:rsidP="00A975EA">
      <w:pPr>
        <w:rPr>
          <w:color w:val="FF0000"/>
        </w:rPr>
      </w:pPr>
      <w:r w:rsidRPr="00970FD8">
        <w:rPr>
          <w:sz w:val="20"/>
          <w:szCs w:val="18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736D609C" wp14:editId="3028F109">
                <wp:simplePos x="0" y="0"/>
                <wp:positionH relativeFrom="column">
                  <wp:posOffset>436608</wp:posOffset>
                </wp:positionH>
                <wp:positionV relativeFrom="paragraph">
                  <wp:posOffset>53068</wp:posOffset>
                </wp:positionV>
                <wp:extent cx="375466" cy="100484"/>
                <wp:effectExtent l="0" t="0" r="24765" b="13970"/>
                <wp:wrapNone/>
                <wp:docPr id="657" name="Ar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 flipV="1">
                          <a:off x="0" y="0"/>
                          <a:ext cx="375466" cy="100484"/>
                        </a:xfrm>
                        <a:custGeom>
                          <a:avLst/>
                          <a:gdLst>
                            <a:gd name="G0" fmla="+- 21598 0 0"/>
                            <a:gd name="G1" fmla="+- 21600 0 0"/>
                            <a:gd name="G2" fmla="+- 21600 0 0"/>
                            <a:gd name="T0" fmla="*/ 0 w 43198"/>
                            <a:gd name="T1" fmla="*/ 21336 h 21600"/>
                            <a:gd name="T2" fmla="*/ 43198 w 43198"/>
                            <a:gd name="T3" fmla="*/ 21600 h 21600"/>
                            <a:gd name="T4" fmla="*/ 21598 w 43198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198" h="21600" fill="none" extrusionOk="0">
                              <a:moveTo>
                                <a:pt x="-1" y="21335"/>
                              </a:moveTo>
                              <a:cubicBezTo>
                                <a:pt x="144" y="9510"/>
                                <a:pt x="9771" y="0"/>
                                <a:pt x="21598" y="0"/>
                              </a:cubicBezTo>
                              <a:cubicBezTo>
                                <a:pt x="33527" y="0"/>
                                <a:pt x="43198" y="9670"/>
                                <a:pt x="43198" y="21600"/>
                              </a:cubicBezTo>
                            </a:path>
                            <a:path w="43198" h="21600" stroke="0" extrusionOk="0">
                              <a:moveTo>
                                <a:pt x="-1" y="21335"/>
                              </a:moveTo>
                              <a:cubicBezTo>
                                <a:pt x="144" y="9510"/>
                                <a:pt x="9771" y="0"/>
                                <a:pt x="21598" y="0"/>
                              </a:cubicBezTo>
                              <a:cubicBezTo>
                                <a:pt x="33527" y="0"/>
                                <a:pt x="43198" y="9670"/>
                                <a:pt x="43198" y="21600"/>
                              </a:cubicBezTo>
                              <a:lnTo>
                                <a:pt x="21598" y="21600"/>
                              </a:lnTo>
                              <a:close/>
                            </a:path>
                          </a:pathLst>
                        </a:custGeom>
                        <a:noFill/>
                        <a:ln w="1270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8A2355" id="Arc 3" o:spid="_x0000_s1026" style="position:absolute;margin-left:34.4pt;margin-top:4.2pt;width:29.55pt;height:7.9pt;flip:x y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3198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" path="m-1,21335nfc144,9510,9771,,21598,,33527,,43198,9670,43198,21600em-1,21335nsc144,9510,9771,,21598,,33527,,43198,9670,43198,21600r-21600,l-1,21335xe" filled="f" strokecolor="black [3213]" strokeweight="1pt">
                <v:path arrowok="t" o:extrusionok="f" o:connecttype="custom" o:connectlocs="0,99256;375466,100484;187724,100484" o:connectangles="0,0,0"/>
              </v:shape>
            </w:pict>
          </mc:Fallback>
        </mc:AlternateContent>
      </w:r>
    </w:p>
    <w:p w14:paraId="1F3A65B2" w14:textId="49FE5C8C" w:rsidR="00A975EA" w:rsidRDefault="00A975EA" w:rsidP="00A975EA"/>
    <w:bookmarkEnd w:id="1"/>
    <w:bookmarkEnd w:id="2"/>
    <w:p w14:paraId="1E5C14F7" w14:textId="08226A6D" w:rsidR="00A112B7" w:rsidRDefault="0059165D" w:rsidP="00CE22D7">
      <w:pPr>
        <w:pStyle w:val="ekvgrundtexthalbe"/>
      </w:pPr>
      <w: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BD9E485" wp14:editId="7C706D1D">
                <wp:simplePos x="0" y="0"/>
                <wp:positionH relativeFrom="column">
                  <wp:posOffset>4566920</wp:posOffset>
                </wp:positionH>
                <wp:positionV relativeFrom="paragraph">
                  <wp:posOffset>92075</wp:posOffset>
                </wp:positionV>
                <wp:extent cx="1376045" cy="595630"/>
                <wp:effectExtent l="0" t="0" r="14605" b="0"/>
                <wp:wrapNone/>
                <wp:docPr id="212" name="Gruppieren 2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6045" cy="595630"/>
                          <a:chOff x="0" y="0"/>
                          <a:chExt cx="1376401" cy="595814"/>
                        </a:xfrm>
                      </wpg:grpSpPr>
                      <wps:wsp>
                        <wps:cNvPr id="213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0" y="343814"/>
                            <a:ext cx="1376401" cy="2520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14" name="Group 8"/>
                        <wpg:cNvGrpSpPr>
                          <a:grpSpLocks/>
                        </wpg:cNvGrpSpPr>
                        <wpg:grpSpPr bwMode="auto">
                          <a:xfrm>
                            <a:off x="7316" y="0"/>
                            <a:ext cx="1368425" cy="341757"/>
                            <a:chOff x="1706" y="14178"/>
                            <a:chExt cx="2875" cy="856"/>
                          </a:xfrm>
                        </wpg:grpSpPr>
                        <wps:wsp>
                          <wps:cNvPr id="215" name="AutoShape 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6" y="14178"/>
                              <a:ext cx="0" cy="856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6" name="AutoShape 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6" y="15034"/>
                              <a:ext cx="2875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25E94631" id="Gruppieren 212" o:spid="_x0000_s1026" style="position:absolute;margin-left:359.6pt;margin-top:7.25pt;width:108.35pt;height:46.9pt;z-index:251658240" coordsize="13764,5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">
                <v:rect id="Rectangle 27" o:spid="_x0000_s1027" style="position:absolute;top:3438;width:13764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" fillcolor="#d8d8d8 [2732]" stroked="f"/>
                <v:group id="Group 8" o:spid="_x0000_s1028" style="position:absolute;left:73;width:13684;height:3417" coordorigin="1706,14178" coordsize="2875,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2v+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3gMzzPhCMjFAwAA//8DAFBLAQItABQABgAIAAAAIQDb4fbL7gAAAIUBAAATAAAAAAAAAAAA&#10;AAAAAAAAAABbQ29udGVudF9UeXBlc10ueG1sUEsBAi0AFAAGAAgAAAAhAFr0LFu/AAAAFQEAAAsA&#10;AAAAAAAAAAAAAAAAHwEAAF9yZWxzLy5yZWxzUEsBAi0AFAAGAAgAAAAhAGoDa/7EAAAA3AAAAA8A&#10;AAAAAAAAAAAAAAAABwIAAGRycy9kb3ducmV2LnhtbFBLBQYAAAAAAwADALcAAAD4AgAAAAA=&#10;">
                  <v:shape id="AutoShape 17" o:spid="_x0000_s1029" type="#_x0000_t32" style="position:absolute;left:1706;top:14178;width:0;height:8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" strokeweight=".5pt"/>
                  <v:shape id="AutoShape 18" o:spid="_x0000_s1030" type="#_x0000_t32" style="position:absolute;left:1706;top:15034;width:287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" strokeweight=".5pt"/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00AAFBE1" wp14:editId="75453E35">
                <wp:simplePos x="0" y="0"/>
                <wp:positionH relativeFrom="column">
                  <wp:posOffset>3045460</wp:posOffset>
                </wp:positionH>
                <wp:positionV relativeFrom="paragraph">
                  <wp:posOffset>92075</wp:posOffset>
                </wp:positionV>
                <wp:extent cx="1376045" cy="595630"/>
                <wp:effectExtent l="0" t="0" r="14605" b="0"/>
                <wp:wrapNone/>
                <wp:docPr id="207" name="Gruppieren 2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6045" cy="595630"/>
                          <a:chOff x="0" y="0"/>
                          <a:chExt cx="1376401" cy="595814"/>
                        </a:xfrm>
                      </wpg:grpSpPr>
                      <wps:wsp>
                        <wps:cNvPr id="208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0" y="343814"/>
                            <a:ext cx="1376401" cy="2520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9" name="Group 8"/>
                        <wpg:cNvGrpSpPr>
                          <a:grpSpLocks/>
                        </wpg:cNvGrpSpPr>
                        <wpg:grpSpPr bwMode="auto">
                          <a:xfrm>
                            <a:off x="7316" y="0"/>
                            <a:ext cx="1368425" cy="341757"/>
                            <a:chOff x="1706" y="14178"/>
                            <a:chExt cx="2875" cy="856"/>
                          </a:xfrm>
                        </wpg:grpSpPr>
                        <wps:wsp>
                          <wps:cNvPr id="210" name="AutoShape 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6" y="14178"/>
                              <a:ext cx="0" cy="856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1" name="AutoShape 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6" y="15034"/>
                              <a:ext cx="2875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71AE2E5B" id="Gruppieren 207" o:spid="_x0000_s1026" style="position:absolute;margin-left:239.8pt;margin-top:7.25pt;width:108.35pt;height:46.9pt;z-index:251657216" coordsize="13764,5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">
                <v:rect id="Rectangle 27" o:spid="_x0000_s1027" style="position:absolute;top:3438;width:13764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" fillcolor="#d8d8d8 [2732]" stroked="f"/>
                <v:group id="Group 8" o:spid="_x0000_s1028" style="position:absolute;left:73;width:13684;height:3417" coordorigin="1706,14178" coordsize="2875,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">
                  <v:shape id="AutoShape 17" o:spid="_x0000_s1029" type="#_x0000_t32" style="position:absolute;left:1706;top:14178;width:0;height:8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" strokeweight=".5pt"/>
                  <v:shape id="AutoShape 18" o:spid="_x0000_s1030" type="#_x0000_t32" style="position:absolute;left:1706;top:15034;width:287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" strokeweight=".5pt"/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6381F740" wp14:editId="0F5CC6D9">
                <wp:simplePos x="0" y="0"/>
                <wp:positionH relativeFrom="column">
                  <wp:posOffset>1524000</wp:posOffset>
                </wp:positionH>
                <wp:positionV relativeFrom="paragraph">
                  <wp:posOffset>92075</wp:posOffset>
                </wp:positionV>
                <wp:extent cx="1376045" cy="595630"/>
                <wp:effectExtent l="0" t="0" r="14605" b="0"/>
                <wp:wrapNone/>
                <wp:docPr id="202" name="Gruppieren 2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6045" cy="595630"/>
                          <a:chOff x="0" y="0"/>
                          <a:chExt cx="1376401" cy="595814"/>
                        </a:xfrm>
                      </wpg:grpSpPr>
                      <wps:wsp>
                        <wps:cNvPr id="203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0" y="343814"/>
                            <a:ext cx="1376401" cy="2520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4" name="Group 8"/>
                        <wpg:cNvGrpSpPr>
                          <a:grpSpLocks/>
                        </wpg:cNvGrpSpPr>
                        <wpg:grpSpPr bwMode="auto">
                          <a:xfrm>
                            <a:off x="7316" y="0"/>
                            <a:ext cx="1368425" cy="341757"/>
                            <a:chOff x="1706" y="14178"/>
                            <a:chExt cx="2875" cy="856"/>
                          </a:xfrm>
                        </wpg:grpSpPr>
                        <wps:wsp>
                          <wps:cNvPr id="205" name="AutoShape 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6" y="14178"/>
                              <a:ext cx="0" cy="856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6" name="AutoShape 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6" y="15034"/>
                              <a:ext cx="2875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5148CAD8" id="Gruppieren 202" o:spid="_x0000_s1026" style="position:absolute;margin-left:120pt;margin-top:7.25pt;width:108.35pt;height:46.9pt;z-index:251656192" coordsize="13764,5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">
                <v:rect id="Rectangle 27" o:spid="_x0000_s1027" style="position:absolute;top:3438;width:13764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" fillcolor="#d8d8d8 [2732]" stroked="f"/>
                <v:group id="Group 8" o:spid="_x0000_s1028" style="position:absolute;left:73;width:13684;height:3417" coordorigin="1706,14178" coordsize="2875,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">
                  <v:shape id="AutoShape 17" o:spid="_x0000_s1029" type="#_x0000_t32" style="position:absolute;left:1706;top:14178;width:0;height:8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" strokeweight=".5pt"/>
                  <v:shape id="AutoShape 18" o:spid="_x0000_s1030" type="#_x0000_t32" style="position:absolute;left:1706;top:15034;width:287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" strokeweight=".5pt"/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25B0B107" wp14:editId="3B177E80">
                <wp:simplePos x="0" y="0"/>
                <wp:positionH relativeFrom="column">
                  <wp:posOffset>-4445</wp:posOffset>
                </wp:positionH>
                <wp:positionV relativeFrom="paragraph">
                  <wp:posOffset>92380</wp:posOffset>
                </wp:positionV>
                <wp:extent cx="1376045" cy="595630"/>
                <wp:effectExtent l="0" t="0" r="14605" b="0"/>
                <wp:wrapNone/>
                <wp:docPr id="197" name="Gruppieren 1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6045" cy="595630"/>
                          <a:chOff x="0" y="0"/>
                          <a:chExt cx="1376401" cy="595814"/>
                        </a:xfrm>
                      </wpg:grpSpPr>
                      <wps:wsp>
                        <wps:cNvPr id="198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0" y="343814"/>
                            <a:ext cx="1376401" cy="2520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9" name="Group 8"/>
                        <wpg:cNvGrpSpPr>
                          <a:grpSpLocks/>
                        </wpg:cNvGrpSpPr>
                        <wpg:grpSpPr bwMode="auto">
                          <a:xfrm>
                            <a:off x="7316" y="0"/>
                            <a:ext cx="1368425" cy="341757"/>
                            <a:chOff x="1706" y="14178"/>
                            <a:chExt cx="2875" cy="856"/>
                          </a:xfrm>
                        </wpg:grpSpPr>
                        <wps:wsp>
                          <wps:cNvPr id="200" name="AutoShape 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6" y="14178"/>
                              <a:ext cx="0" cy="856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1" name="AutoShape 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6" y="15034"/>
                              <a:ext cx="2875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2733C8AD" id="Gruppieren 197" o:spid="_x0000_s1026" style="position:absolute;margin-left:-.35pt;margin-top:7.25pt;width:108.35pt;height:46.9pt;z-index:251655168" coordsize="13764,5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">
                <v:rect id="Rectangle 27" o:spid="_x0000_s1027" style="position:absolute;top:3438;width:13764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" fillcolor="#d8d8d8 [2732]" stroked="f"/>
                <v:group id="Group 8" o:spid="_x0000_s1028" style="position:absolute;left:73;width:13684;height:3417" coordorigin="1706,14178" coordsize="2875,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">
                  <v:shape id="AutoShape 17" o:spid="_x0000_s1029" type="#_x0000_t32" style="position:absolute;left:1706;top:14178;width:0;height:8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" strokeweight=".5pt"/>
                  <v:shape id="AutoShape 18" o:spid="_x0000_s1030" type="#_x0000_t32" style="position:absolute;left:1706;top:15034;width:287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" strokeweight=".5pt"/>
                </v:group>
              </v:group>
            </w:pict>
          </mc:Fallback>
        </mc:AlternateContent>
      </w:r>
    </w:p>
    <w:p w14:paraId="4D9CFD27" w14:textId="05ACD341" w:rsidR="00A112B7" w:rsidRDefault="00A112B7" w:rsidP="008A18AF">
      <w:pPr>
        <w:pStyle w:val="ekvgrundtexthalbe"/>
      </w:pPr>
    </w:p>
    <w:p w14:paraId="1AA8AE91" w14:textId="03C09358" w:rsidR="00A112B7" w:rsidRDefault="00A112B7" w:rsidP="00A112B7">
      <w:pPr>
        <w:tabs>
          <w:tab w:val="clear" w:pos="340"/>
          <w:tab w:val="clear" w:pos="595"/>
          <w:tab w:val="clear" w:pos="851"/>
          <w:tab w:val="center" w:pos="993"/>
          <w:tab w:val="center" w:pos="3544"/>
          <w:tab w:val="center" w:pos="5954"/>
          <w:tab w:val="center" w:pos="8222"/>
        </w:tabs>
      </w:pPr>
      <w:r>
        <w:tab/>
      </w:r>
      <w:r w:rsidR="003A36A3">
        <w:t>leuchten</w:t>
      </w:r>
      <w:r>
        <w:tab/>
      </w:r>
      <w:r w:rsidR="003C1370" w:rsidRPr="003C1370">
        <w:t>Gemüse</w:t>
      </w:r>
      <w:r>
        <w:t xml:space="preserve"> </w:t>
      </w:r>
      <w:r>
        <w:tab/>
      </w:r>
      <w:r w:rsidR="003C1370" w:rsidRPr="003C1370">
        <w:t>Traube</w:t>
      </w:r>
      <w:r>
        <w:tab/>
      </w:r>
      <w:r w:rsidR="003A36A3">
        <w:t>Laterne</w:t>
      </w:r>
    </w:p>
    <w:p w14:paraId="543DABA5" w14:textId="1BCBD211" w:rsidR="00A112B7" w:rsidRPr="00AE4BBB" w:rsidRDefault="00A112B7" w:rsidP="00A112B7">
      <w:pPr>
        <w:rPr>
          <w:color w:val="FF0000"/>
        </w:rPr>
      </w:pPr>
    </w:p>
    <w:p w14:paraId="4C059790" w14:textId="3285BDC5" w:rsidR="00005A5E" w:rsidRDefault="00005A5E" w:rsidP="00A112B7"/>
    <w:bookmarkEnd w:id="3"/>
    <w:p w14:paraId="6B95CF7F" w14:textId="2EF6A12F" w:rsidR="00005A5E" w:rsidRDefault="00005A5E" w:rsidP="00005A5E"/>
    <w:p w14:paraId="2B62A8DE" w14:textId="77777777" w:rsidR="003C77BC" w:rsidRPr="00287B24" w:rsidRDefault="003C77BC" w:rsidP="003C77BC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02F5284A" wp14:editId="121757FB">
            <wp:extent cx="288290" cy="288290"/>
            <wp:effectExtent l="0" t="0" r="0" b="0"/>
            <wp:docPr id="14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4639EA" w14:textId="4D93E6FB" w:rsidR="00005A5E" w:rsidRPr="00D3427F" w:rsidRDefault="003C77BC" w:rsidP="00005A5E">
      <w:pPr>
        <w:pStyle w:val="ekvnummerierung"/>
        <w:framePr w:wrap="around"/>
      </w:pPr>
      <w:r>
        <w:t>2</w:t>
      </w:r>
    </w:p>
    <w:p w14:paraId="45778356" w14:textId="77680501" w:rsidR="00005A5E" w:rsidRDefault="00005A5E" w:rsidP="00005A5E">
      <w:r>
        <w:t>Verbinde die passenden Silben.</w:t>
      </w:r>
      <w:r w:rsidR="0007231B">
        <w:t xml:space="preserve"> </w:t>
      </w:r>
      <w:r>
        <w:t>Schreibe die Wörter auf.</w:t>
      </w:r>
    </w:p>
    <w:p w14:paraId="6C94FF0E" w14:textId="1A1EBA09" w:rsidR="003C77BC" w:rsidRDefault="007E142C" w:rsidP="00005A5E">
      <w:r>
        <w:drawing>
          <wp:anchor distT="0" distB="0" distL="114300" distR="114300" simplePos="0" relativeHeight="251746304" behindDoc="0" locked="0" layoutInCell="1" allowOverlap="1" wp14:anchorId="41818309" wp14:editId="1E8783FF">
            <wp:simplePos x="0" y="0"/>
            <wp:positionH relativeFrom="column">
              <wp:posOffset>120563</wp:posOffset>
            </wp:positionH>
            <wp:positionV relativeFrom="paragraph">
              <wp:posOffset>2386722</wp:posOffset>
            </wp:positionV>
            <wp:extent cx="561340" cy="402590"/>
            <wp:effectExtent l="0" t="0" r="0" b="0"/>
            <wp:wrapNone/>
            <wp:docPr id="5" name="Grafik 5" descr="S210006269_011_vogel-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561340" cy="402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77BC">
        <w:t xml:space="preserve">Schwinge die Wörter und zeichne Silbenbögen. </w:t>
      </w:r>
      <w:r w:rsidR="003C77BC" w:rsidRPr="003C77BC">
        <w:t xml:space="preserve">Markiere die </w:t>
      </w:r>
      <w:r w:rsidR="003C1370" w:rsidRPr="003C1370">
        <w:rPr>
          <w:b/>
          <w:bCs/>
        </w:rPr>
        <w:t>Selbstlaute und Umlaute</w:t>
      </w:r>
      <w:r w:rsidR="003C77BC" w:rsidRPr="003C77BC">
        <w:t>.</w:t>
      </w:r>
    </w:p>
    <w:p w14:paraId="14F64852" w14:textId="0C10BB8A" w:rsidR="00005A5E" w:rsidRPr="00A112B7" w:rsidRDefault="007E142C" w:rsidP="00A112B7">
      <w:pPr>
        <w:rPr>
          <w:sz w:val="18"/>
          <w:szCs w:val="18"/>
        </w:rPr>
      </w:pPr>
      <w:r>
        <w:drawing>
          <wp:anchor distT="0" distB="0" distL="114300" distR="114300" simplePos="0" relativeHeight="251748352" behindDoc="0" locked="0" layoutInCell="1" allowOverlap="1" wp14:anchorId="5D1D7994" wp14:editId="5DE7A686">
            <wp:simplePos x="0" y="0"/>
            <wp:positionH relativeFrom="column">
              <wp:posOffset>80118</wp:posOffset>
            </wp:positionH>
            <wp:positionV relativeFrom="paragraph">
              <wp:posOffset>365796</wp:posOffset>
            </wp:positionV>
            <wp:extent cx="698500" cy="372745"/>
            <wp:effectExtent l="0" t="0" r="6350" b="8255"/>
            <wp:wrapNone/>
            <wp:docPr id="8" name="Grafik 8" descr="S210006677_loew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698500" cy="372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43903" behindDoc="0" locked="0" layoutInCell="1" allowOverlap="1" wp14:anchorId="061C507B" wp14:editId="1AEC534D">
                <wp:simplePos x="0" y="0"/>
                <wp:positionH relativeFrom="page">
                  <wp:posOffset>1077595</wp:posOffset>
                </wp:positionH>
                <wp:positionV relativeFrom="paragraph">
                  <wp:posOffset>284734</wp:posOffset>
                </wp:positionV>
                <wp:extent cx="870585" cy="503555"/>
                <wp:effectExtent l="0" t="0" r="24765" b="10795"/>
                <wp:wrapNone/>
                <wp:docPr id="244" name="Textfeld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0585" cy="5035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673BADDB" w14:textId="32A0AC60" w:rsidR="00744D97" w:rsidRPr="00BC2E4D" w:rsidRDefault="00744D97" w:rsidP="007E142C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1C507B" id="_x0000_t202" coordsize="21600,21600" o:spt="202" path="m,l,21600r21600,l21600,xe">
                <v:stroke joinstyle="miter"/>
                <v:path gradientshapeok="t" o:connecttype="rect"/>
              </v:shapetype>
              <v:shape id="Textfeld 244" o:spid="_x0000_s1026" type="#_x0000_t202" style="position:absolute;margin-left:84.85pt;margin-top:22.4pt;width:68.55pt;height:39.65pt;z-index:25164390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" filled="f" strokecolor="black [3213]" strokeweight=".5pt">
                <v:textbox inset="0,0,0,0">
                  <w:txbxContent>
                    <w:p w14:paraId="673BADDB" w14:textId="32A0AC60" w:rsidR="00744D97" w:rsidRPr="00BC2E4D" w:rsidRDefault="00744D97" w:rsidP="007E142C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44927" behindDoc="0" locked="0" layoutInCell="1" allowOverlap="1" wp14:anchorId="1CD22B0E" wp14:editId="774464AC">
                <wp:simplePos x="0" y="0"/>
                <wp:positionH relativeFrom="page">
                  <wp:posOffset>1073785</wp:posOffset>
                </wp:positionH>
                <wp:positionV relativeFrom="paragraph">
                  <wp:posOffset>915289</wp:posOffset>
                </wp:positionV>
                <wp:extent cx="870585" cy="503555"/>
                <wp:effectExtent l="0" t="0" r="24765" b="10795"/>
                <wp:wrapNone/>
                <wp:docPr id="247" name="Textfeld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0585" cy="5035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47F75102" w14:textId="5901B2DE" w:rsidR="00CE22D7" w:rsidRPr="00571E0B" w:rsidRDefault="00CE22D7" w:rsidP="007E142C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D22B0E" id="Textfeld 247" o:spid="_x0000_s1027" type="#_x0000_t202" style="position:absolute;margin-left:84.55pt;margin-top:72.05pt;width:68.55pt;height:39.65pt;z-index:25164492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" filled="f" strokecolor="black [3213]" strokeweight=".5pt">
                <v:textbox inset="0,0,0,0">
                  <w:txbxContent>
                    <w:p w14:paraId="47F75102" w14:textId="5901B2DE" w:rsidR="00CE22D7" w:rsidRPr="00571E0B" w:rsidRDefault="00CE22D7" w:rsidP="007E142C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FDD7ED2" wp14:editId="15D70110">
                <wp:simplePos x="0" y="0"/>
                <wp:positionH relativeFrom="page">
                  <wp:posOffset>1075077</wp:posOffset>
                </wp:positionH>
                <wp:positionV relativeFrom="paragraph">
                  <wp:posOffset>2147702</wp:posOffset>
                </wp:positionV>
                <wp:extent cx="870585" cy="503555"/>
                <wp:effectExtent l="0" t="0" r="24765" b="10795"/>
                <wp:wrapNone/>
                <wp:docPr id="26" name="Textfeld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0585" cy="5035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4F2DAA2B" w14:textId="116C1E52" w:rsidR="003C77BC" w:rsidRPr="00136318" w:rsidRDefault="003C77BC" w:rsidP="007E142C">
                            <w:pPr>
                              <w:rPr>
                                <w:lang w:eastAsia="de-D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DD7ED2" id="Textfeld 26" o:spid="_x0000_s1028" type="#_x0000_t202" style="position:absolute;margin-left:84.65pt;margin-top:169.1pt;width:68.55pt;height:39.65pt;z-index:251719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" filled="f" strokecolor="black [3213]" strokeweight=".5pt">
                <v:textbox>
                  <w:txbxContent>
                    <w:p w14:paraId="4F2DAA2B" w14:textId="116C1E52" w:rsidR="003C77BC" w:rsidRPr="00136318" w:rsidRDefault="003C77BC" w:rsidP="007E142C">
                      <w:pPr>
                        <w:rPr>
                          <w:lang w:eastAsia="de-DE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CE22D7">
        <w:rPr>
          <w:lang w:eastAsia="de-DE"/>
        </w:rPr>
        <mc:AlternateContent>
          <mc:Choice Requires="wps">
            <w:drawing>
              <wp:anchor distT="0" distB="0" distL="114300" distR="114300" simplePos="0" relativeHeight="251645951" behindDoc="0" locked="0" layoutInCell="1" allowOverlap="1" wp14:anchorId="596C3F5F" wp14:editId="74508FE9">
                <wp:simplePos x="0" y="0"/>
                <wp:positionH relativeFrom="page">
                  <wp:posOffset>1077595</wp:posOffset>
                </wp:positionH>
                <wp:positionV relativeFrom="paragraph">
                  <wp:posOffset>1523365</wp:posOffset>
                </wp:positionV>
                <wp:extent cx="871200" cy="504000"/>
                <wp:effectExtent l="0" t="0" r="24765" b="10795"/>
                <wp:wrapNone/>
                <wp:docPr id="249" name="Textfeld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1200" cy="504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15406AFB" w14:textId="3D195F5C" w:rsidR="00CE22D7" w:rsidRPr="00571E0B" w:rsidRDefault="00CE22D7" w:rsidP="007E142C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6C3F5F" id="Textfeld 249" o:spid="_x0000_s1029" type="#_x0000_t202" style="position:absolute;margin-left:84.85pt;margin-top:119.95pt;width:68.6pt;height:39.7pt;z-index:25164595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" filled="f" strokecolor="black [3213]" strokeweight=".5pt">
                <v:textbox>
                  <w:txbxContent>
                    <w:p w14:paraId="15406AFB" w14:textId="3D195F5C" w:rsidR="00CE22D7" w:rsidRPr="00571E0B" w:rsidRDefault="00CE22D7" w:rsidP="007E142C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W w:w="5001" w:type="pct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44"/>
        <w:gridCol w:w="1679"/>
        <w:gridCol w:w="1769"/>
        <w:gridCol w:w="4064"/>
      </w:tblGrid>
      <w:tr w:rsidR="00CE22D7" w:rsidRPr="00FB3BCE" w14:paraId="40F29AE2" w14:textId="77777777" w:rsidTr="0001224A">
        <w:trPr>
          <w:trHeight w:val="964"/>
        </w:trPr>
        <w:tc>
          <w:tcPr>
            <w:tcW w:w="985" w:type="pct"/>
            <w:shd w:val="clear" w:color="auto" w:fill="auto"/>
            <w:vAlign w:val="center"/>
          </w:tcPr>
          <w:p w14:paraId="47412F9B" w14:textId="3E4A7C4F" w:rsidR="00AD04E1" w:rsidRPr="0059165D" w:rsidRDefault="00AD04E1" w:rsidP="00CE22D7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897" w:type="pct"/>
            <w:tcBorders>
              <w:left w:val="nil"/>
            </w:tcBorders>
            <w:tcMar>
              <w:left w:w="28" w:type="dxa"/>
              <w:right w:w="28" w:type="dxa"/>
            </w:tcMar>
            <w:vAlign w:val="center"/>
          </w:tcPr>
          <w:p w14:paraId="2ACC2188" w14:textId="6882D0D4" w:rsidR="00AD04E1" w:rsidRPr="00FB3BCE" w:rsidRDefault="00136318" w:rsidP="00CE22D7">
            <w:pPr>
              <w:ind w:left="109"/>
              <w:jc w:val="center"/>
            </w:pPr>
            <w:r>
              <w:rPr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742208" behindDoc="0" locked="0" layoutInCell="1" allowOverlap="1" wp14:anchorId="17C4A866" wp14:editId="51ADDA53">
                      <wp:simplePos x="0" y="0"/>
                      <wp:positionH relativeFrom="column">
                        <wp:posOffset>213995</wp:posOffset>
                      </wp:positionH>
                      <wp:positionV relativeFrom="paragraph">
                        <wp:posOffset>16510</wp:posOffset>
                      </wp:positionV>
                      <wp:extent cx="575945" cy="269875"/>
                      <wp:effectExtent l="0" t="0" r="0" b="15875"/>
                      <wp:wrapNone/>
                      <wp:docPr id="63" name="Gruppieren 6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75945" cy="269875"/>
                                <a:chOff x="0" y="0"/>
                                <a:chExt cx="576105" cy="269875"/>
                              </a:xfrm>
                            </wpg:grpSpPr>
                            <wps:wsp>
                              <wps:cNvPr id="160" name="Textfeld 160"/>
                              <wps:cNvSpPr txBox="1"/>
                              <wps:spPr>
                                <a:xfrm>
                                  <a:off x="38100" y="0"/>
                                  <a:ext cx="50040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txbx>
                                <w:txbxContent>
                                  <w:p w14:paraId="0A2E4E2C" w14:textId="1B35A132" w:rsidR="00136318" w:rsidRPr="000037EA" w:rsidRDefault="00136318" w:rsidP="00136318">
                                    <w:pPr>
                                      <w:pStyle w:val="ekvaufgabenwortkarte"/>
                                      <w:jc w:val="center"/>
                                    </w:pPr>
                                    <w:r>
                                      <w:t>Nas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1" name="Ellipse 161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0" y="104775"/>
                                  <a:ext cx="78105" cy="7810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2" name="Ellipse 162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497682" y="102393"/>
                                  <a:ext cx="78105" cy="787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7C4A866" id="Gruppieren 63" o:spid="_x0000_s1030" style="position:absolute;left:0;text-align:left;margin-left:16.85pt;margin-top:1.3pt;width:45.35pt;height:21.25pt;z-index:251742208;mso-width-relative:margin;mso-height-relative:margin" coordsize="5761,2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">
                      <v:shape id="Textfeld 160" o:spid="_x0000_s1031" type="#_x0000_t202" style="position:absolute;left:381;width:5004;height:2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" filled="f" strokecolor="black [3213]" strokeweight=".5pt">
                        <v:textbox>
                          <w:txbxContent>
                            <w:p w14:paraId="0A2E4E2C" w14:textId="1B35A132" w:rsidR="00136318" w:rsidRPr="000037EA" w:rsidRDefault="00136318" w:rsidP="00136318">
                              <w:pPr>
                                <w:pStyle w:val="ekvaufgabenwortkarte"/>
                                <w:jc w:val="center"/>
                              </w:pPr>
                              <w:r>
                                <w:t>Nas</w:t>
                              </w:r>
                            </w:p>
                          </w:txbxContent>
                        </v:textbox>
                      </v:shape>
                      <v:oval id="Ellipse 161" o:spid="_x0000_s1032" style="position:absolute;top:1047;width:781;height:781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" fillcolor="black" stroked="f"/>
                      <v:oval id="Ellipse 162" o:spid="_x0000_s1033" style="position:absolute;left:4976;top:1024;width:781;height:788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" fillcolor="black" stroked="f"/>
                    </v:group>
                  </w:pict>
                </mc:Fallback>
              </mc:AlternateContent>
            </w:r>
            <w:r>
              <w:rPr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740160" behindDoc="0" locked="0" layoutInCell="1" allowOverlap="1" wp14:anchorId="6145E8F6" wp14:editId="159D8596">
                      <wp:simplePos x="0" y="0"/>
                      <wp:positionH relativeFrom="column">
                        <wp:posOffset>-473001975</wp:posOffset>
                      </wp:positionH>
                      <wp:positionV relativeFrom="paragraph">
                        <wp:posOffset>-954533905</wp:posOffset>
                      </wp:positionV>
                      <wp:extent cx="575945" cy="269875"/>
                      <wp:effectExtent l="0" t="0" r="0" b="15875"/>
                      <wp:wrapNone/>
                      <wp:docPr id="59" name="Gruppieren 5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75945" cy="269875"/>
                                <a:chOff x="0" y="0"/>
                                <a:chExt cx="576105" cy="269875"/>
                              </a:xfrm>
                            </wpg:grpSpPr>
                            <wps:wsp>
                              <wps:cNvPr id="60" name="Textfeld 60"/>
                              <wps:cNvSpPr txBox="1"/>
                              <wps:spPr>
                                <a:xfrm>
                                  <a:off x="38100" y="0"/>
                                  <a:ext cx="50040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txbx>
                                <w:txbxContent>
                                  <w:p w14:paraId="03309D05" w14:textId="77777777" w:rsidR="00136318" w:rsidRPr="000037EA" w:rsidRDefault="00136318" w:rsidP="00136318">
                                    <w:pPr>
                                      <w:pStyle w:val="ekvaufgabenwortkarte"/>
                                      <w:jc w:val="center"/>
                                    </w:pPr>
                                    <w:r>
                                      <w:t>Vo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1" name="Ellipse 61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0" y="104775"/>
                                  <a:ext cx="78105" cy="7810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Ellipse 62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497682" y="102393"/>
                                  <a:ext cx="78105" cy="787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145E8F6" id="Gruppieren 59" o:spid="_x0000_s1034" style="position:absolute;left:0;text-align:left;margin-left:-37244.25pt;margin-top:-75160.15pt;width:45.35pt;height:21.25pt;z-index:251740160;mso-width-relative:margin;mso-height-relative:margin" coordsize="5761,2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">
                      <v:shape id="Textfeld 60" o:spid="_x0000_s1035" type="#_x0000_t202" style="position:absolute;left:381;width:5004;height:2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" filled="f" strokecolor="black [3213]" strokeweight=".5pt">
                        <v:textbox>
                          <w:txbxContent>
                            <w:p w14:paraId="03309D05" w14:textId="77777777" w:rsidR="00136318" w:rsidRPr="000037EA" w:rsidRDefault="00136318" w:rsidP="00136318">
                              <w:pPr>
                                <w:pStyle w:val="ekvaufgabenwortkarte"/>
                                <w:jc w:val="center"/>
                              </w:pPr>
                              <w:r>
                                <w:t>Vo</w:t>
                              </w:r>
                            </w:p>
                          </w:txbxContent>
                        </v:textbox>
                      </v:shape>
                      <v:oval id="Ellipse 61" o:spid="_x0000_s1036" style="position:absolute;top:1047;width:781;height:781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" fillcolor="black" stroked="f"/>
                      <v:oval id="Ellipse 62" o:spid="_x0000_s1037" style="position:absolute;left:4976;top:1024;width:781;height:788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" fillcolor="black" stroked="f"/>
                    </v:group>
                  </w:pict>
                </mc:Fallback>
              </mc:AlternateContent>
            </w:r>
            <w:r>
              <w:rPr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738112" behindDoc="0" locked="0" layoutInCell="1" allowOverlap="1" wp14:anchorId="3F3162D3" wp14:editId="571A8064">
                      <wp:simplePos x="0" y="0"/>
                      <wp:positionH relativeFrom="column">
                        <wp:posOffset>-473001975</wp:posOffset>
                      </wp:positionH>
                      <wp:positionV relativeFrom="paragraph">
                        <wp:posOffset>-954533905</wp:posOffset>
                      </wp:positionV>
                      <wp:extent cx="575945" cy="269875"/>
                      <wp:effectExtent l="0" t="0" r="0" b="15875"/>
                      <wp:wrapNone/>
                      <wp:docPr id="55" name="Gruppieren 5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75945" cy="269875"/>
                                <a:chOff x="0" y="0"/>
                                <a:chExt cx="576105" cy="269875"/>
                              </a:xfrm>
                            </wpg:grpSpPr>
                            <wps:wsp>
                              <wps:cNvPr id="56" name="Textfeld 56"/>
                              <wps:cNvSpPr txBox="1"/>
                              <wps:spPr>
                                <a:xfrm>
                                  <a:off x="38100" y="0"/>
                                  <a:ext cx="50040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txbx>
                                <w:txbxContent>
                                  <w:p w14:paraId="33C826E5" w14:textId="77777777" w:rsidR="00136318" w:rsidRPr="000037EA" w:rsidRDefault="00136318" w:rsidP="00136318">
                                    <w:pPr>
                                      <w:pStyle w:val="ekvaufgabenwortkarte"/>
                                      <w:jc w:val="center"/>
                                    </w:pPr>
                                    <w:r>
                                      <w:t>Vo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7" name="Ellipse 57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0" y="104775"/>
                                  <a:ext cx="78105" cy="7810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" name="Ellipse 58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497682" y="102393"/>
                                  <a:ext cx="78105" cy="787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F3162D3" id="Gruppieren 55" o:spid="_x0000_s1038" style="position:absolute;left:0;text-align:left;margin-left:-37244.25pt;margin-top:-75160.15pt;width:45.35pt;height:21.25pt;z-index:251738112;mso-width-relative:margin;mso-height-relative:margin" coordsize="5761,2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">
                      <v:shape id="Textfeld 56" o:spid="_x0000_s1039" type="#_x0000_t202" style="position:absolute;left:381;width:5004;height:2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" filled="f" strokecolor="black [3213]" strokeweight=".5pt">
                        <v:textbox>
                          <w:txbxContent>
                            <w:p w14:paraId="33C826E5" w14:textId="77777777" w:rsidR="00136318" w:rsidRPr="000037EA" w:rsidRDefault="00136318" w:rsidP="00136318">
                              <w:pPr>
                                <w:pStyle w:val="ekvaufgabenwortkarte"/>
                                <w:jc w:val="center"/>
                              </w:pPr>
                              <w:r>
                                <w:t>Vo</w:t>
                              </w:r>
                            </w:p>
                          </w:txbxContent>
                        </v:textbox>
                      </v:shape>
                      <v:oval id="Ellipse 57" o:spid="_x0000_s1040" style="position:absolute;top:1047;width:781;height:781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" fillcolor="black" stroked="f"/>
                      <v:oval id="Ellipse 58" o:spid="_x0000_s1041" style="position:absolute;left:4976;top:1024;width:781;height:788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" fillcolor="black" stroked="f"/>
                    </v:group>
                  </w:pict>
                </mc:Fallback>
              </mc:AlternateContent>
            </w:r>
          </w:p>
        </w:tc>
        <w:tc>
          <w:tcPr>
            <w:tcW w:w="945" w:type="pct"/>
            <w:tcMar>
              <w:left w:w="28" w:type="dxa"/>
              <w:right w:w="28" w:type="dxa"/>
            </w:tcMar>
            <w:vAlign w:val="center"/>
          </w:tcPr>
          <w:p w14:paraId="742F182C" w14:textId="5E012CEE" w:rsidR="00AD04E1" w:rsidRPr="00FB3BCE" w:rsidRDefault="00136318" w:rsidP="00AD04E1">
            <w:pPr>
              <w:jc w:val="center"/>
            </w:pPr>
            <w:r>
              <w:rPr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729920" behindDoc="0" locked="0" layoutInCell="1" allowOverlap="1" wp14:anchorId="074EDDCD" wp14:editId="2EBC5F4F">
                      <wp:simplePos x="0" y="0"/>
                      <wp:positionH relativeFrom="column">
                        <wp:posOffset>244475</wp:posOffset>
                      </wp:positionH>
                      <wp:positionV relativeFrom="paragraph">
                        <wp:posOffset>37465</wp:posOffset>
                      </wp:positionV>
                      <wp:extent cx="575945" cy="269875"/>
                      <wp:effectExtent l="0" t="0" r="0" b="15875"/>
                      <wp:wrapNone/>
                      <wp:docPr id="39" name="Gruppieren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75945" cy="269875"/>
                                <a:chOff x="0" y="0"/>
                                <a:chExt cx="576105" cy="269875"/>
                              </a:xfrm>
                            </wpg:grpSpPr>
                            <wps:wsp>
                              <wps:cNvPr id="40" name="Textfeld 40"/>
                              <wps:cNvSpPr txBox="1"/>
                              <wps:spPr>
                                <a:xfrm>
                                  <a:off x="38100" y="0"/>
                                  <a:ext cx="50040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txbx>
                                <w:txbxContent>
                                  <w:p w14:paraId="660B961A" w14:textId="63CF1456" w:rsidR="00136318" w:rsidRPr="000037EA" w:rsidRDefault="00D85BEE" w:rsidP="00136318">
                                    <w:pPr>
                                      <w:pStyle w:val="ekvaufgabenwortkarte"/>
                                      <w:jc w:val="center"/>
                                    </w:pPr>
                                    <w:r>
                                      <w:t>bra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1" name="Ellipse 41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0" y="104775"/>
                                  <a:ext cx="78105" cy="7810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Ellipse 42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497682" y="102393"/>
                                  <a:ext cx="78105" cy="787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74EDDCD" id="Gruppieren 39" o:spid="_x0000_s1042" style="position:absolute;left:0;text-align:left;margin-left:19.25pt;margin-top:2.95pt;width:45.35pt;height:21.25pt;z-index:251729920;mso-width-relative:margin;mso-height-relative:margin" coordsize="5761,2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">
                      <v:shape id="Textfeld 40" o:spid="_x0000_s1043" type="#_x0000_t202" style="position:absolute;left:381;width:5004;height:2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" filled="f" strokecolor="black [3213]" strokeweight=".5pt">
                        <v:textbox>
                          <w:txbxContent>
                            <w:p w14:paraId="660B961A" w14:textId="63CF1456" w:rsidR="00136318" w:rsidRPr="000037EA" w:rsidRDefault="00D85BEE" w:rsidP="00136318">
                              <w:pPr>
                                <w:pStyle w:val="ekvaufgabenwortkarte"/>
                                <w:jc w:val="center"/>
                              </w:pPr>
                              <w:r>
                                <w:t>bra</w:t>
                              </w:r>
                            </w:p>
                          </w:txbxContent>
                        </v:textbox>
                      </v:shape>
                      <v:oval id="Ellipse 41" o:spid="_x0000_s1044" style="position:absolute;top:1047;width:781;height:781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" fillcolor="black" stroked="f"/>
                      <v:oval id="Ellipse 42" o:spid="_x0000_s1045" style="position:absolute;left:4976;top:1024;width:781;height:788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" fillcolor="black" stroked="f"/>
                    </v:group>
                  </w:pict>
                </mc:Fallback>
              </mc:AlternateContent>
            </w:r>
          </w:p>
        </w:tc>
        <w:tc>
          <w:tcPr>
            <w:tcW w:w="2172" w:type="pct"/>
            <w:shd w:val="clear" w:color="auto" w:fill="auto"/>
            <w:vAlign w:val="center"/>
          </w:tcPr>
          <w:tbl>
            <w:tblPr>
              <w:tblW w:w="394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941"/>
            </w:tblGrid>
            <w:tr w:rsidR="00AD04E1" w:rsidRPr="002C50E2" w14:paraId="3FB63049" w14:textId="77777777" w:rsidTr="00E77E7F">
              <w:trPr>
                <w:trHeight w:hRule="exact" w:val="170"/>
              </w:trPr>
              <w:tc>
                <w:tcPr>
                  <w:tcW w:w="3941" w:type="dxa"/>
                  <w:noWrap/>
                  <w:vAlign w:val="center"/>
                </w:tcPr>
                <w:p w14:paraId="4DBF51E9" w14:textId="77777777" w:rsidR="00AD04E1" w:rsidRPr="002C50E2" w:rsidRDefault="00AD04E1" w:rsidP="00AD04E1">
                  <w:pPr>
                    <w:pStyle w:val="ekvlinie"/>
                    <w:jc w:val="center"/>
                  </w:pPr>
                </w:p>
              </w:tc>
            </w:tr>
            <w:tr w:rsidR="00AD04E1" w:rsidRPr="002C50E2" w14:paraId="518754FB" w14:textId="77777777" w:rsidTr="00E77E7F">
              <w:trPr>
                <w:trHeight w:hRule="exact" w:val="198"/>
              </w:trPr>
              <w:tc>
                <w:tcPr>
                  <w:tcW w:w="3941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4B6735CA" w14:textId="1DB55251" w:rsidR="00AD04E1" w:rsidRPr="002C50E2" w:rsidRDefault="00AD04E1" w:rsidP="00AD04E1">
                  <w:pPr>
                    <w:pStyle w:val="ekvlinie"/>
                    <w:jc w:val="center"/>
                  </w:pPr>
                </w:p>
              </w:tc>
            </w:tr>
            <w:tr w:rsidR="00AD04E1" w:rsidRPr="002C50E2" w14:paraId="156E2308" w14:textId="77777777" w:rsidTr="00E77E7F">
              <w:trPr>
                <w:trHeight w:hRule="exact" w:val="170"/>
              </w:trPr>
              <w:tc>
                <w:tcPr>
                  <w:tcW w:w="3941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4FD40FC7" w14:textId="21E3E08A" w:rsidR="00AD04E1" w:rsidRPr="002C50E2" w:rsidRDefault="00AD04E1" w:rsidP="00AD04E1">
                  <w:pPr>
                    <w:pStyle w:val="ekvlinie"/>
                    <w:jc w:val="center"/>
                  </w:pPr>
                </w:p>
              </w:tc>
            </w:tr>
          </w:tbl>
          <w:p w14:paraId="3D42A64D" w14:textId="77777777" w:rsidR="00AD04E1" w:rsidRPr="00540FFE" w:rsidRDefault="00AD04E1" w:rsidP="00AD04E1">
            <w:pPr>
              <w:jc w:val="center"/>
              <w:rPr>
                <w:lang w:eastAsia="de-DE"/>
              </w:rPr>
            </w:pPr>
          </w:p>
        </w:tc>
      </w:tr>
      <w:tr w:rsidR="00CE22D7" w:rsidRPr="00FB3BCE" w14:paraId="4570C354" w14:textId="77777777" w:rsidTr="0001224A">
        <w:trPr>
          <w:trHeight w:val="964"/>
        </w:trPr>
        <w:tc>
          <w:tcPr>
            <w:tcW w:w="985" w:type="pct"/>
            <w:vAlign w:val="center"/>
          </w:tcPr>
          <w:p w14:paraId="362CB1CF" w14:textId="4C28F5B4" w:rsidR="00AD04E1" w:rsidRPr="0059165D" w:rsidRDefault="007E142C" w:rsidP="00CE22D7">
            <w:pPr>
              <w:rPr>
                <w:color w:val="FF0000"/>
                <w:sz w:val="18"/>
                <w:szCs w:val="18"/>
              </w:rPr>
            </w:pPr>
            <w:r>
              <w:drawing>
                <wp:anchor distT="0" distB="0" distL="114300" distR="114300" simplePos="0" relativeHeight="251747328" behindDoc="1" locked="0" layoutInCell="1" allowOverlap="1" wp14:anchorId="0C467774" wp14:editId="0BA13185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95885</wp:posOffset>
                  </wp:positionV>
                  <wp:extent cx="796925" cy="456565"/>
                  <wp:effectExtent l="0" t="0" r="3175" b="635"/>
                  <wp:wrapNone/>
                  <wp:docPr id="7" name="Grafik 7" descr="S210006677_061_Nashorn_1c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6925" cy="456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97" w:type="pct"/>
            <w:tcBorders>
              <w:left w:val="nil"/>
            </w:tcBorders>
            <w:tcMar>
              <w:left w:w="28" w:type="dxa"/>
              <w:right w:w="28" w:type="dxa"/>
            </w:tcMar>
            <w:vAlign w:val="center"/>
          </w:tcPr>
          <w:p w14:paraId="6BAE26A4" w14:textId="620BE3AF" w:rsidR="00AD04E1" w:rsidRPr="00FB3BCE" w:rsidRDefault="00136318" w:rsidP="00CE22D7">
            <w:pPr>
              <w:ind w:left="109"/>
              <w:jc w:val="center"/>
            </w:pPr>
            <w:r>
              <w:rPr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736064" behindDoc="0" locked="0" layoutInCell="1" allowOverlap="1" wp14:anchorId="7D2AA981" wp14:editId="41F56A4C">
                      <wp:simplePos x="0" y="0"/>
                      <wp:positionH relativeFrom="column">
                        <wp:posOffset>213995</wp:posOffset>
                      </wp:positionH>
                      <wp:positionV relativeFrom="paragraph">
                        <wp:posOffset>40005</wp:posOffset>
                      </wp:positionV>
                      <wp:extent cx="575945" cy="269875"/>
                      <wp:effectExtent l="0" t="0" r="0" b="15875"/>
                      <wp:wrapNone/>
                      <wp:docPr id="51" name="Gruppieren 5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75945" cy="269875"/>
                                <a:chOff x="0" y="0"/>
                                <a:chExt cx="576105" cy="269875"/>
                              </a:xfrm>
                            </wpg:grpSpPr>
                            <wps:wsp>
                              <wps:cNvPr id="52" name="Textfeld 52"/>
                              <wps:cNvSpPr txBox="1"/>
                              <wps:spPr>
                                <a:xfrm>
                                  <a:off x="38100" y="0"/>
                                  <a:ext cx="50040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txbx>
                                <w:txbxContent>
                                  <w:p w14:paraId="46450CE1" w14:textId="6E6512CF" w:rsidR="00136318" w:rsidRPr="000037EA" w:rsidRDefault="00D85BEE" w:rsidP="00136318">
                                    <w:pPr>
                                      <w:pStyle w:val="ekvaufgabenwortkarte"/>
                                      <w:jc w:val="center"/>
                                    </w:pPr>
                                    <w:r>
                                      <w:t>Ze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3" name="Ellipse 53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0" y="104775"/>
                                  <a:ext cx="78105" cy="7810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Ellipse 54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497682" y="102393"/>
                                  <a:ext cx="78105" cy="787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D2AA981" id="Gruppieren 51" o:spid="_x0000_s1046" style="position:absolute;left:0;text-align:left;margin-left:16.85pt;margin-top:3.15pt;width:45.35pt;height:21.25pt;z-index:251736064;mso-width-relative:margin;mso-height-relative:margin" coordsize="5761,2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">
                      <v:shape id="Textfeld 52" o:spid="_x0000_s1047" type="#_x0000_t202" style="position:absolute;left:381;width:5004;height:2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" filled="f" strokecolor="black [3213]" strokeweight=".5pt">
                        <v:textbox>
                          <w:txbxContent>
                            <w:p w14:paraId="46450CE1" w14:textId="6E6512CF" w:rsidR="00136318" w:rsidRPr="000037EA" w:rsidRDefault="00D85BEE" w:rsidP="00136318">
                              <w:pPr>
                                <w:pStyle w:val="ekvaufgabenwortkarte"/>
                                <w:jc w:val="center"/>
                              </w:pPr>
                              <w:r>
                                <w:t>Ze</w:t>
                              </w:r>
                            </w:p>
                          </w:txbxContent>
                        </v:textbox>
                      </v:shape>
                      <v:oval id="Ellipse 53" o:spid="_x0000_s1048" style="position:absolute;top:1047;width:781;height:781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" fillcolor="black" stroked="f"/>
                      <v:oval id="Ellipse 54" o:spid="_x0000_s1049" style="position:absolute;left:4976;top:1024;width:781;height:788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" fillcolor="black" stroked="f"/>
                    </v:group>
                  </w:pict>
                </mc:Fallback>
              </mc:AlternateContent>
            </w:r>
          </w:p>
        </w:tc>
        <w:tc>
          <w:tcPr>
            <w:tcW w:w="945" w:type="pct"/>
            <w:tcMar>
              <w:left w:w="28" w:type="dxa"/>
              <w:right w:w="28" w:type="dxa"/>
            </w:tcMar>
            <w:vAlign w:val="center"/>
          </w:tcPr>
          <w:p w14:paraId="130D569F" w14:textId="16CCBA76" w:rsidR="00AD04E1" w:rsidRPr="00FB3BCE" w:rsidRDefault="00136318" w:rsidP="00AD04E1">
            <w:pPr>
              <w:jc w:val="center"/>
            </w:pPr>
            <w:r>
              <w:rPr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727872" behindDoc="0" locked="0" layoutInCell="1" allowOverlap="1" wp14:anchorId="34FD4512" wp14:editId="7EFBBB2D">
                      <wp:simplePos x="0" y="0"/>
                      <wp:positionH relativeFrom="column">
                        <wp:posOffset>242570</wp:posOffset>
                      </wp:positionH>
                      <wp:positionV relativeFrom="paragraph">
                        <wp:posOffset>11430</wp:posOffset>
                      </wp:positionV>
                      <wp:extent cx="575945" cy="269875"/>
                      <wp:effectExtent l="0" t="0" r="0" b="15875"/>
                      <wp:wrapNone/>
                      <wp:docPr id="35" name="Gruppieren 3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75945" cy="269875"/>
                                <a:chOff x="0" y="0"/>
                                <a:chExt cx="576105" cy="269875"/>
                              </a:xfrm>
                            </wpg:grpSpPr>
                            <wps:wsp>
                              <wps:cNvPr id="36" name="Textfeld 36"/>
                              <wps:cNvSpPr txBox="1"/>
                              <wps:spPr>
                                <a:xfrm>
                                  <a:off x="38100" y="0"/>
                                  <a:ext cx="50040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txbx>
                                <w:txbxContent>
                                  <w:p w14:paraId="3767977A" w14:textId="73EAF03A" w:rsidR="00136318" w:rsidRPr="000037EA" w:rsidRDefault="00BC2E4D" w:rsidP="00136318">
                                    <w:pPr>
                                      <w:pStyle w:val="ekvaufgabenwortkarte"/>
                                      <w:jc w:val="center"/>
                                    </w:pPr>
                                    <w:r>
                                      <w:t>gel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7" name="Ellipse 37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0" y="104775"/>
                                  <a:ext cx="78105" cy="7810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Ellipse 38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497682" y="102393"/>
                                  <a:ext cx="78105" cy="787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4FD4512" id="Gruppieren 35" o:spid="_x0000_s1050" style="position:absolute;left:0;text-align:left;margin-left:19.1pt;margin-top:.9pt;width:45.35pt;height:21.25pt;z-index:251727872;mso-width-relative:margin;mso-height-relative:margin" coordsize="5761,2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">
                      <v:shape id="Textfeld 36" o:spid="_x0000_s1051" type="#_x0000_t202" style="position:absolute;left:381;width:5004;height:2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" filled="f" strokecolor="black [3213]" strokeweight=".5pt">
                        <v:textbox>
                          <w:txbxContent>
                            <w:p w14:paraId="3767977A" w14:textId="73EAF03A" w:rsidR="00136318" w:rsidRPr="000037EA" w:rsidRDefault="00BC2E4D" w:rsidP="00136318">
                              <w:pPr>
                                <w:pStyle w:val="ekvaufgabenwortkarte"/>
                                <w:jc w:val="center"/>
                              </w:pPr>
                              <w:r>
                                <w:t>gel</w:t>
                              </w:r>
                            </w:p>
                          </w:txbxContent>
                        </v:textbox>
                      </v:shape>
                      <v:oval id="Ellipse 37" o:spid="_x0000_s1052" style="position:absolute;top:1047;width:781;height:781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" fillcolor="black" stroked="f"/>
                      <v:oval id="Ellipse 38" o:spid="_x0000_s1053" style="position:absolute;left:4976;top:1024;width:781;height:788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" fillcolor="black" stroked="f"/>
                    </v:group>
                  </w:pict>
                </mc:Fallback>
              </mc:AlternateContent>
            </w:r>
          </w:p>
        </w:tc>
        <w:tc>
          <w:tcPr>
            <w:tcW w:w="2172" w:type="pct"/>
            <w:vAlign w:val="center"/>
          </w:tcPr>
          <w:tbl>
            <w:tblPr>
              <w:tblW w:w="394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941"/>
            </w:tblGrid>
            <w:tr w:rsidR="00AD04E1" w:rsidRPr="002C50E2" w14:paraId="59C918F0" w14:textId="77777777" w:rsidTr="00F24487">
              <w:trPr>
                <w:trHeight w:hRule="exact" w:val="170"/>
              </w:trPr>
              <w:tc>
                <w:tcPr>
                  <w:tcW w:w="3941" w:type="dxa"/>
                  <w:noWrap/>
                  <w:vAlign w:val="center"/>
                </w:tcPr>
                <w:p w14:paraId="01C0BAC0" w14:textId="77777777" w:rsidR="00AD04E1" w:rsidRPr="002C50E2" w:rsidRDefault="00AD04E1" w:rsidP="00AD04E1">
                  <w:pPr>
                    <w:pStyle w:val="ekvlinie"/>
                    <w:jc w:val="center"/>
                  </w:pPr>
                </w:p>
              </w:tc>
            </w:tr>
            <w:tr w:rsidR="00AD04E1" w:rsidRPr="002C50E2" w14:paraId="1893F869" w14:textId="77777777" w:rsidTr="00F24487">
              <w:trPr>
                <w:trHeight w:hRule="exact" w:val="198"/>
              </w:trPr>
              <w:tc>
                <w:tcPr>
                  <w:tcW w:w="3941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12CE8A15" w14:textId="3D4310CB" w:rsidR="00AD04E1" w:rsidRPr="002C50E2" w:rsidRDefault="00AD04E1" w:rsidP="00AD04E1">
                  <w:pPr>
                    <w:pStyle w:val="ekvlinie"/>
                    <w:jc w:val="center"/>
                  </w:pPr>
                </w:p>
              </w:tc>
            </w:tr>
            <w:tr w:rsidR="00AD04E1" w:rsidRPr="002C50E2" w14:paraId="40A5C002" w14:textId="77777777" w:rsidTr="00F24487">
              <w:trPr>
                <w:trHeight w:hRule="exact" w:val="170"/>
              </w:trPr>
              <w:tc>
                <w:tcPr>
                  <w:tcW w:w="3941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7FAD9122" w14:textId="31CDC21F" w:rsidR="00AD04E1" w:rsidRPr="002C50E2" w:rsidRDefault="00AD04E1" w:rsidP="00AD04E1">
                  <w:pPr>
                    <w:pStyle w:val="ekvlinie"/>
                    <w:jc w:val="center"/>
                  </w:pPr>
                </w:p>
              </w:tc>
            </w:tr>
          </w:tbl>
          <w:p w14:paraId="31C3F3E7" w14:textId="12024C98" w:rsidR="00AD04E1" w:rsidRPr="00FB3BCE" w:rsidRDefault="00AD04E1" w:rsidP="00AD04E1">
            <w:pPr>
              <w:pStyle w:val="ekvtabelle"/>
              <w:jc w:val="center"/>
            </w:pPr>
          </w:p>
        </w:tc>
      </w:tr>
      <w:tr w:rsidR="00CE22D7" w:rsidRPr="00FB3BCE" w14:paraId="35C1F8AB" w14:textId="77777777" w:rsidTr="0001224A">
        <w:trPr>
          <w:trHeight w:val="964"/>
        </w:trPr>
        <w:tc>
          <w:tcPr>
            <w:tcW w:w="985" w:type="pct"/>
            <w:vAlign w:val="center"/>
          </w:tcPr>
          <w:p w14:paraId="12024243" w14:textId="40F90243" w:rsidR="00AD04E1" w:rsidRPr="0059165D" w:rsidRDefault="007E142C" w:rsidP="00CE22D7">
            <w:pPr>
              <w:rPr>
                <w:color w:val="FF0000"/>
                <w:sz w:val="18"/>
                <w:szCs w:val="18"/>
              </w:rPr>
            </w:pPr>
            <w:r>
              <w:drawing>
                <wp:anchor distT="0" distB="0" distL="114300" distR="114300" simplePos="0" relativeHeight="251749376" behindDoc="1" locked="0" layoutInCell="1" allowOverlap="1" wp14:anchorId="54CA0A28" wp14:editId="1A4897D3">
                  <wp:simplePos x="0" y="0"/>
                  <wp:positionH relativeFrom="column">
                    <wp:posOffset>35560</wp:posOffset>
                  </wp:positionH>
                  <wp:positionV relativeFrom="paragraph">
                    <wp:posOffset>78105</wp:posOffset>
                  </wp:positionV>
                  <wp:extent cx="718820" cy="548005"/>
                  <wp:effectExtent l="0" t="0" r="5080" b="4445"/>
                  <wp:wrapNone/>
                  <wp:docPr id="9" name="Grafik 9" descr="S210006677_zebra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718820" cy="5480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97" w:type="pct"/>
            <w:tcBorders>
              <w:left w:val="nil"/>
            </w:tcBorders>
            <w:tcMar>
              <w:left w:w="28" w:type="dxa"/>
              <w:right w:w="28" w:type="dxa"/>
            </w:tcMar>
            <w:vAlign w:val="center"/>
          </w:tcPr>
          <w:p w14:paraId="7BB4C885" w14:textId="3100B2AD" w:rsidR="00AD04E1" w:rsidRPr="00FB3BCE" w:rsidRDefault="00136318" w:rsidP="00CE22D7">
            <w:pPr>
              <w:ind w:left="109"/>
              <w:jc w:val="center"/>
            </w:pPr>
            <w:r>
              <w:rPr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734016" behindDoc="0" locked="0" layoutInCell="1" allowOverlap="1" wp14:anchorId="151DA74E" wp14:editId="6DF53179">
                      <wp:simplePos x="0" y="0"/>
                      <wp:positionH relativeFrom="column">
                        <wp:posOffset>219075</wp:posOffset>
                      </wp:positionH>
                      <wp:positionV relativeFrom="paragraph">
                        <wp:posOffset>35560</wp:posOffset>
                      </wp:positionV>
                      <wp:extent cx="575945" cy="269875"/>
                      <wp:effectExtent l="0" t="0" r="0" b="15875"/>
                      <wp:wrapNone/>
                      <wp:docPr id="47" name="Gruppieren 4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75945" cy="269875"/>
                                <a:chOff x="0" y="0"/>
                                <a:chExt cx="576105" cy="269875"/>
                              </a:xfrm>
                            </wpg:grpSpPr>
                            <wps:wsp>
                              <wps:cNvPr id="48" name="Textfeld 48"/>
                              <wps:cNvSpPr txBox="1"/>
                              <wps:spPr>
                                <a:xfrm>
                                  <a:off x="38100" y="0"/>
                                  <a:ext cx="50040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txbx>
                                <w:txbxContent>
                                  <w:p w14:paraId="38512EEB" w14:textId="6A1002C1" w:rsidR="00136318" w:rsidRPr="000037EA" w:rsidRDefault="00BC2E4D" w:rsidP="00136318">
                                    <w:pPr>
                                      <w:pStyle w:val="ekvaufgabenwortkarte"/>
                                      <w:jc w:val="center"/>
                                    </w:pPr>
                                    <w:r>
                                      <w:t>Lö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9" name="Ellipse 49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0" y="104775"/>
                                  <a:ext cx="78105" cy="7810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Ellipse 50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497682" y="102393"/>
                                  <a:ext cx="78105" cy="787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1DA74E" id="Gruppieren 47" o:spid="_x0000_s1054" style="position:absolute;left:0;text-align:left;margin-left:17.25pt;margin-top:2.8pt;width:45.35pt;height:21.25pt;z-index:251734016;mso-width-relative:margin;mso-height-relative:margin" coordsize="5761,2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">
                      <v:shape id="Textfeld 48" o:spid="_x0000_s1055" type="#_x0000_t202" style="position:absolute;left:381;width:5004;height:2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" filled="f" strokecolor="black [3213]" strokeweight=".5pt">
                        <v:textbox>
                          <w:txbxContent>
                            <w:p w14:paraId="38512EEB" w14:textId="6A1002C1" w:rsidR="00136318" w:rsidRPr="000037EA" w:rsidRDefault="00BC2E4D" w:rsidP="00136318">
                              <w:pPr>
                                <w:pStyle w:val="ekvaufgabenwortkarte"/>
                                <w:jc w:val="center"/>
                              </w:pPr>
                              <w:r>
                                <w:t>Lö</w:t>
                              </w:r>
                            </w:p>
                          </w:txbxContent>
                        </v:textbox>
                      </v:shape>
                      <v:oval id="Ellipse 49" o:spid="_x0000_s1056" style="position:absolute;top:1047;width:781;height:781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" fillcolor="black" stroked="f"/>
                      <v:oval id="Ellipse 50" o:spid="_x0000_s1057" style="position:absolute;left:4976;top:1024;width:781;height:788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" fillcolor="black" stroked="f"/>
                    </v:group>
                  </w:pict>
                </mc:Fallback>
              </mc:AlternateContent>
            </w:r>
          </w:p>
        </w:tc>
        <w:tc>
          <w:tcPr>
            <w:tcW w:w="945" w:type="pct"/>
            <w:tcMar>
              <w:left w:w="28" w:type="dxa"/>
              <w:right w:w="28" w:type="dxa"/>
            </w:tcMar>
            <w:vAlign w:val="center"/>
          </w:tcPr>
          <w:p w14:paraId="617DA1C2" w14:textId="166BA765" w:rsidR="00AD04E1" w:rsidRPr="00FB3BCE" w:rsidRDefault="00136318" w:rsidP="00AD04E1">
            <w:pPr>
              <w:jc w:val="center"/>
            </w:pPr>
            <w:r>
              <w:rPr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725824" behindDoc="0" locked="0" layoutInCell="1" allowOverlap="1" wp14:anchorId="3998BD36" wp14:editId="7277D528">
                      <wp:simplePos x="0" y="0"/>
                      <wp:positionH relativeFrom="column">
                        <wp:posOffset>242570</wp:posOffset>
                      </wp:positionH>
                      <wp:positionV relativeFrom="paragraph">
                        <wp:posOffset>-3810</wp:posOffset>
                      </wp:positionV>
                      <wp:extent cx="575945" cy="269875"/>
                      <wp:effectExtent l="0" t="0" r="0" b="15875"/>
                      <wp:wrapNone/>
                      <wp:docPr id="253" name="Gruppieren 25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75945" cy="269875"/>
                                <a:chOff x="0" y="0"/>
                                <a:chExt cx="576105" cy="269875"/>
                              </a:xfrm>
                            </wpg:grpSpPr>
                            <wps:wsp>
                              <wps:cNvPr id="254" name="Textfeld 254"/>
                              <wps:cNvSpPr txBox="1"/>
                              <wps:spPr>
                                <a:xfrm>
                                  <a:off x="38100" y="0"/>
                                  <a:ext cx="50040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txbx>
                                <w:txbxContent>
                                  <w:p w14:paraId="5E3F7337" w14:textId="743A1ECE" w:rsidR="00136318" w:rsidRPr="000037EA" w:rsidRDefault="00136318" w:rsidP="00136318">
                                    <w:pPr>
                                      <w:pStyle w:val="ekvaufgabenwortkarte"/>
                                      <w:jc w:val="center"/>
                                    </w:pPr>
                                    <w:r>
                                      <w:t>horn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5" name="Ellipse 255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0" y="104775"/>
                                  <a:ext cx="78105" cy="7810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Ellipse 32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497682" y="102393"/>
                                  <a:ext cx="78105" cy="787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998BD36" id="Gruppieren 253" o:spid="_x0000_s1058" style="position:absolute;left:0;text-align:left;margin-left:19.1pt;margin-top:-.3pt;width:45.35pt;height:21.25pt;z-index:251725824;mso-width-relative:margin;mso-height-relative:margin" coordsize="5761,2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">
                      <v:shape id="Textfeld 254" o:spid="_x0000_s1059" type="#_x0000_t202" style="position:absolute;left:381;width:5004;height:2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" filled="f" strokecolor="black [3213]" strokeweight=".5pt">
                        <v:textbox>
                          <w:txbxContent>
                            <w:p w14:paraId="5E3F7337" w14:textId="743A1ECE" w:rsidR="00136318" w:rsidRPr="000037EA" w:rsidRDefault="00136318" w:rsidP="00136318">
                              <w:pPr>
                                <w:pStyle w:val="ekvaufgabenwortkarte"/>
                                <w:jc w:val="center"/>
                              </w:pPr>
                              <w:r>
                                <w:t>horn</w:t>
                              </w:r>
                            </w:p>
                          </w:txbxContent>
                        </v:textbox>
                      </v:shape>
                      <v:oval id="Ellipse 255" o:spid="_x0000_s1060" style="position:absolute;top:1047;width:781;height:781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" fillcolor="black" stroked="f"/>
                      <v:oval id="Ellipse 32" o:spid="_x0000_s1061" style="position:absolute;left:4976;top:1024;width:781;height:788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" fillcolor="black" stroked="f"/>
                    </v:group>
                  </w:pict>
                </mc:Fallback>
              </mc:AlternateContent>
            </w:r>
            <w:r>
              <w:rPr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723776" behindDoc="0" locked="0" layoutInCell="1" allowOverlap="1" wp14:anchorId="4E0E3568" wp14:editId="7A395670">
                      <wp:simplePos x="0" y="0"/>
                      <wp:positionH relativeFrom="column">
                        <wp:posOffset>-690290720</wp:posOffset>
                      </wp:positionH>
                      <wp:positionV relativeFrom="paragraph">
                        <wp:posOffset>-1204042550</wp:posOffset>
                      </wp:positionV>
                      <wp:extent cx="575945" cy="269875"/>
                      <wp:effectExtent l="0" t="0" r="0" b="15875"/>
                      <wp:wrapNone/>
                      <wp:docPr id="227" name="Gruppieren 22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75945" cy="269875"/>
                                <a:chOff x="0" y="0"/>
                                <a:chExt cx="576105" cy="269875"/>
                              </a:xfrm>
                            </wpg:grpSpPr>
                            <wps:wsp>
                              <wps:cNvPr id="231" name="Textfeld 231"/>
                              <wps:cNvSpPr txBox="1"/>
                              <wps:spPr>
                                <a:xfrm>
                                  <a:off x="38100" y="0"/>
                                  <a:ext cx="50040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txbx>
                                <w:txbxContent>
                                  <w:p w14:paraId="25CC847E" w14:textId="77777777" w:rsidR="00136318" w:rsidRPr="000037EA" w:rsidRDefault="00136318" w:rsidP="00136318">
                                    <w:pPr>
                                      <w:pStyle w:val="ekvaufgabenwortkarte"/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2" name="Ellipse 232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0" y="104775"/>
                                  <a:ext cx="78105" cy="7810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6" name="Ellipse 236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497682" y="102393"/>
                                  <a:ext cx="78105" cy="787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E0E3568" id="Gruppieren 227" o:spid="_x0000_s1062" style="position:absolute;left:0;text-align:left;margin-left:-54353.6pt;margin-top:-94806.5pt;width:45.35pt;height:21.25pt;z-index:251723776;mso-width-relative:margin;mso-height-relative:margin" coordsize="5761,2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">
                      <v:shape id="Textfeld 231" o:spid="_x0000_s1063" type="#_x0000_t202" style="position:absolute;left:381;width:5004;height:2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" filled="f" strokecolor="black [3213]" strokeweight=".5pt">
                        <v:textbox>
                          <w:txbxContent>
                            <w:p w14:paraId="25CC847E" w14:textId="77777777" w:rsidR="00136318" w:rsidRPr="000037EA" w:rsidRDefault="00136318" w:rsidP="00136318">
                              <w:pPr>
                                <w:pStyle w:val="ekvaufgabenwortkarte"/>
                                <w:jc w:val="center"/>
                              </w:pPr>
                            </w:p>
                          </w:txbxContent>
                        </v:textbox>
                      </v:shape>
                      <v:oval id="Ellipse 232" o:spid="_x0000_s1064" style="position:absolute;top:1047;width:781;height:781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" fillcolor="black" stroked="f"/>
                      <v:oval id="Ellipse 236" o:spid="_x0000_s1065" style="position:absolute;left:4976;top:1024;width:781;height:788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" fillcolor="black" stroked="f"/>
                    </v:group>
                  </w:pict>
                </mc:Fallback>
              </mc:AlternateContent>
            </w:r>
          </w:p>
        </w:tc>
        <w:tc>
          <w:tcPr>
            <w:tcW w:w="2172" w:type="pct"/>
            <w:vAlign w:val="center"/>
          </w:tcPr>
          <w:tbl>
            <w:tblPr>
              <w:tblW w:w="394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941"/>
            </w:tblGrid>
            <w:tr w:rsidR="00AD04E1" w:rsidRPr="002C50E2" w14:paraId="1D0FD7C6" w14:textId="77777777" w:rsidTr="00F24487">
              <w:trPr>
                <w:trHeight w:hRule="exact" w:val="170"/>
              </w:trPr>
              <w:tc>
                <w:tcPr>
                  <w:tcW w:w="3941" w:type="dxa"/>
                  <w:noWrap/>
                  <w:vAlign w:val="center"/>
                </w:tcPr>
                <w:p w14:paraId="2BB36AAA" w14:textId="3223B615" w:rsidR="00AD04E1" w:rsidRPr="002C50E2" w:rsidRDefault="00AD04E1" w:rsidP="00AD04E1">
                  <w:pPr>
                    <w:pStyle w:val="ekvlinie"/>
                    <w:jc w:val="center"/>
                  </w:pPr>
                </w:p>
              </w:tc>
            </w:tr>
            <w:tr w:rsidR="00AD04E1" w:rsidRPr="002C50E2" w14:paraId="301635D5" w14:textId="77777777" w:rsidTr="00F24487">
              <w:trPr>
                <w:trHeight w:hRule="exact" w:val="198"/>
              </w:trPr>
              <w:tc>
                <w:tcPr>
                  <w:tcW w:w="3941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03D57C82" w14:textId="77777777" w:rsidR="00AD04E1" w:rsidRPr="002C50E2" w:rsidRDefault="00AD04E1" w:rsidP="00AD04E1">
                  <w:pPr>
                    <w:pStyle w:val="ekvlinie"/>
                    <w:jc w:val="center"/>
                  </w:pPr>
                </w:p>
              </w:tc>
            </w:tr>
            <w:tr w:rsidR="00AD04E1" w:rsidRPr="002C50E2" w14:paraId="510AA54F" w14:textId="77777777" w:rsidTr="00F24487">
              <w:trPr>
                <w:trHeight w:hRule="exact" w:val="170"/>
              </w:trPr>
              <w:tc>
                <w:tcPr>
                  <w:tcW w:w="3941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5F1C0578" w14:textId="77777777" w:rsidR="00AD04E1" w:rsidRPr="002C50E2" w:rsidRDefault="00AD04E1" w:rsidP="00AD04E1">
                  <w:pPr>
                    <w:pStyle w:val="ekvlinie"/>
                    <w:jc w:val="center"/>
                  </w:pPr>
                </w:p>
              </w:tc>
            </w:tr>
          </w:tbl>
          <w:p w14:paraId="2074A3F0" w14:textId="7B99E253" w:rsidR="00AD04E1" w:rsidRPr="00FB3BCE" w:rsidRDefault="00AD04E1" w:rsidP="00AD04E1">
            <w:pPr>
              <w:pStyle w:val="ekvtabelle"/>
              <w:jc w:val="center"/>
            </w:pPr>
          </w:p>
        </w:tc>
      </w:tr>
      <w:tr w:rsidR="003C77BC" w:rsidRPr="00FB3BCE" w14:paraId="707FCB13" w14:textId="77777777" w:rsidTr="0001224A">
        <w:trPr>
          <w:trHeight w:val="964"/>
        </w:trPr>
        <w:tc>
          <w:tcPr>
            <w:tcW w:w="985" w:type="pct"/>
            <w:vAlign w:val="center"/>
          </w:tcPr>
          <w:p w14:paraId="3ECE78EF" w14:textId="753DC626" w:rsidR="003C77BC" w:rsidRDefault="007E142C" w:rsidP="003C77BC">
            <w:r w:rsidRPr="0059165D">
              <w:rPr>
                <w:color w:val="FF0000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BDF18E3" wp14:editId="1F1D6608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-1113155</wp:posOffset>
                      </wp:positionV>
                      <wp:extent cx="78740" cy="78740"/>
                      <wp:effectExtent l="0" t="0" r="0" b="0"/>
                      <wp:wrapNone/>
                      <wp:docPr id="229" name="Ellipse 2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78740" cy="787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97D64FC" id="Ellipse 229" o:spid="_x0000_s1026" style="position:absolute;margin-left:63.75pt;margin-top:-87.65pt;width:6.2pt;height:6.2pt;rotation:9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" fillcolor="black" stroked="f"/>
                  </w:pict>
                </mc:Fallback>
              </mc:AlternateContent>
            </w:r>
            <w:r w:rsidRPr="0059165D">
              <w:rPr>
                <w:color w:val="FF0000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ECD6569" wp14:editId="3DBEEDB3">
                      <wp:simplePos x="0" y="0"/>
                      <wp:positionH relativeFrom="column">
                        <wp:posOffset>810260</wp:posOffset>
                      </wp:positionH>
                      <wp:positionV relativeFrom="paragraph">
                        <wp:posOffset>-508000</wp:posOffset>
                      </wp:positionV>
                      <wp:extent cx="78740" cy="78740"/>
                      <wp:effectExtent l="0" t="0" r="0" b="0"/>
                      <wp:wrapNone/>
                      <wp:docPr id="230" name="Ellipse 2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78740" cy="787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E254099" id="Ellipse 230" o:spid="_x0000_s1026" style="position:absolute;margin-left:63.8pt;margin-top:-40pt;width:6.2pt;height:6.2pt;rotation:9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" fillcolor="black" stroked="f"/>
                  </w:pict>
                </mc:Fallback>
              </mc:AlternateContent>
            </w:r>
            <w:r w:rsidRPr="0059165D">
              <w:rPr>
                <w:color w:val="FF0000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9E107BC" wp14:editId="41A274F0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-1747520</wp:posOffset>
                      </wp:positionV>
                      <wp:extent cx="78740" cy="78740"/>
                      <wp:effectExtent l="0" t="0" r="0" b="0"/>
                      <wp:wrapNone/>
                      <wp:docPr id="228" name="Ellipse 2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78740" cy="787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411BC5C" id="Ellipse 228" o:spid="_x0000_s1026" style="position:absolute;margin-left:63.75pt;margin-top:-137.6pt;width:6.2pt;height:6.2pt;rotation:9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" fillcolor="black" stroked="f"/>
                  </w:pict>
                </mc:Fallback>
              </mc:AlternateContent>
            </w:r>
            <w:r w:rsidRPr="0059165D">
              <w:rPr>
                <w:color w:val="FF0000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6CB68204" wp14:editId="609A326C">
                      <wp:simplePos x="0" y="0"/>
                      <wp:positionH relativeFrom="column">
                        <wp:posOffset>808990</wp:posOffset>
                      </wp:positionH>
                      <wp:positionV relativeFrom="paragraph">
                        <wp:posOffset>127000</wp:posOffset>
                      </wp:positionV>
                      <wp:extent cx="78740" cy="78740"/>
                      <wp:effectExtent l="0" t="0" r="0" b="0"/>
                      <wp:wrapNone/>
                      <wp:docPr id="27" name="Ellips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78740" cy="787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7788B86" id="Ellipse 27" o:spid="_x0000_s1026" style="position:absolute;margin-left:63.7pt;margin-top:10pt;width:6.2pt;height:6.2pt;rotation:90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" fillcolor="black" stroked="f"/>
                  </w:pict>
                </mc:Fallback>
              </mc:AlternateContent>
            </w:r>
          </w:p>
        </w:tc>
        <w:tc>
          <w:tcPr>
            <w:tcW w:w="897" w:type="pct"/>
            <w:tcBorders>
              <w:left w:val="nil"/>
            </w:tcBorders>
            <w:tcMar>
              <w:left w:w="28" w:type="dxa"/>
              <w:right w:w="28" w:type="dxa"/>
            </w:tcMar>
            <w:vAlign w:val="center"/>
          </w:tcPr>
          <w:p w14:paraId="12022BD0" w14:textId="30E9C190" w:rsidR="003C77BC" w:rsidRPr="00CE22D7" w:rsidRDefault="00136318" w:rsidP="003C77BC">
            <w:pPr>
              <w:ind w:left="109"/>
              <w:jc w:val="center"/>
            </w:pPr>
            <w:r>
              <w:rPr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731968" behindDoc="0" locked="0" layoutInCell="1" allowOverlap="1" wp14:anchorId="12B38BFB" wp14:editId="0B0922C3">
                      <wp:simplePos x="0" y="0"/>
                      <wp:positionH relativeFrom="column">
                        <wp:posOffset>217805</wp:posOffset>
                      </wp:positionH>
                      <wp:positionV relativeFrom="paragraph">
                        <wp:posOffset>41275</wp:posOffset>
                      </wp:positionV>
                      <wp:extent cx="575945" cy="269875"/>
                      <wp:effectExtent l="0" t="0" r="0" b="15875"/>
                      <wp:wrapNone/>
                      <wp:docPr id="43" name="Gruppieren 4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75945" cy="269875"/>
                                <a:chOff x="0" y="0"/>
                                <a:chExt cx="576105" cy="269875"/>
                              </a:xfrm>
                            </wpg:grpSpPr>
                            <wps:wsp>
                              <wps:cNvPr id="44" name="Textfeld 44"/>
                              <wps:cNvSpPr txBox="1"/>
                              <wps:spPr>
                                <a:xfrm>
                                  <a:off x="38100" y="0"/>
                                  <a:ext cx="50040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txbx>
                                <w:txbxContent>
                                  <w:p w14:paraId="3CA56A3F" w14:textId="40F36A7E" w:rsidR="00136318" w:rsidRPr="000037EA" w:rsidRDefault="00136318" w:rsidP="00136318">
                                    <w:pPr>
                                      <w:pStyle w:val="ekvaufgabenwortkarte"/>
                                      <w:jc w:val="center"/>
                                    </w:pPr>
                                    <w:r>
                                      <w:t>Vo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5" name="Ellipse 45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0" y="104775"/>
                                  <a:ext cx="78105" cy="7810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Ellipse 46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497682" y="102393"/>
                                  <a:ext cx="78105" cy="787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B38BFB" id="Gruppieren 43" o:spid="_x0000_s1066" style="position:absolute;left:0;text-align:left;margin-left:17.15pt;margin-top:3.25pt;width:45.35pt;height:21.25pt;z-index:251731968;mso-width-relative:margin;mso-height-relative:margin" coordsize="5761,2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">
                      <v:shape id="Textfeld 44" o:spid="_x0000_s1067" type="#_x0000_t202" style="position:absolute;left:381;width:5004;height:2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" filled="f" strokecolor="black [3213]" strokeweight=".5pt">
                        <v:textbox>
                          <w:txbxContent>
                            <w:p w14:paraId="3CA56A3F" w14:textId="40F36A7E" w:rsidR="00136318" w:rsidRPr="000037EA" w:rsidRDefault="00136318" w:rsidP="00136318">
                              <w:pPr>
                                <w:pStyle w:val="ekvaufgabenwortkarte"/>
                                <w:jc w:val="center"/>
                              </w:pPr>
                              <w:r>
                                <w:t>Vo</w:t>
                              </w:r>
                            </w:p>
                          </w:txbxContent>
                        </v:textbox>
                      </v:shape>
                      <v:oval id="Ellipse 45" o:spid="_x0000_s1068" style="position:absolute;top:1047;width:781;height:781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" fillcolor="black" stroked="f"/>
                      <v:oval id="Ellipse 46" o:spid="_x0000_s1069" style="position:absolute;left:4976;top:1024;width:781;height:788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" fillcolor="black" stroked="f"/>
                    </v:group>
                  </w:pict>
                </mc:Fallback>
              </mc:AlternateContent>
            </w:r>
          </w:p>
        </w:tc>
        <w:tc>
          <w:tcPr>
            <w:tcW w:w="945" w:type="pct"/>
            <w:tcMar>
              <w:left w:w="28" w:type="dxa"/>
              <w:right w:w="28" w:type="dxa"/>
            </w:tcMar>
            <w:vAlign w:val="center"/>
          </w:tcPr>
          <w:p w14:paraId="78578CDF" w14:textId="75468B26" w:rsidR="003C77BC" w:rsidRDefault="00136318" w:rsidP="003C77BC">
            <w:pPr>
              <w:jc w:val="center"/>
              <w:rPr>
                <w:lang w:eastAsia="de-DE"/>
              </w:rPr>
            </w:pPr>
            <w:r>
              <w:rPr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717632" behindDoc="0" locked="0" layoutInCell="1" allowOverlap="1" wp14:anchorId="37DAE79A" wp14:editId="788755E6">
                      <wp:simplePos x="0" y="0"/>
                      <wp:positionH relativeFrom="column">
                        <wp:posOffset>243205</wp:posOffset>
                      </wp:positionH>
                      <wp:positionV relativeFrom="paragraph">
                        <wp:posOffset>14605</wp:posOffset>
                      </wp:positionV>
                      <wp:extent cx="575945" cy="269875"/>
                      <wp:effectExtent l="0" t="0" r="0" b="15875"/>
                      <wp:wrapNone/>
                      <wp:docPr id="31" name="Gruppieren 3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75945" cy="269875"/>
                                <a:chOff x="0" y="0"/>
                                <a:chExt cx="576105" cy="269875"/>
                              </a:xfrm>
                            </wpg:grpSpPr>
                            <wps:wsp>
                              <wps:cNvPr id="24" name="Textfeld 24"/>
                              <wps:cNvSpPr txBox="1"/>
                              <wps:spPr>
                                <a:xfrm>
                                  <a:off x="38100" y="0"/>
                                  <a:ext cx="50040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txbx>
                                <w:txbxContent>
                                  <w:p w14:paraId="603DA6EC" w14:textId="46B536A0" w:rsidR="003C77BC" w:rsidRPr="000037EA" w:rsidRDefault="00BC2E4D" w:rsidP="00E77E7F">
                                    <w:pPr>
                                      <w:pStyle w:val="ekvaufgabenwortkarte"/>
                                      <w:jc w:val="center"/>
                                    </w:pPr>
                                    <w:r>
                                      <w:t>we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" name="Ellipse 22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0" y="104775"/>
                                  <a:ext cx="78105" cy="7810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Ellipse 21"/>
                              <wps:cNvSpPr>
                                <a:spLocks noChangeArrowheads="1"/>
                              </wps:cNvSpPr>
                              <wps:spPr bwMode="auto">
                                <a:xfrm rot="5400000">
                                  <a:off x="497682" y="102393"/>
                                  <a:ext cx="78105" cy="7874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7DAE79A" id="Gruppieren 31" o:spid="_x0000_s1070" style="position:absolute;left:0;text-align:left;margin-left:19.15pt;margin-top:1.15pt;width:45.35pt;height:21.25pt;z-index:251717632;mso-width-relative:margin;mso-height-relative:margin" coordsize="5761,26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">
                      <v:shape id="Textfeld 24" o:spid="_x0000_s1071" type="#_x0000_t202" style="position:absolute;left:381;width:5004;height:2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" filled="f" strokecolor="black [3213]" strokeweight=".5pt">
                        <v:textbox>
                          <w:txbxContent>
                            <w:p w14:paraId="603DA6EC" w14:textId="46B536A0" w:rsidR="003C77BC" w:rsidRPr="000037EA" w:rsidRDefault="00BC2E4D" w:rsidP="00E77E7F">
                              <w:pPr>
                                <w:pStyle w:val="ekvaufgabenwortkarte"/>
                                <w:jc w:val="center"/>
                              </w:pPr>
                              <w:r>
                                <w:t>we</w:t>
                              </w:r>
                            </w:p>
                          </w:txbxContent>
                        </v:textbox>
                      </v:shape>
                      <v:oval id="Ellipse 22" o:spid="_x0000_s1072" style="position:absolute;top:1047;width:781;height:781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" fillcolor="black" stroked="f"/>
                      <v:oval id="Ellipse 21" o:spid="_x0000_s1073" style="position:absolute;left:4976;top:1024;width:781;height:788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" fillcolor="black" stroked="f"/>
                    </v:group>
                  </w:pict>
                </mc:Fallback>
              </mc:AlternateContent>
            </w:r>
          </w:p>
        </w:tc>
        <w:tc>
          <w:tcPr>
            <w:tcW w:w="2172" w:type="pct"/>
            <w:vAlign w:val="center"/>
          </w:tcPr>
          <w:tbl>
            <w:tblPr>
              <w:tblW w:w="394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941"/>
            </w:tblGrid>
            <w:tr w:rsidR="003C77BC" w:rsidRPr="002C50E2" w14:paraId="0E84B498" w14:textId="77777777" w:rsidTr="00980613">
              <w:trPr>
                <w:trHeight w:hRule="exact" w:val="170"/>
              </w:trPr>
              <w:tc>
                <w:tcPr>
                  <w:tcW w:w="3941" w:type="dxa"/>
                  <w:noWrap/>
                  <w:vAlign w:val="center"/>
                </w:tcPr>
                <w:p w14:paraId="38AE371A" w14:textId="77777777" w:rsidR="003C77BC" w:rsidRPr="002C50E2" w:rsidRDefault="003C77BC" w:rsidP="003C77BC">
                  <w:pPr>
                    <w:pStyle w:val="ekvlinie"/>
                    <w:jc w:val="center"/>
                  </w:pPr>
                </w:p>
              </w:tc>
            </w:tr>
            <w:tr w:rsidR="003C77BC" w:rsidRPr="002C50E2" w14:paraId="6622457F" w14:textId="77777777" w:rsidTr="00980613">
              <w:trPr>
                <w:trHeight w:hRule="exact" w:val="198"/>
              </w:trPr>
              <w:tc>
                <w:tcPr>
                  <w:tcW w:w="3941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1410DE06" w14:textId="77777777" w:rsidR="003C77BC" w:rsidRPr="002C50E2" w:rsidRDefault="003C77BC" w:rsidP="003C77BC">
                  <w:pPr>
                    <w:pStyle w:val="ekvlinie"/>
                    <w:jc w:val="center"/>
                  </w:pPr>
                </w:p>
              </w:tc>
            </w:tr>
            <w:tr w:rsidR="003C77BC" w:rsidRPr="002C50E2" w14:paraId="2F83D341" w14:textId="77777777" w:rsidTr="00980613">
              <w:trPr>
                <w:trHeight w:hRule="exact" w:val="170"/>
              </w:trPr>
              <w:tc>
                <w:tcPr>
                  <w:tcW w:w="3941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14:paraId="4BD1179E" w14:textId="77777777" w:rsidR="003C77BC" w:rsidRPr="002C50E2" w:rsidRDefault="003C77BC" w:rsidP="003C77BC">
                  <w:pPr>
                    <w:pStyle w:val="ekvlinie"/>
                    <w:jc w:val="center"/>
                  </w:pPr>
                </w:p>
              </w:tc>
            </w:tr>
          </w:tbl>
          <w:p w14:paraId="51C43DB3" w14:textId="2D3984D9" w:rsidR="003C77BC" w:rsidRPr="002C50E2" w:rsidRDefault="003C77BC" w:rsidP="003C77BC">
            <w:pPr>
              <w:pStyle w:val="ekvlinie"/>
              <w:jc w:val="center"/>
            </w:pPr>
          </w:p>
        </w:tc>
      </w:tr>
    </w:tbl>
    <w:p w14:paraId="61C0F3AA" w14:textId="45DFF116" w:rsidR="00540FFE" w:rsidRDefault="00540FFE" w:rsidP="00005A5E"/>
    <w:p w14:paraId="3B30AAF7" w14:textId="77777777" w:rsidR="007E142C" w:rsidRDefault="007E142C" w:rsidP="007E142C">
      <w:pPr>
        <w:pStyle w:val="ekvgrundtexthalbe"/>
      </w:pPr>
    </w:p>
    <w:p w14:paraId="4250A157" w14:textId="10949E13" w:rsidR="00540FFE" w:rsidRPr="00D3427F" w:rsidRDefault="003C77BC" w:rsidP="00540FFE">
      <w:pPr>
        <w:pStyle w:val="ekvnummerierung"/>
        <w:framePr w:wrap="around"/>
      </w:pPr>
      <w:r>
        <w:t>3</w:t>
      </w:r>
    </w:p>
    <w:p w14:paraId="4F373FE9" w14:textId="77777777" w:rsidR="003C77BC" w:rsidRPr="00287B24" w:rsidRDefault="003C77BC" w:rsidP="003C77BC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159BAEE8" wp14:editId="7AF74832">
            <wp:extent cx="285115" cy="288290"/>
            <wp:effectExtent l="0" t="0" r="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c_schwer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291E2B" w14:textId="0772CF2E" w:rsidR="00BD7729" w:rsidRDefault="003C77BC" w:rsidP="00BD7729">
      <w:r>
        <w:t>Schwinge die Wörter, schreibe sie auf und zeichne Silbenbögen.</w:t>
      </w:r>
    </w:p>
    <w:p w14:paraId="4D381222" w14:textId="7CC26EA4" w:rsidR="003C77BC" w:rsidRDefault="003C77BC" w:rsidP="00BD7729">
      <w:r w:rsidRPr="003C77BC">
        <w:t xml:space="preserve">Markiere die </w:t>
      </w:r>
      <w:r w:rsidR="003C1370" w:rsidRPr="003C1370">
        <w:rPr>
          <w:b/>
          <w:bCs/>
        </w:rPr>
        <w:t>Selbstlaute</w:t>
      </w:r>
      <w:r w:rsidRPr="003C77BC">
        <w:t>.</w:t>
      </w:r>
    </w:p>
    <w:p w14:paraId="32B9D010" w14:textId="1B7B8852" w:rsidR="003C77BC" w:rsidRDefault="003C77BC" w:rsidP="00BD7729">
      <w:r>
        <w:t>Überprüfe mit dem Wörterbuch.</w:t>
      </w:r>
    </w:p>
    <w:p w14:paraId="5B76FAD6" w14:textId="77777777" w:rsidR="00744D97" w:rsidRDefault="00744D97" w:rsidP="00CE22D7">
      <w:pPr>
        <w:pStyle w:val="ekvgrundtexthalbe"/>
      </w:pPr>
      <w:bookmarkStart w:id="6" w:name="_Hlk513015103"/>
    </w:p>
    <w:p w14:paraId="7E81CBD1" w14:textId="5CC8AF57" w:rsidR="00CE22D7" w:rsidRPr="00785FC7" w:rsidRDefault="00CE22D7" w:rsidP="00CE22D7">
      <w:pPr>
        <w:pStyle w:val="ekvgrundtexthalbe"/>
      </w:pPr>
    </w:p>
    <w:tbl>
      <w:tblPr>
        <w:tblStyle w:val="Tabellenraster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2"/>
        <w:gridCol w:w="3264"/>
        <w:gridCol w:w="236"/>
        <w:gridCol w:w="1429"/>
        <w:gridCol w:w="3249"/>
      </w:tblGrid>
      <w:tr w:rsidR="00B915D3" w14:paraId="5C57127C" w14:textId="77777777" w:rsidTr="003C1370">
        <w:trPr>
          <w:trHeight w:val="1247"/>
        </w:trPr>
        <w:tc>
          <w:tcPr>
            <w:tcW w:w="1272" w:type="dxa"/>
            <w:vAlign w:val="center"/>
          </w:tcPr>
          <w:p w14:paraId="54750D3B" w14:textId="07DABFEC" w:rsidR="00B915D3" w:rsidRPr="00785FC7" w:rsidRDefault="003C1370" w:rsidP="007E142C">
            <w:pPr>
              <w:rPr>
                <w:sz w:val="18"/>
                <w:szCs w:val="18"/>
              </w:rPr>
            </w:pPr>
            <w:r>
              <w:drawing>
                <wp:anchor distT="0" distB="0" distL="114300" distR="114300" simplePos="0" relativeHeight="251751424" behindDoc="0" locked="0" layoutInCell="1" allowOverlap="1" wp14:anchorId="06273264" wp14:editId="122EA145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-5715</wp:posOffset>
                  </wp:positionV>
                  <wp:extent cx="398780" cy="417830"/>
                  <wp:effectExtent l="0" t="0" r="1270" b="1270"/>
                  <wp:wrapNone/>
                  <wp:docPr id="11" name="Grafik 11" descr="S210006763_04_Bro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8780" cy="417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drawing>
                <wp:anchor distT="0" distB="0" distL="114300" distR="114300" simplePos="0" relativeHeight="251754496" behindDoc="0" locked="0" layoutInCell="1" allowOverlap="1" wp14:anchorId="1B0FAFDC" wp14:editId="3CA73986">
                  <wp:simplePos x="0" y="0"/>
                  <wp:positionH relativeFrom="column">
                    <wp:posOffset>299838</wp:posOffset>
                  </wp:positionH>
                  <wp:positionV relativeFrom="paragraph">
                    <wp:posOffset>164364</wp:posOffset>
                  </wp:positionV>
                  <wp:extent cx="490465" cy="479834"/>
                  <wp:effectExtent l="0" t="0" r="0" b="0"/>
                  <wp:wrapNone/>
                  <wp:docPr id="13" name="Grafik 13" descr="S210006763_04_Bro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"/>
                          <pic:cNvPicPr/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4392" r="-22955" b="-19227"/>
                          <a:stretch/>
                        </pic:blipFill>
                        <pic:spPr bwMode="auto">
                          <a:xfrm>
                            <a:off x="0" y="0"/>
                            <a:ext cx="492364" cy="481692"/>
                          </a:xfrm>
                          <a:prstGeom prst="ellipse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264" w:type="dxa"/>
            <w:vAlign w:val="center"/>
          </w:tcPr>
          <w:tbl>
            <w:tblPr>
              <w:tblW w:w="2948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948"/>
            </w:tblGrid>
            <w:tr w:rsidR="00B915D3" w:rsidRPr="002C50E2" w14:paraId="19B8BA58" w14:textId="77777777" w:rsidTr="0001224A">
              <w:trPr>
                <w:trHeight w:hRule="exact" w:val="170"/>
              </w:trPr>
              <w:tc>
                <w:tcPr>
                  <w:tcW w:w="2948" w:type="dxa"/>
                  <w:noWrap/>
                  <w:vAlign w:val="center"/>
                </w:tcPr>
                <w:p w14:paraId="29897776" w14:textId="77777777" w:rsidR="00B915D3" w:rsidRPr="002C50E2" w:rsidRDefault="00B915D3" w:rsidP="00F24487">
                  <w:pPr>
                    <w:pStyle w:val="ekvlinie"/>
                  </w:pPr>
                </w:p>
              </w:tc>
            </w:tr>
            <w:tr w:rsidR="00B915D3" w:rsidRPr="002C50E2" w14:paraId="250C22A8" w14:textId="77777777" w:rsidTr="0001224A">
              <w:trPr>
                <w:trHeight w:hRule="exact" w:val="198"/>
              </w:trPr>
              <w:tc>
                <w:tcPr>
                  <w:tcW w:w="2948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5ED17897" w14:textId="77777777" w:rsidR="00B915D3" w:rsidRPr="002C50E2" w:rsidRDefault="00B915D3" w:rsidP="00F24487">
                  <w:pPr>
                    <w:pStyle w:val="ekvlinie"/>
                  </w:pPr>
                </w:p>
              </w:tc>
            </w:tr>
            <w:tr w:rsidR="00B915D3" w:rsidRPr="002C50E2" w14:paraId="0380BF59" w14:textId="77777777" w:rsidTr="0001224A">
              <w:trPr>
                <w:trHeight w:hRule="exact" w:val="170"/>
              </w:trPr>
              <w:tc>
                <w:tcPr>
                  <w:tcW w:w="2948" w:type="dxa"/>
                  <w:tcBorders>
                    <w:top w:val="single" w:sz="6" w:space="0" w:color="auto"/>
                    <w:bottom w:val="single" w:sz="4" w:space="0" w:color="auto"/>
                  </w:tcBorders>
                  <w:noWrap/>
                  <w:vAlign w:val="center"/>
                </w:tcPr>
                <w:p w14:paraId="5D9A4CCA" w14:textId="728CD8FF" w:rsidR="00B915D3" w:rsidRPr="002C50E2" w:rsidRDefault="00B915D3" w:rsidP="00F24487">
                  <w:pPr>
                    <w:pStyle w:val="ekvlinie"/>
                  </w:pPr>
                </w:p>
              </w:tc>
            </w:tr>
            <w:tr w:rsidR="00B915D3" w:rsidRPr="002C50E2" w14:paraId="1DC8619E" w14:textId="77777777" w:rsidTr="0001224A">
              <w:trPr>
                <w:trHeight w:hRule="exact" w:val="397"/>
              </w:trPr>
              <w:tc>
                <w:tcPr>
                  <w:tcW w:w="2948" w:type="dxa"/>
                  <w:tcBorders>
                    <w:top w:val="single" w:sz="4" w:space="0" w:color="auto"/>
                    <w:left w:val="single" w:sz="4" w:space="0" w:color="D9D9D9" w:themeColor="background1" w:themeShade="D9"/>
                    <w:bottom w:val="single" w:sz="4" w:space="0" w:color="D9D9D9" w:themeColor="background1" w:themeShade="D9"/>
                    <w:right w:val="single" w:sz="4" w:space="0" w:color="D9D9D9" w:themeColor="background1" w:themeShade="D9"/>
                  </w:tcBorders>
                  <w:shd w:val="solid" w:color="D9D9D9" w:themeColor="background1" w:themeShade="D9" w:fill="D9D9D9" w:themeFill="background1" w:themeFillShade="D9"/>
                  <w:noWrap/>
                  <w:vAlign w:val="center"/>
                </w:tcPr>
                <w:p w14:paraId="7D396443" w14:textId="77777777" w:rsidR="00B915D3" w:rsidRPr="002C50E2" w:rsidRDefault="00B915D3" w:rsidP="00F24487">
                  <w:pPr>
                    <w:pStyle w:val="ekvlinie"/>
                  </w:pPr>
                </w:p>
              </w:tc>
            </w:tr>
          </w:tbl>
          <w:p w14:paraId="2B55A6DE" w14:textId="206DDC1B" w:rsidR="00B915D3" w:rsidRDefault="00B915D3" w:rsidP="00F24487"/>
        </w:tc>
        <w:tc>
          <w:tcPr>
            <w:tcW w:w="236" w:type="dxa"/>
          </w:tcPr>
          <w:p w14:paraId="0FEF5C88" w14:textId="6D763FD5" w:rsidR="00B915D3" w:rsidRPr="00744D97" w:rsidRDefault="00B915D3" w:rsidP="0001224A">
            <w:pPr>
              <w:pStyle w:val="ekvschreiblinie"/>
              <w:ind w:left="186" w:hanging="186"/>
              <w:rPr>
                <w:color w:val="FF0000"/>
                <w:sz w:val="20"/>
                <w:szCs w:val="20"/>
              </w:rPr>
            </w:pPr>
          </w:p>
        </w:tc>
        <w:tc>
          <w:tcPr>
            <w:tcW w:w="1429" w:type="dxa"/>
            <w:vAlign w:val="center"/>
          </w:tcPr>
          <w:p w14:paraId="6CBD84A0" w14:textId="19FB57BF" w:rsidR="00B915D3" w:rsidRPr="00785FC7" w:rsidRDefault="007E142C" w:rsidP="007E142C">
            <w:pPr>
              <w:rPr>
                <w:sz w:val="18"/>
                <w:szCs w:val="18"/>
              </w:rPr>
            </w:pPr>
            <w:r>
              <w:drawing>
                <wp:anchor distT="0" distB="0" distL="114300" distR="114300" simplePos="0" relativeHeight="251745280" behindDoc="0" locked="0" layoutInCell="1" allowOverlap="1" wp14:anchorId="2338D960" wp14:editId="27500C54">
                  <wp:simplePos x="0" y="0"/>
                  <wp:positionH relativeFrom="column">
                    <wp:posOffset>136525</wp:posOffset>
                  </wp:positionH>
                  <wp:positionV relativeFrom="paragraph">
                    <wp:posOffset>42545</wp:posOffset>
                  </wp:positionV>
                  <wp:extent cx="635635" cy="574675"/>
                  <wp:effectExtent l="0" t="0" r="0" b="0"/>
                  <wp:wrapNone/>
                  <wp:docPr id="4" name="Grafik 4" descr="S210004866_042_Suppe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635" cy="574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249" w:type="dxa"/>
            <w:vAlign w:val="center"/>
          </w:tcPr>
          <w:tbl>
            <w:tblPr>
              <w:tblW w:w="2948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948"/>
            </w:tblGrid>
            <w:tr w:rsidR="00F84235" w:rsidRPr="002C50E2" w14:paraId="3B2446DA" w14:textId="77777777" w:rsidTr="0001224A">
              <w:trPr>
                <w:trHeight w:hRule="exact" w:val="170"/>
              </w:trPr>
              <w:tc>
                <w:tcPr>
                  <w:tcW w:w="2948" w:type="dxa"/>
                  <w:noWrap/>
                  <w:vAlign w:val="center"/>
                </w:tcPr>
                <w:p w14:paraId="3D95E94F" w14:textId="77777777" w:rsidR="00F84235" w:rsidRPr="002C50E2" w:rsidRDefault="00F84235" w:rsidP="00F84235">
                  <w:pPr>
                    <w:pStyle w:val="ekvlinie"/>
                  </w:pPr>
                </w:p>
              </w:tc>
            </w:tr>
            <w:tr w:rsidR="00F84235" w:rsidRPr="002C50E2" w14:paraId="2E8F85A8" w14:textId="77777777" w:rsidTr="0001224A">
              <w:trPr>
                <w:trHeight w:hRule="exact" w:val="198"/>
              </w:trPr>
              <w:tc>
                <w:tcPr>
                  <w:tcW w:w="2948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79BEFA26" w14:textId="77777777" w:rsidR="00F84235" w:rsidRPr="002C50E2" w:rsidRDefault="00F84235" w:rsidP="00F84235">
                  <w:pPr>
                    <w:pStyle w:val="ekvlinie"/>
                  </w:pPr>
                </w:p>
              </w:tc>
            </w:tr>
            <w:tr w:rsidR="00F84235" w:rsidRPr="002C50E2" w14:paraId="5A86A5E8" w14:textId="77777777" w:rsidTr="0001224A">
              <w:trPr>
                <w:trHeight w:hRule="exact" w:val="170"/>
              </w:trPr>
              <w:tc>
                <w:tcPr>
                  <w:tcW w:w="2948" w:type="dxa"/>
                  <w:tcBorders>
                    <w:top w:val="single" w:sz="6" w:space="0" w:color="auto"/>
                    <w:bottom w:val="single" w:sz="4" w:space="0" w:color="auto"/>
                  </w:tcBorders>
                  <w:noWrap/>
                  <w:vAlign w:val="center"/>
                </w:tcPr>
                <w:p w14:paraId="53074FA1" w14:textId="77777777" w:rsidR="00F84235" w:rsidRPr="002C50E2" w:rsidRDefault="00F84235" w:rsidP="00F84235">
                  <w:pPr>
                    <w:pStyle w:val="ekvlinie"/>
                  </w:pPr>
                </w:p>
              </w:tc>
            </w:tr>
            <w:tr w:rsidR="00F84235" w:rsidRPr="002C50E2" w14:paraId="27FAB4A7" w14:textId="77777777" w:rsidTr="0001224A">
              <w:trPr>
                <w:trHeight w:hRule="exact" w:val="397"/>
              </w:trPr>
              <w:tc>
                <w:tcPr>
                  <w:tcW w:w="2948" w:type="dxa"/>
                  <w:tcBorders>
                    <w:top w:val="single" w:sz="4" w:space="0" w:color="auto"/>
                    <w:left w:val="single" w:sz="4" w:space="0" w:color="D9D9D9" w:themeColor="background1" w:themeShade="D9"/>
                    <w:bottom w:val="single" w:sz="4" w:space="0" w:color="D9D9D9" w:themeColor="background1" w:themeShade="D9"/>
                    <w:right w:val="single" w:sz="4" w:space="0" w:color="D9D9D9" w:themeColor="background1" w:themeShade="D9"/>
                  </w:tcBorders>
                  <w:shd w:val="solid" w:color="D9D9D9" w:themeColor="background1" w:themeShade="D9" w:fill="D9D9D9" w:themeFill="background1" w:themeFillShade="D9"/>
                  <w:noWrap/>
                  <w:vAlign w:val="center"/>
                </w:tcPr>
                <w:p w14:paraId="7A97ADFD" w14:textId="77777777" w:rsidR="00F84235" w:rsidRPr="002C50E2" w:rsidRDefault="00F84235" w:rsidP="00F84235">
                  <w:pPr>
                    <w:pStyle w:val="ekvlinie"/>
                  </w:pPr>
                </w:p>
              </w:tc>
            </w:tr>
          </w:tbl>
          <w:p w14:paraId="57F13A51" w14:textId="77777777" w:rsidR="00B915D3" w:rsidRDefault="00B915D3" w:rsidP="00F24487"/>
        </w:tc>
      </w:tr>
      <w:tr w:rsidR="00B915D3" w14:paraId="0C5AFBE1" w14:textId="77777777" w:rsidTr="003C1370">
        <w:trPr>
          <w:trHeight w:val="1247"/>
        </w:trPr>
        <w:tc>
          <w:tcPr>
            <w:tcW w:w="1272" w:type="dxa"/>
            <w:vAlign w:val="center"/>
          </w:tcPr>
          <w:p w14:paraId="136D0FD1" w14:textId="42D17419" w:rsidR="00B915D3" w:rsidRPr="00785FC7" w:rsidRDefault="007E142C" w:rsidP="007E142C">
            <w:pPr>
              <w:rPr>
                <w:sz w:val="18"/>
                <w:szCs w:val="18"/>
              </w:rPr>
            </w:pPr>
            <w:r>
              <w:drawing>
                <wp:anchor distT="0" distB="0" distL="114300" distR="114300" simplePos="0" relativeHeight="251750400" behindDoc="0" locked="0" layoutInCell="1" allowOverlap="1" wp14:anchorId="683795AD" wp14:editId="594169A3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-127635</wp:posOffset>
                  </wp:positionV>
                  <wp:extent cx="610870" cy="433705"/>
                  <wp:effectExtent l="0" t="0" r="0" b="4445"/>
                  <wp:wrapNone/>
                  <wp:docPr id="10" name="Grafik 10" descr="S210006762_Kuchen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0870" cy="433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264" w:type="dxa"/>
            <w:vAlign w:val="center"/>
          </w:tcPr>
          <w:tbl>
            <w:tblPr>
              <w:tblW w:w="3015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015"/>
            </w:tblGrid>
            <w:tr w:rsidR="00F84235" w:rsidRPr="002C50E2" w14:paraId="7AAB20A5" w14:textId="77777777" w:rsidTr="0001224A">
              <w:trPr>
                <w:trHeight w:hRule="exact" w:val="170"/>
              </w:trPr>
              <w:tc>
                <w:tcPr>
                  <w:tcW w:w="3015" w:type="dxa"/>
                  <w:noWrap/>
                  <w:vAlign w:val="center"/>
                </w:tcPr>
                <w:p w14:paraId="5A048690" w14:textId="77777777" w:rsidR="00F84235" w:rsidRPr="002C50E2" w:rsidRDefault="00F84235" w:rsidP="00F84235">
                  <w:pPr>
                    <w:pStyle w:val="ekvlinie"/>
                  </w:pPr>
                </w:p>
              </w:tc>
            </w:tr>
            <w:tr w:rsidR="00F84235" w:rsidRPr="002C50E2" w14:paraId="16904416" w14:textId="77777777" w:rsidTr="0001224A">
              <w:trPr>
                <w:trHeight w:hRule="exact" w:val="198"/>
              </w:trPr>
              <w:tc>
                <w:tcPr>
                  <w:tcW w:w="3015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12104E15" w14:textId="77777777" w:rsidR="00F84235" w:rsidRPr="002C50E2" w:rsidRDefault="00F84235" w:rsidP="00F84235">
                  <w:pPr>
                    <w:pStyle w:val="ekvlinie"/>
                  </w:pPr>
                </w:p>
              </w:tc>
            </w:tr>
            <w:tr w:rsidR="00F84235" w:rsidRPr="002C50E2" w14:paraId="48F94975" w14:textId="77777777" w:rsidTr="0001224A">
              <w:trPr>
                <w:trHeight w:hRule="exact" w:val="170"/>
              </w:trPr>
              <w:tc>
                <w:tcPr>
                  <w:tcW w:w="3015" w:type="dxa"/>
                  <w:tcBorders>
                    <w:top w:val="single" w:sz="6" w:space="0" w:color="auto"/>
                    <w:bottom w:val="single" w:sz="4" w:space="0" w:color="auto"/>
                  </w:tcBorders>
                  <w:noWrap/>
                  <w:vAlign w:val="center"/>
                </w:tcPr>
                <w:p w14:paraId="3790CC45" w14:textId="77777777" w:rsidR="00F84235" w:rsidRPr="002C50E2" w:rsidRDefault="00F84235" w:rsidP="00F84235">
                  <w:pPr>
                    <w:pStyle w:val="ekvlinie"/>
                  </w:pPr>
                </w:p>
              </w:tc>
            </w:tr>
            <w:tr w:rsidR="00F84235" w:rsidRPr="002C50E2" w14:paraId="47CA300F" w14:textId="77777777" w:rsidTr="0001224A">
              <w:trPr>
                <w:trHeight w:hRule="exact" w:val="397"/>
              </w:trPr>
              <w:tc>
                <w:tcPr>
                  <w:tcW w:w="3015" w:type="dxa"/>
                  <w:tcBorders>
                    <w:top w:val="single" w:sz="4" w:space="0" w:color="auto"/>
                    <w:left w:val="single" w:sz="4" w:space="0" w:color="D9D9D9" w:themeColor="background1" w:themeShade="D9"/>
                    <w:bottom w:val="single" w:sz="4" w:space="0" w:color="D9D9D9" w:themeColor="background1" w:themeShade="D9"/>
                    <w:right w:val="single" w:sz="4" w:space="0" w:color="D9D9D9" w:themeColor="background1" w:themeShade="D9"/>
                  </w:tcBorders>
                  <w:shd w:val="solid" w:color="D9D9D9" w:themeColor="background1" w:themeShade="D9" w:fill="D9D9D9" w:themeFill="background1" w:themeFillShade="D9"/>
                  <w:noWrap/>
                  <w:vAlign w:val="center"/>
                </w:tcPr>
                <w:p w14:paraId="1E83F7E8" w14:textId="52A75FBE" w:rsidR="00F84235" w:rsidRPr="002C50E2" w:rsidRDefault="00F84235" w:rsidP="00F84235">
                  <w:pPr>
                    <w:pStyle w:val="ekvlinie"/>
                  </w:pPr>
                </w:p>
              </w:tc>
            </w:tr>
          </w:tbl>
          <w:p w14:paraId="32A292CE" w14:textId="76B9535E" w:rsidR="00B915D3" w:rsidRDefault="00B915D3" w:rsidP="00F24487"/>
        </w:tc>
        <w:tc>
          <w:tcPr>
            <w:tcW w:w="236" w:type="dxa"/>
          </w:tcPr>
          <w:p w14:paraId="21E6BD22" w14:textId="77777777" w:rsidR="00B915D3" w:rsidRPr="00744D97" w:rsidRDefault="00B915D3" w:rsidP="00F24487">
            <w:pPr>
              <w:pStyle w:val="ekvschreiblinie"/>
              <w:rPr>
                <w:color w:val="FF0000"/>
                <w:sz w:val="20"/>
                <w:szCs w:val="20"/>
              </w:rPr>
            </w:pPr>
          </w:p>
        </w:tc>
        <w:tc>
          <w:tcPr>
            <w:tcW w:w="1429" w:type="dxa"/>
            <w:vAlign w:val="center"/>
          </w:tcPr>
          <w:p w14:paraId="2BF28217" w14:textId="1C37FAA8" w:rsidR="00B915D3" w:rsidRPr="00785FC7" w:rsidRDefault="007E142C" w:rsidP="007E142C">
            <w:pPr>
              <w:rPr>
                <w:sz w:val="18"/>
                <w:szCs w:val="18"/>
              </w:rPr>
            </w:pPr>
            <w:r>
              <w:drawing>
                <wp:anchor distT="0" distB="0" distL="114300" distR="114300" simplePos="0" relativeHeight="251752448" behindDoc="0" locked="0" layoutInCell="1" allowOverlap="1" wp14:anchorId="4B59920C" wp14:editId="596761D4">
                  <wp:simplePos x="0" y="0"/>
                  <wp:positionH relativeFrom="column">
                    <wp:posOffset>225425</wp:posOffset>
                  </wp:positionH>
                  <wp:positionV relativeFrom="paragraph">
                    <wp:posOffset>-88900</wp:posOffset>
                  </wp:positionV>
                  <wp:extent cx="470535" cy="573405"/>
                  <wp:effectExtent l="0" t="0" r="5715" b="0"/>
                  <wp:wrapNone/>
                  <wp:docPr id="12" name="Grafik 12" descr="S210006765_05_Kirsche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0535" cy="573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249" w:type="dxa"/>
            <w:vAlign w:val="center"/>
          </w:tcPr>
          <w:tbl>
            <w:tblPr>
              <w:tblW w:w="2948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948"/>
            </w:tblGrid>
            <w:tr w:rsidR="00F84235" w:rsidRPr="002C50E2" w14:paraId="644E01F9" w14:textId="77777777" w:rsidTr="0001224A">
              <w:trPr>
                <w:trHeight w:hRule="exact" w:val="170"/>
              </w:trPr>
              <w:tc>
                <w:tcPr>
                  <w:tcW w:w="2948" w:type="dxa"/>
                  <w:noWrap/>
                  <w:vAlign w:val="center"/>
                </w:tcPr>
                <w:p w14:paraId="117583CD" w14:textId="77777777" w:rsidR="00F84235" w:rsidRPr="002C50E2" w:rsidRDefault="00F84235" w:rsidP="00F84235">
                  <w:pPr>
                    <w:pStyle w:val="ekvlinie"/>
                  </w:pPr>
                </w:p>
              </w:tc>
            </w:tr>
            <w:tr w:rsidR="00F84235" w:rsidRPr="002C50E2" w14:paraId="07FBE418" w14:textId="77777777" w:rsidTr="0001224A">
              <w:trPr>
                <w:trHeight w:hRule="exact" w:val="198"/>
              </w:trPr>
              <w:tc>
                <w:tcPr>
                  <w:tcW w:w="2948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14:paraId="1FAE97A2" w14:textId="77777777" w:rsidR="00F84235" w:rsidRPr="002C50E2" w:rsidRDefault="00F84235" w:rsidP="00F84235">
                  <w:pPr>
                    <w:pStyle w:val="ekvlinie"/>
                  </w:pPr>
                </w:p>
              </w:tc>
            </w:tr>
            <w:tr w:rsidR="00F84235" w:rsidRPr="002C50E2" w14:paraId="30E98C4A" w14:textId="77777777" w:rsidTr="0001224A">
              <w:trPr>
                <w:trHeight w:hRule="exact" w:val="170"/>
              </w:trPr>
              <w:tc>
                <w:tcPr>
                  <w:tcW w:w="2948" w:type="dxa"/>
                  <w:tcBorders>
                    <w:top w:val="single" w:sz="6" w:space="0" w:color="auto"/>
                    <w:bottom w:val="single" w:sz="4" w:space="0" w:color="auto"/>
                  </w:tcBorders>
                  <w:noWrap/>
                  <w:vAlign w:val="center"/>
                </w:tcPr>
                <w:p w14:paraId="656A0FB5" w14:textId="77777777" w:rsidR="00F84235" w:rsidRPr="002C50E2" w:rsidRDefault="00F84235" w:rsidP="00F84235">
                  <w:pPr>
                    <w:pStyle w:val="ekvlinie"/>
                  </w:pPr>
                </w:p>
              </w:tc>
            </w:tr>
            <w:tr w:rsidR="00F84235" w:rsidRPr="002C50E2" w14:paraId="4607FFF8" w14:textId="77777777" w:rsidTr="0001224A">
              <w:trPr>
                <w:trHeight w:hRule="exact" w:val="397"/>
              </w:trPr>
              <w:tc>
                <w:tcPr>
                  <w:tcW w:w="2948" w:type="dxa"/>
                  <w:tcBorders>
                    <w:top w:val="single" w:sz="4" w:space="0" w:color="auto"/>
                    <w:left w:val="single" w:sz="4" w:space="0" w:color="D9D9D9" w:themeColor="background1" w:themeShade="D9"/>
                    <w:bottom w:val="single" w:sz="4" w:space="0" w:color="D9D9D9" w:themeColor="background1" w:themeShade="D9"/>
                    <w:right w:val="single" w:sz="4" w:space="0" w:color="D9D9D9" w:themeColor="background1" w:themeShade="D9"/>
                  </w:tcBorders>
                  <w:shd w:val="solid" w:color="D9D9D9" w:themeColor="background1" w:themeShade="D9" w:fill="D9D9D9" w:themeFill="background1" w:themeFillShade="D9"/>
                  <w:noWrap/>
                  <w:vAlign w:val="center"/>
                </w:tcPr>
                <w:p w14:paraId="0AB7BE30" w14:textId="77777777" w:rsidR="00F84235" w:rsidRPr="002C50E2" w:rsidRDefault="00F84235" w:rsidP="00F84235">
                  <w:pPr>
                    <w:pStyle w:val="ekvlinie"/>
                  </w:pPr>
                </w:p>
              </w:tc>
            </w:tr>
          </w:tbl>
          <w:p w14:paraId="3BF3A057" w14:textId="77777777" w:rsidR="00B915D3" w:rsidRDefault="00B915D3" w:rsidP="00F24487"/>
        </w:tc>
      </w:tr>
      <w:bookmarkEnd w:id="6"/>
    </w:tbl>
    <w:p w14:paraId="6AB110D5" w14:textId="75DF30D4" w:rsidR="007E142C" w:rsidRPr="007E142C" w:rsidRDefault="007E142C" w:rsidP="007E142C">
      <w:pPr>
        <w:spacing w:line="240" w:lineRule="auto"/>
        <w:rPr>
          <w:sz w:val="2"/>
          <w:szCs w:val="2"/>
        </w:rPr>
      </w:pPr>
    </w:p>
    <w:sectPr w:rsidR="007E142C" w:rsidRPr="007E142C" w:rsidSect="008D5A1A">
      <w:footerReference w:type="default" r:id="rId18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D4A356" w14:textId="77777777" w:rsidR="000468B6" w:rsidRDefault="000468B6" w:rsidP="003C599D">
      <w:pPr>
        <w:spacing w:line="240" w:lineRule="auto"/>
      </w:pPr>
      <w:r>
        <w:separator/>
      </w:r>
    </w:p>
  </w:endnote>
  <w:endnote w:type="continuationSeparator" w:id="0">
    <w:p w14:paraId="6C47DA69" w14:textId="77777777" w:rsidR="000468B6" w:rsidRDefault="000468B6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73D42258" w14:textId="77777777" w:rsidTr="006B2D23">
      <w:trPr>
        <w:trHeight w:hRule="exact" w:val="680"/>
      </w:trPr>
      <w:tc>
        <w:tcPr>
          <w:tcW w:w="1131" w:type="dxa"/>
          <w:noWrap/>
        </w:tcPr>
        <w:p w14:paraId="72E6B111" w14:textId="77777777"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05D14EF4" wp14:editId="49CE953F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1723C081" w14:textId="62ADA6B2" w:rsidR="00193A18" w:rsidRDefault="00193A18" w:rsidP="00370A70">
          <w:pPr>
            <w:pStyle w:val="ekvpagina"/>
          </w:pPr>
          <w:r w:rsidRPr="00913892">
            <w:t>© Ernst Klett Verlag GmbH, Stuttgart 20</w:t>
          </w:r>
          <w:r w:rsidR="003A36A3">
            <w:t>2</w:t>
          </w:r>
          <w:r w:rsidR="003C1370">
            <w:t>3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14:paraId="09876335" w14:textId="35AA4F7D" w:rsidR="00F8247C" w:rsidRPr="00F8247C" w:rsidRDefault="00F8247C" w:rsidP="003A36A3">
          <w:pPr>
            <w:pStyle w:val="ekvpagina"/>
            <w:ind w:left="0"/>
            <w:rPr>
              <w:rStyle w:val="ekvfett"/>
            </w:rPr>
          </w:pPr>
        </w:p>
      </w:tc>
      <w:tc>
        <w:tcPr>
          <w:tcW w:w="5823" w:type="dxa"/>
          <w:noWrap/>
        </w:tcPr>
        <w:p w14:paraId="29F5A912" w14:textId="5DE6E13B" w:rsidR="00193A18" w:rsidRPr="00005AE2" w:rsidRDefault="003A36A3" w:rsidP="00005AE2">
          <w:pPr>
            <w:pStyle w:val="ekvquelle"/>
          </w:pPr>
          <w:r w:rsidRPr="003A36A3">
            <w:rPr>
              <w:b/>
              <w:bCs/>
            </w:rPr>
            <w:t>Abbildungen</w:t>
          </w:r>
          <w:r w:rsidR="00193A18" w:rsidRPr="00005AE2">
            <w:t>:</w:t>
          </w:r>
          <w:r w:rsidR="00F8247C">
            <w:t xml:space="preserve"> </w:t>
          </w:r>
          <w:r w:rsidR="00BC2E4D">
            <w:t>Hendrik Kranenberg, Drolshagen</w:t>
          </w:r>
        </w:p>
        <w:p w14:paraId="5063CF96" w14:textId="4DBA016E" w:rsidR="00193A18" w:rsidRPr="00025140" w:rsidRDefault="003A36A3" w:rsidP="00005AE2">
          <w:pPr>
            <w:pStyle w:val="ekvquelle"/>
          </w:pPr>
          <w:r w:rsidRPr="003A36A3">
            <w:rPr>
              <w:b/>
              <w:bCs/>
            </w:rPr>
            <w:t>Text</w:t>
          </w:r>
          <w:r w:rsidR="00F8247C">
            <w:t xml:space="preserve">: </w:t>
          </w:r>
          <w:r>
            <w:t>Redaktion GSV</w:t>
          </w:r>
        </w:p>
      </w:tc>
      <w:tc>
        <w:tcPr>
          <w:tcW w:w="397" w:type="dxa"/>
        </w:tcPr>
        <w:p w14:paraId="201F823D" w14:textId="77777777" w:rsidR="00193A18" w:rsidRPr="00913892" w:rsidRDefault="00193A18" w:rsidP="00913892">
          <w:pPr>
            <w:pStyle w:val="ekvpagina"/>
          </w:pPr>
        </w:p>
      </w:tc>
    </w:tr>
  </w:tbl>
  <w:p w14:paraId="2C366F0C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78E4E9" w14:textId="77777777" w:rsidR="000468B6" w:rsidRDefault="000468B6" w:rsidP="003C599D">
      <w:pPr>
        <w:spacing w:line="240" w:lineRule="auto"/>
      </w:pPr>
      <w:r>
        <w:separator/>
      </w:r>
    </w:p>
  </w:footnote>
  <w:footnote w:type="continuationSeparator" w:id="0">
    <w:p w14:paraId="7973F4D0" w14:textId="77777777" w:rsidR="000468B6" w:rsidRDefault="000468B6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5A5E"/>
    <w:rsid w:val="000040E2"/>
    <w:rsid w:val="00005A5E"/>
    <w:rsid w:val="00005AE2"/>
    <w:rsid w:val="000101D7"/>
    <w:rsid w:val="0001224A"/>
    <w:rsid w:val="00017D13"/>
    <w:rsid w:val="00020440"/>
    <w:rsid w:val="000206B8"/>
    <w:rsid w:val="00023DA2"/>
    <w:rsid w:val="00025140"/>
    <w:rsid w:val="00035074"/>
    <w:rsid w:val="00037566"/>
    <w:rsid w:val="00043523"/>
    <w:rsid w:val="000468B6"/>
    <w:rsid w:val="000523D4"/>
    <w:rsid w:val="00052D80"/>
    <w:rsid w:val="00054678"/>
    <w:rsid w:val="00054A93"/>
    <w:rsid w:val="00056587"/>
    <w:rsid w:val="000568D5"/>
    <w:rsid w:val="0006258C"/>
    <w:rsid w:val="00062D31"/>
    <w:rsid w:val="000658D2"/>
    <w:rsid w:val="000670AC"/>
    <w:rsid w:val="0007231B"/>
    <w:rsid w:val="00073C70"/>
    <w:rsid w:val="00077DAF"/>
    <w:rsid w:val="000812E6"/>
    <w:rsid w:val="0008320C"/>
    <w:rsid w:val="000832B9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0839"/>
    <w:rsid w:val="000E343E"/>
    <w:rsid w:val="000E5653"/>
    <w:rsid w:val="000F21E8"/>
    <w:rsid w:val="000F7910"/>
    <w:rsid w:val="00103057"/>
    <w:rsid w:val="00103283"/>
    <w:rsid w:val="00106877"/>
    <w:rsid w:val="00107D77"/>
    <w:rsid w:val="00124062"/>
    <w:rsid w:val="00127C41"/>
    <w:rsid w:val="0013113E"/>
    <w:rsid w:val="00131417"/>
    <w:rsid w:val="00136318"/>
    <w:rsid w:val="001524C9"/>
    <w:rsid w:val="00153B1C"/>
    <w:rsid w:val="00153C26"/>
    <w:rsid w:val="001641FA"/>
    <w:rsid w:val="0016475A"/>
    <w:rsid w:val="00165ECC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A701A"/>
    <w:rsid w:val="001C2001"/>
    <w:rsid w:val="001C3792"/>
    <w:rsid w:val="001D2674"/>
    <w:rsid w:val="001D39FD"/>
    <w:rsid w:val="001D4886"/>
    <w:rsid w:val="001E07BA"/>
    <w:rsid w:val="001E485B"/>
    <w:rsid w:val="001F15DA"/>
    <w:rsid w:val="001F1E3D"/>
    <w:rsid w:val="001F4F75"/>
    <w:rsid w:val="001F53F1"/>
    <w:rsid w:val="0020055A"/>
    <w:rsid w:val="00200945"/>
    <w:rsid w:val="00201AA1"/>
    <w:rsid w:val="00205239"/>
    <w:rsid w:val="00216D91"/>
    <w:rsid w:val="002240EA"/>
    <w:rsid w:val="002266E8"/>
    <w:rsid w:val="002277D2"/>
    <w:rsid w:val="002301FF"/>
    <w:rsid w:val="00232213"/>
    <w:rsid w:val="00246F77"/>
    <w:rsid w:val="002527A5"/>
    <w:rsid w:val="00255466"/>
    <w:rsid w:val="00255FE3"/>
    <w:rsid w:val="00261D9E"/>
    <w:rsid w:val="002644C3"/>
    <w:rsid w:val="0026581E"/>
    <w:rsid w:val="00271367"/>
    <w:rsid w:val="0028107C"/>
    <w:rsid w:val="002829CD"/>
    <w:rsid w:val="00287B24"/>
    <w:rsid w:val="00287DC0"/>
    <w:rsid w:val="002A25AE"/>
    <w:rsid w:val="002B33E7"/>
    <w:rsid w:val="002B3DF1"/>
    <w:rsid w:val="002B64EA"/>
    <w:rsid w:val="002C50E2"/>
    <w:rsid w:val="002D2A82"/>
    <w:rsid w:val="002D41F4"/>
    <w:rsid w:val="002D7B0C"/>
    <w:rsid w:val="002D7B42"/>
    <w:rsid w:val="002E023D"/>
    <w:rsid w:val="002E163A"/>
    <w:rsid w:val="002E7FEA"/>
    <w:rsid w:val="002F1328"/>
    <w:rsid w:val="0030029C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54DBA"/>
    <w:rsid w:val="00362B02"/>
    <w:rsid w:val="0036404C"/>
    <w:rsid w:val="00370A70"/>
    <w:rsid w:val="00372B55"/>
    <w:rsid w:val="00376A0A"/>
    <w:rsid w:val="0038356B"/>
    <w:rsid w:val="00384305"/>
    <w:rsid w:val="0039268F"/>
    <w:rsid w:val="00392F9B"/>
    <w:rsid w:val="003945FF"/>
    <w:rsid w:val="0039465E"/>
    <w:rsid w:val="003973E4"/>
    <w:rsid w:val="003A1A19"/>
    <w:rsid w:val="003A36A3"/>
    <w:rsid w:val="003A5B0C"/>
    <w:rsid w:val="003B59CC"/>
    <w:rsid w:val="003C1370"/>
    <w:rsid w:val="003C2407"/>
    <w:rsid w:val="003C39DC"/>
    <w:rsid w:val="003C599D"/>
    <w:rsid w:val="003C77BC"/>
    <w:rsid w:val="003D70F5"/>
    <w:rsid w:val="003E21AC"/>
    <w:rsid w:val="003E6330"/>
    <w:rsid w:val="003F362F"/>
    <w:rsid w:val="003F640D"/>
    <w:rsid w:val="00405D0B"/>
    <w:rsid w:val="00411B18"/>
    <w:rsid w:val="00414457"/>
    <w:rsid w:val="00415632"/>
    <w:rsid w:val="0042107E"/>
    <w:rsid w:val="00424375"/>
    <w:rsid w:val="004341AE"/>
    <w:rsid w:val="00436C24"/>
    <w:rsid w:val="004372DD"/>
    <w:rsid w:val="0044079F"/>
    <w:rsid w:val="00441088"/>
    <w:rsid w:val="00441724"/>
    <w:rsid w:val="00451CC2"/>
    <w:rsid w:val="00454148"/>
    <w:rsid w:val="004621B3"/>
    <w:rsid w:val="00463121"/>
    <w:rsid w:val="0047471A"/>
    <w:rsid w:val="004763D2"/>
    <w:rsid w:val="00483A7A"/>
    <w:rsid w:val="00483D65"/>
    <w:rsid w:val="00486B3D"/>
    <w:rsid w:val="00490692"/>
    <w:rsid w:val="004925F2"/>
    <w:rsid w:val="004A66C3"/>
    <w:rsid w:val="004A66CF"/>
    <w:rsid w:val="004B4520"/>
    <w:rsid w:val="00501528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0FFE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4F88"/>
    <w:rsid w:val="0059165D"/>
    <w:rsid w:val="00597506"/>
    <w:rsid w:val="00597E2F"/>
    <w:rsid w:val="005A5E71"/>
    <w:rsid w:val="005A6D94"/>
    <w:rsid w:val="005B3E17"/>
    <w:rsid w:val="005B588B"/>
    <w:rsid w:val="005C047C"/>
    <w:rsid w:val="005C0FBD"/>
    <w:rsid w:val="005D367A"/>
    <w:rsid w:val="005D3E99"/>
    <w:rsid w:val="005E15AC"/>
    <w:rsid w:val="005F2AB3"/>
    <w:rsid w:val="005F3914"/>
    <w:rsid w:val="005F439D"/>
    <w:rsid w:val="0060019A"/>
    <w:rsid w:val="00603AD5"/>
    <w:rsid w:val="006201CB"/>
    <w:rsid w:val="00622F6B"/>
    <w:rsid w:val="00627765"/>
    <w:rsid w:val="0064692C"/>
    <w:rsid w:val="00653F68"/>
    <w:rsid w:val="0066217C"/>
    <w:rsid w:val="0066479D"/>
    <w:rsid w:val="006802C4"/>
    <w:rsid w:val="006816BC"/>
    <w:rsid w:val="0068429A"/>
    <w:rsid w:val="00685C71"/>
    <w:rsid w:val="00685FDD"/>
    <w:rsid w:val="00687BAD"/>
    <w:rsid w:val="00693676"/>
    <w:rsid w:val="00695168"/>
    <w:rsid w:val="006A3BA7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235E"/>
    <w:rsid w:val="006F0D3C"/>
    <w:rsid w:val="006F2EDC"/>
    <w:rsid w:val="00701548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4553"/>
    <w:rsid w:val="0074375B"/>
    <w:rsid w:val="00744D97"/>
    <w:rsid w:val="00745BC6"/>
    <w:rsid w:val="007507F9"/>
    <w:rsid w:val="00751B0E"/>
    <w:rsid w:val="00752795"/>
    <w:rsid w:val="00760C41"/>
    <w:rsid w:val="00766405"/>
    <w:rsid w:val="0076691A"/>
    <w:rsid w:val="0076742C"/>
    <w:rsid w:val="007715D8"/>
    <w:rsid w:val="00772DA9"/>
    <w:rsid w:val="00782506"/>
    <w:rsid w:val="00787700"/>
    <w:rsid w:val="00794C12"/>
    <w:rsid w:val="0079636A"/>
    <w:rsid w:val="007A2F5A"/>
    <w:rsid w:val="007A5AA1"/>
    <w:rsid w:val="007B656B"/>
    <w:rsid w:val="007B7D0B"/>
    <w:rsid w:val="007D186F"/>
    <w:rsid w:val="007E026B"/>
    <w:rsid w:val="007E142C"/>
    <w:rsid w:val="007E4DDC"/>
    <w:rsid w:val="007E5E71"/>
    <w:rsid w:val="007E68A0"/>
    <w:rsid w:val="00802E02"/>
    <w:rsid w:val="00805C65"/>
    <w:rsid w:val="00812D4E"/>
    <w:rsid w:val="00814B74"/>
    <w:rsid w:val="00816953"/>
    <w:rsid w:val="0082136B"/>
    <w:rsid w:val="00826DDD"/>
    <w:rsid w:val="008273B7"/>
    <w:rsid w:val="008277EF"/>
    <w:rsid w:val="008306D5"/>
    <w:rsid w:val="00833C80"/>
    <w:rsid w:val="008443FA"/>
    <w:rsid w:val="00844602"/>
    <w:rsid w:val="00844748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C85"/>
    <w:rsid w:val="00874376"/>
    <w:rsid w:val="00882053"/>
    <w:rsid w:val="00891508"/>
    <w:rsid w:val="0089395C"/>
    <w:rsid w:val="008942A2"/>
    <w:rsid w:val="00894390"/>
    <w:rsid w:val="0089534A"/>
    <w:rsid w:val="008A0923"/>
    <w:rsid w:val="008A0F4C"/>
    <w:rsid w:val="008A18AF"/>
    <w:rsid w:val="008A529C"/>
    <w:rsid w:val="008B446A"/>
    <w:rsid w:val="008B5E47"/>
    <w:rsid w:val="008C0880"/>
    <w:rsid w:val="008C27FD"/>
    <w:rsid w:val="008C672C"/>
    <w:rsid w:val="008D3CE0"/>
    <w:rsid w:val="008D46C7"/>
    <w:rsid w:val="008D5A1A"/>
    <w:rsid w:val="008D7FDC"/>
    <w:rsid w:val="008E4B7A"/>
    <w:rsid w:val="008E6248"/>
    <w:rsid w:val="008F6EDE"/>
    <w:rsid w:val="00902002"/>
    <w:rsid w:val="00902CEB"/>
    <w:rsid w:val="00905BCF"/>
    <w:rsid w:val="009064C0"/>
    <w:rsid w:val="00907EC2"/>
    <w:rsid w:val="00912A0A"/>
    <w:rsid w:val="00913598"/>
    <w:rsid w:val="00913892"/>
    <w:rsid w:val="009215E3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56A1"/>
    <w:rsid w:val="009915B2"/>
    <w:rsid w:val="00992275"/>
    <w:rsid w:val="00992B92"/>
    <w:rsid w:val="009A056D"/>
    <w:rsid w:val="009A17FC"/>
    <w:rsid w:val="009A50D4"/>
    <w:rsid w:val="009A7614"/>
    <w:rsid w:val="009B5854"/>
    <w:rsid w:val="009B7E8B"/>
    <w:rsid w:val="009C26DF"/>
    <w:rsid w:val="009C2A7B"/>
    <w:rsid w:val="009C3C75"/>
    <w:rsid w:val="009C5BF4"/>
    <w:rsid w:val="009D184B"/>
    <w:rsid w:val="009E17E1"/>
    <w:rsid w:val="009E45C5"/>
    <w:rsid w:val="009E47B1"/>
    <w:rsid w:val="009F003E"/>
    <w:rsid w:val="009F0109"/>
    <w:rsid w:val="009F1185"/>
    <w:rsid w:val="009F1F9F"/>
    <w:rsid w:val="00A01AD0"/>
    <w:rsid w:val="00A024FF"/>
    <w:rsid w:val="00A05E18"/>
    <w:rsid w:val="00A06EFE"/>
    <w:rsid w:val="00A112B7"/>
    <w:rsid w:val="00A170E5"/>
    <w:rsid w:val="00A2146F"/>
    <w:rsid w:val="00A23E76"/>
    <w:rsid w:val="00A26B32"/>
    <w:rsid w:val="00A27593"/>
    <w:rsid w:val="00A31A0E"/>
    <w:rsid w:val="00A35787"/>
    <w:rsid w:val="00A370D6"/>
    <w:rsid w:val="00A41DA3"/>
    <w:rsid w:val="00A43B4C"/>
    <w:rsid w:val="00A478DC"/>
    <w:rsid w:val="00A701AF"/>
    <w:rsid w:val="00A75504"/>
    <w:rsid w:val="00A8687B"/>
    <w:rsid w:val="00A92B79"/>
    <w:rsid w:val="00A9695B"/>
    <w:rsid w:val="00A975EA"/>
    <w:rsid w:val="00AA2D66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7B89"/>
    <w:rsid w:val="00AD04E1"/>
    <w:rsid w:val="00AD2E3F"/>
    <w:rsid w:val="00AD4D22"/>
    <w:rsid w:val="00AE65F6"/>
    <w:rsid w:val="00AE6684"/>
    <w:rsid w:val="00AF053E"/>
    <w:rsid w:val="00B022FE"/>
    <w:rsid w:val="00B039E8"/>
    <w:rsid w:val="00B112CF"/>
    <w:rsid w:val="00B14B45"/>
    <w:rsid w:val="00B155E8"/>
    <w:rsid w:val="00B15F75"/>
    <w:rsid w:val="00B2194E"/>
    <w:rsid w:val="00B22DF2"/>
    <w:rsid w:val="00B31F29"/>
    <w:rsid w:val="00B32DAF"/>
    <w:rsid w:val="00B37E68"/>
    <w:rsid w:val="00B468CC"/>
    <w:rsid w:val="00B54655"/>
    <w:rsid w:val="00B54814"/>
    <w:rsid w:val="00B6045F"/>
    <w:rsid w:val="00B65ABF"/>
    <w:rsid w:val="00B661D9"/>
    <w:rsid w:val="00B7242A"/>
    <w:rsid w:val="00B73B76"/>
    <w:rsid w:val="00B82B4E"/>
    <w:rsid w:val="00B8420E"/>
    <w:rsid w:val="00B84691"/>
    <w:rsid w:val="00B86605"/>
    <w:rsid w:val="00B90BF3"/>
    <w:rsid w:val="00B90CE1"/>
    <w:rsid w:val="00B915D3"/>
    <w:rsid w:val="00BA1A23"/>
    <w:rsid w:val="00BB7A52"/>
    <w:rsid w:val="00BB7D77"/>
    <w:rsid w:val="00BC2CD2"/>
    <w:rsid w:val="00BC2E4D"/>
    <w:rsid w:val="00BC6483"/>
    <w:rsid w:val="00BC69E3"/>
    <w:rsid w:val="00BC7335"/>
    <w:rsid w:val="00BD542D"/>
    <w:rsid w:val="00BD6E66"/>
    <w:rsid w:val="00BD7729"/>
    <w:rsid w:val="00BE1620"/>
    <w:rsid w:val="00BE1962"/>
    <w:rsid w:val="00BE4821"/>
    <w:rsid w:val="00BF17F2"/>
    <w:rsid w:val="00C00404"/>
    <w:rsid w:val="00C07C87"/>
    <w:rsid w:val="00C172AE"/>
    <w:rsid w:val="00C226FA"/>
    <w:rsid w:val="00C24816"/>
    <w:rsid w:val="00C343F5"/>
    <w:rsid w:val="00C40555"/>
    <w:rsid w:val="00C40D51"/>
    <w:rsid w:val="00C429A6"/>
    <w:rsid w:val="00C504F8"/>
    <w:rsid w:val="00C52A99"/>
    <w:rsid w:val="00C727B3"/>
    <w:rsid w:val="00C72BA2"/>
    <w:rsid w:val="00C842ED"/>
    <w:rsid w:val="00C84E4C"/>
    <w:rsid w:val="00C87044"/>
    <w:rsid w:val="00C94D17"/>
    <w:rsid w:val="00CA2007"/>
    <w:rsid w:val="00CA5A56"/>
    <w:rsid w:val="00CB27C6"/>
    <w:rsid w:val="00CB463B"/>
    <w:rsid w:val="00CB5B82"/>
    <w:rsid w:val="00CB782D"/>
    <w:rsid w:val="00CC54E0"/>
    <w:rsid w:val="00CC65A8"/>
    <w:rsid w:val="00CD6369"/>
    <w:rsid w:val="00CD6FE3"/>
    <w:rsid w:val="00CD7D9F"/>
    <w:rsid w:val="00CE22D7"/>
    <w:rsid w:val="00CE2A37"/>
    <w:rsid w:val="00CF2E1A"/>
    <w:rsid w:val="00CF715C"/>
    <w:rsid w:val="00D022EC"/>
    <w:rsid w:val="00D05217"/>
    <w:rsid w:val="00D06182"/>
    <w:rsid w:val="00D12661"/>
    <w:rsid w:val="00D1582D"/>
    <w:rsid w:val="00D2569D"/>
    <w:rsid w:val="00D267BD"/>
    <w:rsid w:val="00D3427F"/>
    <w:rsid w:val="00D36857"/>
    <w:rsid w:val="00D559DE"/>
    <w:rsid w:val="00D56FEB"/>
    <w:rsid w:val="00D61A7E"/>
    <w:rsid w:val="00D61DD0"/>
    <w:rsid w:val="00D62096"/>
    <w:rsid w:val="00D627E5"/>
    <w:rsid w:val="00D66E63"/>
    <w:rsid w:val="00D71365"/>
    <w:rsid w:val="00D72157"/>
    <w:rsid w:val="00D725A8"/>
    <w:rsid w:val="00D74E3E"/>
    <w:rsid w:val="00D77D4C"/>
    <w:rsid w:val="00D830E8"/>
    <w:rsid w:val="00D85BEE"/>
    <w:rsid w:val="00D86A30"/>
    <w:rsid w:val="00D87F0E"/>
    <w:rsid w:val="00D90266"/>
    <w:rsid w:val="00D92EAD"/>
    <w:rsid w:val="00D94CC2"/>
    <w:rsid w:val="00DA1633"/>
    <w:rsid w:val="00DA29C3"/>
    <w:rsid w:val="00DA7AA4"/>
    <w:rsid w:val="00DB0557"/>
    <w:rsid w:val="00DB19FD"/>
    <w:rsid w:val="00DB2C80"/>
    <w:rsid w:val="00DC2340"/>
    <w:rsid w:val="00DC30DA"/>
    <w:rsid w:val="00DC4F7B"/>
    <w:rsid w:val="00DC5620"/>
    <w:rsid w:val="00DD47BB"/>
    <w:rsid w:val="00DE287B"/>
    <w:rsid w:val="00DE755C"/>
    <w:rsid w:val="00DF129D"/>
    <w:rsid w:val="00DF1CC3"/>
    <w:rsid w:val="00DF4371"/>
    <w:rsid w:val="00DF625F"/>
    <w:rsid w:val="00DF74DB"/>
    <w:rsid w:val="00E01841"/>
    <w:rsid w:val="00E126C1"/>
    <w:rsid w:val="00E21473"/>
    <w:rsid w:val="00E22935"/>
    <w:rsid w:val="00E22C67"/>
    <w:rsid w:val="00E34F46"/>
    <w:rsid w:val="00E375D2"/>
    <w:rsid w:val="00E43E04"/>
    <w:rsid w:val="00E50799"/>
    <w:rsid w:val="00E63251"/>
    <w:rsid w:val="00E70C40"/>
    <w:rsid w:val="00E710C7"/>
    <w:rsid w:val="00E725F9"/>
    <w:rsid w:val="00E77E7F"/>
    <w:rsid w:val="00E95ED3"/>
    <w:rsid w:val="00EA7542"/>
    <w:rsid w:val="00EB0491"/>
    <w:rsid w:val="00EB4C5B"/>
    <w:rsid w:val="00EB7DDA"/>
    <w:rsid w:val="00EC1621"/>
    <w:rsid w:val="00EC662E"/>
    <w:rsid w:val="00EC6804"/>
    <w:rsid w:val="00ED1F6B"/>
    <w:rsid w:val="00ED5019"/>
    <w:rsid w:val="00EE049D"/>
    <w:rsid w:val="00EE25BE"/>
    <w:rsid w:val="00EE2721"/>
    <w:rsid w:val="00EE2A0B"/>
    <w:rsid w:val="00EF6029"/>
    <w:rsid w:val="00F022FD"/>
    <w:rsid w:val="00F06E49"/>
    <w:rsid w:val="00F15E58"/>
    <w:rsid w:val="00F16DA0"/>
    <w:rsid w:val="00F23554"/>
    <w:rsid w:val="00F241DA"/>
    <w:rsid w:val="00F24740"/>
    <w:rsid w:val="00F258A3"/>
    <w:rsid w:val="00F30571"/>
    <w:rsid w:val="00F335CB"/>
    <w:rsid w:val="00F35DB1"/>
    <w:rsid w:val="00F36D0F"/>
    <w:rsid w:val="00F4144F"/>
    <w:rsid w:val="00F42294"/>
    <w:rsid w:val="00F42F7B"/>
    <w:rsid w:val="00F459EB"/>
    <w:rsid w:val="00F46E55"/>
    <w:rsid w:val="00F50B63"/>
    <w:rsid w:val="00F52C9C"/>
    <w:rsid w:val="00F61FCB"/>
    <w:rsid w:val="00F6336A"/>
    <w:rsid w:val="00F72065"/>
    <w:rsid w:val="00F81CDB"/>
    <w:rsid w:val="00F8247C"/>
    <w:rsid w:val="00F84235"/>
    <w:rsid w:val="00F84284"/>
    <w:rsid w:val="00F849BE"/>
    <w:rsid w:val="00F94A4B"/>
    <w:rsid w:val="00F94FAE"/>
    <w:rsid w:val="00F97AD4"/>
    <w:rsid w:val="00FB0917"/>
    <w:rsid w:val="00FB3BCE"/>
    <w:rsid w:val="00FB59FB"/>
    <w:rsid w:val="00FB72A0"/>
    <w:rsid w:val="00FC35C5"/>
    <w:rsid w:val="00FC7DBF"/>
    <w:rsid w:val="00FE4FE6"/>
    <w:rsid w:val="00FF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FE4C1A"/>
  <w15:chartTrackingRefBased/>
  <w15:docId w15:val="{6BEA4428-8A39-4357-8242-684F96FF1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CD7D9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99"/>
    <w:semiHidden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iPriority w:val="99"/>
    <w:semiHidden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2E7FEA"/>
    <w:pPr>
      <w:tabs>
        <w:tab w:val="left" w:pos="9327"/>
      </w:tabs>
      <w:spacing w:line="566" w:lineRule="exact"/>
    </w:pPr>
    <w:rPr>
      <w:sz w:val="25"/>
    </w:r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B54814"/>
    <w:rPr>
      <w:rFonts w:ascii="Times New Roman" w:hAnsi="Times New Roman"/>
      <w:i/>
      <w:color w:val="000000" w:themeColor="text1"/>
      <w:sz w:val="24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B54814"/>
    <w:rPr>
      <w:rFonts w:ascii="Times New Roman" w:hAnsi="Times New Roman"/>
      <w:i/>
      <w:color w:val="000000" w:themeColor="text1"/>
      <w:sz w:val="24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ED1F6B"/>
    <w:rPr>
      <w:rFonts w:ascii="Times New Roman" w:hAnsi="Times New Roman"/>
      <w:i/>
      <w:color w:val="FFFFFF" w:themeColor="background1"/>
      <w:sz w:val="24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table" w:customStyle="1" w:styleId="Tabellenraster1">
    <w:name w:val="Tabellenraster1"/>
    <w:basedOn w:val="NormaleTabelle"/>
    <w:next w:val="Tabellenraster"/>
    <w:uiPriority w:val="39"/>
    <w:rsid w:val="00540F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50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49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5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35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solidFill>
            <a:schemeClr val="tx1"/>
          </a:solidFill>
        </a:ln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/>
  <cp:revision>30</cp:revision>
  <cp:lastPrinted>2018-06-18T06:48:00Z</cp:lastPrinted>
  <dcterms:created xsi:type="dcterms:W3CDTF">2018-01-18T15:20:00Z</dcterms:created>
  <dcterms:modified xsi:type="dcterms:W3CDTF">2022-12-15T14:43:00Z</dcterms:modified>
</cp:coreProperties>
</file>