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35D95D05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5F432F88" w14:textId="2AD90EAC" w:rsidR="00FB59FB" w:rsidRPr="00E9612C" w:rsidRDefault="00FB59FB" w:rsidP="00362B02">
            <w:pPr>
              <w:pageBreakBefore/>
              <w:rPr>
                <w:color w:val="FF0000"/>
                <w:sz w:val="20"/>
                <w:szCs w:val="18"/>
              </w:rPr>
            </w:pPr>
          </w:p>
        </w:tc>
        <w:tc>
          <w:tcPr>
            <w:tcW w:w="4186" w:type="dxa"/>
            <w:noWrap/>
            <w:vAlign w:val="bottom"/>
          </w:tcPr>
          <w:p w14:paraId="2F836360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5E883416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2A432482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CDC5402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5B8FC730" w14:textId="66022009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E9612C">
              <w:t>2</w:t>
            </w:r>
            <w:r w:rsidR="009E2D19">
              <w:t>5</w:t>
            </w:r>
          </w:p>
        </w:tc>
      </w:tr>
      <w:tr w:rsidR="00BF17F2" w:rsidRPr="00BF17F2" w14:paraId="482C9550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6ED267D3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18E5EFC8" w14:textId="77777777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495F8B2B" w14:textId="77777777" w:rsidR="00E9612C" w:rsidRPr="00287B24" w:rsidRDefault="00E9612C" w:rsidP="00E9612C">
      <w:pPr>
        <w:pStyle w:val="ekvpicto"/>
        <w:framePr w:wrap="around"/>
      </w:pPr>
      <w:bookmarkStart w:id="0" w:name="bmStart"/>
      <w:bookmarkEnd w:id="0"/>
      <w:r>
        <w:rPr>
          <w:lang w:eastAsia="de-DE"/>
        </w:rPr>
        <w:drawing>
          <wp:inline distT="0" distB="0" distL="0" distR="0" wp14:anchorId="716AD612" wp14:editId="2AA36E7F">
            <wp:extent cx="285115" cy="288290"/>
            <wp:effectExtent l="0" t="0" r="635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c_ableite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8E6BE" w14:textId="14F6E0C2" w:rsidR="00CD7D9F" w:rsidRDefault="00E9612C" w:rsidP="009A38AA">
      <w:pPr>
        <w:pStyle w:val="ekvue1arial"/>
      </w:pPr>
      <w:r>
        <w:t>Ableiten (</w:t>
      </w:r>
      <w:r w:rsidR="009E2D19">
        <w:t>2</w:t>
      </w:r>
      <w:r>
        <w:t>)</w:t>
      </w:r>
    </w:p>
    <w:p w14:paraId="6068E834" w14:textId="77777777" w:rsidR="009A38AA" w:rsidRDefault="009A38AA" w:rsidP="00005AE2"/>
    <w:p w14:paraId="33A1035C" w14:textId="77777777" w:rsidR="009A38AA" w:rsidRPr="00D3427F" w:rsidRDefault="009A38AA" w:rsidP="009A38AA">
      <w:pPr>
        <w:pStyle w:val="ekvnummerierung"/>
        <w:framePr w:wrap="around"/>
      </w:pPr>
      <w:r>
        <w:t>1</w:t>
      </w:r>
    </w:p>
    <w:p w14:paraId="430AAC8D" w14:textId="77777777" w:rsidR="009A38AA" w:rsidRPr="00287B24" w:rsidRDefault="009A38AA" w:rsidP="009A38AA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EB32A2D" wp14:editId="0A65C8A8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A65AF" w14:textId="69E0E308" w:rsidR="00B541BC" w:rsidRDefault="009A38AA" w:rsidP="00005AE2">
      <w:r>
        <w:t xml:space="preserve">Verbinde die </w:t>
      </w:r>
      <w:r w:rsidRPr="00DA1EDF">
        <w:rPr>
          <w:b/>
          <w:bCs/>
        </w:rPr>
        <w:t>verwandten Wörter</w:t>
      </w:r>
      <w:r>
        <w:t>.</w:t>
      </w:r>
    </w:p>
    <w:p w14:paraId="66B32E4F" w14:textId="11809082" w:rsidR="00331EC5" w:rsidRDefault="00DA1EDF" w:rsidP="00331EC5">
      <w:r>
        <w:t xml:space="preserve">Setze </w:t>
      </w:r>
      <w:r>
        <w:rPr>
          <w:b/>
        </w:rPr>
        <w:t>ä</w:t>
      </w:r>
      <w:r w:rsidR="009E2D19">
        <w:rPr>
          <w:b/>
        </w:rPr>
        <w:t>u</w:t>
      </w:r>
      <w:r>
        <w:rPr>
          <w:b/>
        </w:rPr>
        <w:t xml:space="preserve"> </w:t>
      </w:r>
      <w:r>
        <w:t xml:space="preserve">oder </w:t>
      </w:r>
      <w:r>
        <w:rPr>
          <w:b/>
        </w:rPr>
        <w:t>e</w:t>
      </w:r>
      <w:r w:rsidR="009E2D19">
        <w:rPr>
          <w:b/>
        </w:rPr>
        <w:t>u</w:t>
      </w:r>
      <w:r>
        <w:rPr>
          <w:b/>
        </w:rPr>
        <w:t xml:space="preserve"> </w:t>
      </w:r>
      <w:r>
        <w:t>richtig ein und markiere.</w:t>
      </w:r>
    </w:p>
    <w:p w14:paraId="576B907D" w14:textId="58EFF827" w:rsidR="00B541BC" w:rsidRDefault="00424EF1" w:rsidP="00005AE2">
      <w: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6CB9FC4B" wp14:editId="5F83F7B6">
                <wp:simplePos x="0" y="0"/>
                <wp:positionH relativeFrom="column">
                  <wp:posOffset>463095</wp:posOffset>
                </wp:positionH>
                <wp:positionV relativeFrom="paragraph">
                  <wp:posOffset>219976</wp:posOffset>
                </wp:positionV>
                <wp:extent cx="222110" cy="253784"/>
                <wp:effectExtent l="0" t="0" r="6985" b="13335"/>
                <wp:wrapNone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2110" cy="253784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9369AB9" w14:textId="2F2F767E" w:rsidR="00424EF1" w:rsidRPr="00424EF1" w:rsidRDefault="00424EF1" w:rsidP="00424EF1">
                            <w:pPr>
                              <w:spacing w:line="240" w:lineRule="auto"/>
                              <w:rPr>
                                <w:rStyle w:val="ekvhandschrift"/>
                                <w:sz w:val="28"/>
                                <w:szCs w:val="28"/>
                              </w:rPr>
                            </w:pPr>
                            <w:r w:rsidRPr="00424EF1">
                              <w:rPr>
                                <w:rStyle w:val="ekvhandschrift"/>
                                <w:sz w:val="28"/>
                                <w:szCs w:val="28"/>
                                <w:highlight w:val="lightGray"/>
                              </w:rPr>
                              <w:t>äu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B9FC4B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36.45pt;margin-top:17.3pt;width:17.5pt;height:20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" filled="f" stroked="f" strokeweight=".5pt">
                <v:stroke joinstyle="round"/>
                <v:textbox inset="0,0,0,0">
                  <w:txbxContent>
                    <w:p w14:paraId="59369AB9" w14:textId="2F2F767E" w:rsidR="00424EF1" w:rsidRPr="00424EF1" w:rsidRDefault="00424EF1" w:rsidP="00424EF1">
                      <w:pPr>
                        <w:spacing w:line="240" w:lineRule="auto"/>
                        <w:rPr>
                          <w:rStyle w:val="ekvhandschrift"/>
                          <w:sz w:val="28"/>
                          <w:szCs w:val="28"/>
                        </w:rPr>
                      </w:pPr>
                      <w:r w:rsidRPr="00424EF1">
                        <w:rPr>
                          <w:rStyle w:val="ekvhandschrift"/>
                          <w:sz w:val="28"/>
                          <w:szCs w:val="28"/>
                          <w:highlight w:val="lightGray"/>
                        </w:rPr>
                        <w:t>äu</w:t>
                      </w:r>
                    </w:p>
                  </w:txbxContent>
                </v:textbox>
              </v:shape>
            </w:pict>
          </mc:Fallback>
        </mc:AlternateContent>
      </w:r>
      <w:r w:rsidR="00331EC5">
        <w:drawing>
          <wp:anchor distT="0" distB="0" distL="114300" distR="114300" simplePos="0" relativeHeight="251707392" behindDoc="0" locked="0" layoutInCell="1" allowOverlap="1" wp14:anchorId="13646453" wp14:editId="16DC3E36">
            <wp:simplePos x="0" y="0"/>
            <wp:positionH relativeFrom="column">
              <wp:posOffset>4857750</wp:posOffset>
            </wp:positionH>
            <wp:positionV relativeFrom="paragraph">
              <wp:posOffset>259080</wp:posOffset>
            </wp:positionV>
            <wp:extent cx="937260" cy="974725"/>
            <wp:effectExtent l="0" t="0" r="0" b="0"/>
            <wp:wrapNone/>
            <wp:docPr id="1" name="Grafik 1" descr="S503006731_KV090_Kinder_Befragung_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937260" cy="974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1EC5" w:rsidRPr="00331EC5"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B6ACDAA" wp14:editId="4BE1BEE4">
                <wp:simplePos x="0" y="0"/>
                <wp:positionH relativeFrom="page">
                  <wp:posOffset>5095240</wp:posOffset>
                </wp:positionH>
                <wp:positionV relativeFrom="paragraph">
                  <wp:posOffset>1287780</wp:posOffset>
                </wp:positionV>
                <wp:extent cx="1803400" cy="1070610"/>
                <wp:effectExtent l="0" t="209550" r="25400" b="15240"/>
                <wp:wrapNone/>
                <wp:docPr id="53" name="Abgerundete rechteckige Legend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1070610"/>
                        </a:xfrm>
                        <a:prstGeom prst="wedgeRoundRectCallout">
                          <a:avLst>
                            <a:gd name="adj1" fmla="val -1434"/>
                            <a:gd name="adj2" fmla="val -67952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C1585E" w14:textId="77777777" w:rsidR="00331EC5" w:rsidRDefault="00331EC5" w:rsidP="00331EC5">
                            <w:pPr>
                              <w:pStyle w:val="ekvsprechblase"/>
                            </w:pPr>
                            <w:r>
                              <w:t xml:space="preserve">Zu </w:t>
                            </w:r>
                            <w:r w:rsidRPr="00753440">
                              <w:rPr>
                                <w:b/>
                              </w:rPr>
                              <w:t>drei</w:t>
                            </w:r>
                            <w:r>
                              <w:t xml:space="preserve"> Lückenwörtern </w:t>
                            </w:r>
                          </w:p>
                          <w:p w14:paraId="22680C7B" w14:textId="77777777" w:rsidR="00331EC5" w:rsidRDefault="00331EC5" w:rsidP="00331EC5">
                            <w:pPr>
                              <w:pStyle w:val="ekvsprechblase"/>
                            </w:pPr>
                            <w:r>
                              <w:t>findest du kein verwandtes Wort.</w:t>
                            </w:r>
                          </w:p>
                          <w:p w14:paraId="0CB3879B" w14:textId="1AC24AE4" w:rsidR="00331EC5" w:rsidRPr="00BB7A52" w:rsidRDefault="00331EC5" w:rsidP="00331EC5">
                            <w:pPr>
                              <w:pStyle w:val="ekvsprechblase"/>
                            </w:pPr>
                            <w:r>
                              <w:t xml:space="preserve">Dort musst du ein </w:t>
                            </w:r>
                            <w:r w:rsidRPr="00750242">
                              <w:rPr>
                                <w:rStyle w:val="ekvfett"/>
                              </w:rPr>
                              <w:t xml:space="preserve">eu </w:t>
                            </w:r>
                            <w:r>
                              <w:t>einsetzen.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6ACDA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53" o:spid="_x0000_s1027" type="#_x0000_t62" style="position:absolute;margin-left:401.2pt;margin-top:101.4pt;width:142pt;height:84.3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" adj="10490,-3878" fillcolor="white [3212]" strokecolor="#a5a5a5 [2092]">
                <v:textbox inset="1mm,,1mm">
                  <w:txbxContent>
                    <w:p w14:paraId="66C1585E" w14:textId="77777777" w:rsidR="00331EC5" w:rsidRDefault="00331EC5" w:rsidP="00331EC5">
                      <w:pPr>
                        <w:pStyle w:val="ekvsprechblase"/>
                      </w:pPr>
                      <w:r>
                        <w:t xml:space="preserve">Zu </w:t>
                      </w:r>
                      <w:r w:rsidRPr="00753440">
                        <w:rPr>
                          <w:b/>
                        </w:rPr>
                        <w:t>drei</w:t>
                      </w:r>
                      <w:r>
                        <w:t xml:space="preserve"> Lückenwörtern </w:t>
                      </w:r>
                    </w:p>
                    <w:p w14:paraId="22680C7B" w14:textId="77777777" w:rsidR="00331EC5" w:rsidRDefault="00331EC5" w:rsidP="00331EC5">
                      <w:pPr>
                        <w:pStyle w:val="ekvsprechblase"/>
                      </w:pPr>
                      <w:r>
                        <w:t>findest du kein verwandtes Wort.</w:t>
                      </w:r>
                    </w:p>
                    <w:p w14:paraId="0CB3879B" w14:textId="1AC24AE4" w:rsidR="00331EC5" w:rsidRPr="00BB7A52" w:rsidRDefault="00331EC5" w:rsidP="00331EC5">
                      <w:pPr>
                        <w:pStyle w:val="ekvsprechblase"/>
                      </w:pPr>
                      <w:r>
                        <w:t xml:space="preserve">Dort musst du ein </w:t>
                      </w:r>
                      <w:r w:rsidRPr="00750242">
                        <w:rPr>
                          <w:rStyle w:val="ekvfett"/>
                        </w:rPr>
                        <w:t xml:space="preserve">eu </w:t>
                      </w:r>
                      <w:r>
                        <w:t>einsetzen.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W w:w="1122" w:type="pct"/>
        <w:tblInd w:w="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7"/>
      </w:tblGrid>
      <w:tr w:rsidR="0015505B" w:rsidRPr="00B541BC" w14:paraId="2A83C528" w14:textId="77777777" w:rsidTr="00331EC5">
        <w:trPr>
          <w:trHeight w:val="42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shd w:val="clear" w:color="auto" w:fill="auto"/>
            <w:tcMar>
              <w:left w:w="85" w:type="dxa"/>
            </w:tcMar>
            <w:vAlign w:val="center"/>
          </w:tcPr>
          <w:p w14:paraId="21ED5FDF" w14:textId="442AD32B" w:rsidR="0015505B" w:rsidRPr="00331EC5" w:rsidRDefault="00C06E83" w:rsidP="00C06E83">
            <w:pPr>
              <w:tabs>
                <w:tab w:val="clear" w:pos="340"/>
                <w:tab w:val="clear" w:pos="595"/>
                <w:tab w:val="clear" w:pos="851"/>
              </w:tabs>
              <w:rPr>
                <w:rFonts w:cs="Arial"/>
                <w:sz w:val="22"/>
              </w:rPr>
            </w:pPr>
            <w:r w:rsidRPr="00331EC5">
              <w:rPr>
                <w:rFonts w:cs="Arial"/>
                <w:sz w:val="22"/>
              </w:rPr>
              <w:t>d</w:t>
            </w:r>
            <w:r w:rsidR="00885669" w:rsidRPr="00331EC5">
              <w:rPr>
                <w:rFonts w:cs="Arial"/>
                <w:sz w:val="22"/>
              </w:rPr>
              <w:t>ie</w:t>
            </w:r>
            <w:r w:rsidRPr="00331EC5">
              <w:rPr>
                <w:rFonts w:cs="Arial"/>
                <w:sz w:val="22"/>
              </w:rPr>
              <w:t xml:space="preserve"> </w:t>
            </w:r>
            <w:r w:rsidR="00885669" w:rsidRPr="00331EC5">
              <w:rPr>
                <w:rFonts w:cs="Arial"/>
                <w:sz w:val="22"/>
              </w:rPr>
              <w:t>M</w:t>
            </w:r>
            <w:r w:rsidR="009D0698" w:rsidRPr="00753440">
              <w:rPr>
                <w:rFonts w:cs="Arial"/>
                <w:sz w:val="22"/>
                <w:u w:val="single"/>
              </w:rPr>
              <w:t xml:space="preserve">        </w:t>
            </w:r>
            <w:r w:rsidR="00885669" w:rsidRPr="00331EC5">
              <w:rPr>
                <w:rFonts w:cs="Arial"/>
                <w:sz w:val="22"/>
              </w:rPr>
              <w:t>se</w:t>
            </w:r>
          </w:p>
        </w:tc>
      </w:tr>
      <w:tr w:rsidR="0015505B" w:rsidRPr="00B541BC" w14:paraId="18D52B90" w14:textId="77777777" w:rsidTr="00331EC5">
        <w:trPr>
          <w:trHeight w:val="113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333333"/>
            </w:tcBorders>
            <w:shd w:val="clear" w:color="auto" w:fill="auto"/>
            <w:tcMar>
              <w:left w:w="85" w:type="dxa"/>
            </w:tcMar>
            <w:vAlign w:val="center"/>
          </w:tcPr>
          <w:p w14:paraId="5D9784F9" w14:textId="3AA0966B" w:rsidR="0015505B" w:rsidRPr="00331EC5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B541BC" w14:paraId="2269A6FA" w14:textId="77777777" w:rsidTr="00331EC5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01EAA932" w14:textId="64C2F182" w:rsidR="0015505B" w:rsidRPr="00331EC5" w:rsidRDefault="00750242" w:rsidP="00B541BC">
            <w:pPr>
              <w:rPr>
                <w:rFonts w:cs="Arial"/>
                <w:sz w:val="22"/>
              </w:rPr>
            </w:pPr>
            <w:bookmarkStart w:id="1" w:name="_GoBack"/>
            <w:bookmarkEnd w:id="1"/>
            <w:r>
              <w:rPr>
                <w:rFonts w:cs="Arial"/>
                <w:sz w:val="22"/>
              </w:rPr>
              <w:t>fr</w:t>
            </w:r>
            <w:r w:rsidR="00424EF1" w:rsidRPr="00753440">
              <w:rPr>
                <w:rFonts w:cs="Arial"/>
                <w:sz w:val="22"/>
                <w:u w:val="single"/>
              </w:rPr>
              <w:t xml:space="preserve">        </w:t>
            </w:r>
            <w:r w:rsidRPr="00375A4A">
              <w:rPr>
                <w:rFonts w:cs="Arial"/>
                <w:sz w:val="22"/>
              </w:rPr>
              <w:t>en</w:t>
            </w:r>
          </w:p>
        </w:tc>
      </w:tr>
      <w:tr w:rsidR="0015505B" w:rsidRPr="00B541BC" w14:paraId="2B88114E" w14:textId="77777777" w:rsidTr="00331EC5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4F452ACE" w14:textId="5BBD53C0" w:rsidR="0015505B" w:rsidRPr="00331EC5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B541BC" w14:paraId="0849E638" w14:textId="77777777" w:rsidTr="00331EC5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66CE02AF" w14:textId="61BB1896" w:rsidR="0015505B" w:rsidRPr="00331EC5" w:rsidRDefault="00D80563" w:rsidP="00B541BC">
            <w:pPr>
              <w:rPr>
                <w:rFonts w:cs="Arial"/>
                <w:sz w:val="22"/>
              </w:rPr>
            </w:pPr>
            <w:r w:rsidRPr="00331EC5">
              <w:rPr>
                <w:rFonts w:cs="Arial"/>
                <w:sz w:val="22"/>
              </w:rPr>
              <w:t>ger</w:t>
            </w:r>
            <w:r w:rsidR="00424EF1" w:rsidRPr="00753440">
              <w:rPr>
                <w:rFonts w:cs="Arial"/>
                <w:sz w:val="22"/>
                <w:u w:val="single"/>
              </w:rPr>
              <w:t xml:space="preserve">        </w:t>
            </w:r>
            <w:r w:rsidRPr="00331EC5">
              <w:rPr>
                <w:rFonts w:cs="Arial"/>
                <w:sz w:val="22"/>
              </w:rPr>
              <w:t>mig</w:t>
            </w:r>
          </w:p>
        </w:tc>
      </w:tr>
      <w:tr w:rsidR="0015505B" w:rsidRPr="00B541BC" w14:paraId="3222C1CA" w14:textId="77777777" w:rsidTr="00331EC5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3D8F00E9" w14:textId="742AD449" w:rsidR="0015505B" w:rsidRPr="00331EC5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B541BC" w14:paraId="2841E444" w14:textId="77777777" w:rsidTr="00331EC5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7A22E897" w14:textId="7A91C436" w:rsidR="0015505B" w:rsidRPr="00331EC5" w:rsidRDefault="00D80563" w:rsidP="00B541BC">
            <w:pPr>
              <w:rPr>
                <w:rFonts w:cs="Arial"/>
                <w:sz w:val="22"/>
              </w:rPr>
            </w:pPr>
            <w:r w:rsidRPr="00331EC5">
              <w:rPr>
                <w:rFonts w:cs="Arial"/>
                <w:sz w:val="22"/>
              </w:rPr>
              <w:t>der K</w:t>
            </w:r>
            <w:r w:rsidR="00424EF1" w:rsidRPr="00753440">
              <w:rPr>
                <w:rFonts w:cs="Arial"/>
                <w:sz w:val="22"/>
                <w:u w:val="single"/>
              </w:rPr>
              <w:t xml:space="preserve">        </w:t>
            </w:r>
            <w:r w:rsidRPr="00331EC5">
              <w:rPr>
                <w:rFonts w:cs="Arial"/>
                <w:sz w:val="22"/>
              </w:rPr>
              <w:t>fer</w:t>
            </w:r>
          </w:p>
        </w:tc>
      </w:tr>
      <w:tr w:rsidR="0015505B" w:rsidRPr="00B541BC" w14:paraId="0419DDD0" w14:textId="77777777" w:rsidTr="00331EC5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363E0385" w14:textId="77777777" w:rsidR="0015505B" w:rsidRPr="00331EC5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B541BC" w14:paraId="72113050" w14:textId="77777777" w:rsidTr="00331EC5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313C518C" w14:textId="27D13B59" w:rsidR="0015505B" w:rsidRPr="00331EC5" w:rsidRDefault="00D80563" w:rsidP="00B541BC">
            <w:pPr>
              <w:rPr>
                <w:rFonts w:cs="Arial"/>
                <w:sz w:val="22"/>
              </w:rPr>
            </w:pPr>
            <w:r w:rsidRPr="00331EC5">
              <w:rPr>
                <w:rFonts w:cs="Arial"/>
                <w:sz w:val="22"/>
              </w:rPr>
              <w:t>du tr</w:t>
            </w:r>
            <w:r w:rsidR="00424EF1" w:rsidRPr="00753440">
              <w:rPr>
                <w:rFonts w:cs="Arial"/>
                <w:sz w:val="22"/>
                <w:u w:val="single"/>
              </w:rPr>
              <w:t xml:space="preserve">        </w:t>
            </w:r>
            <w:r w:rsidRPr="00331EC5">
              <w:rPr>
                <w:rFonts w:cs="Arial"/>
                <w:sz w:val="22"/>
              </w:rPr>
              <w:t>mst</w:t>
            </w:r>
          </w:p>
        </w:tc>
      </w:tr>
      <w:tr w:rsidR="0015505B" w:rsidRPr="00B541BC" w14:paraId="193D6CCC" w14:textId="77777777" w:rsidTr="00331EC5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369F52EF" w14:textId="77777777" w:rsidR="0015505B" w:rsidRPr="00331EC5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B541BC" w14:paraId="1D566DA2" w14:textId="77777777" w:rsidTr="00331EC5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282B39D5" w14:textId="14AA6DE5" w:rsidR="0015505B" w:rsidRPr="00331EC5" w:rsidRDefault="001A4722" w:rsidP="00B541BC">
            <w:pPr>
              <w:rPr>
                <w:rFonts w:cs="Arial"/>
                <w:sz w:val="22"/>
              </w:rPr>
            </w:pPr>
            <w:r w:rsidRPr="00331EC5">
              <w:rPr>
                <w:rFonts w:cs="Arial"/>
                <w:sz w:val="22"/>
              </w:rPr>
              <w:t>das</w:t>
            </w:r>
            <w:r w:rsidR="00D80563" w:rsidRPr="00331EC5">
              <w:rPr>
                <w:rFonts w:cs="Arial"/>
                <w:sz w:val="22"/>
              </w:rPr>
              <w:t xml:space="preserve"> </w:t>
            </w:r>
            <w:r w:rsidRPr="00331EC5">
              <w:rPr>
                <w:rFonts w:cs="Arial"/>
                <w:sz w:val="22"/>
              </w:rPr>
              <w:t>Ger</w:t>
            </w:r>
            <w:r w:rsidR="00424EF1" w:rsidRPr="00753440">
              <w:rPr>
                <w:rFonts w:cs="Arial"/>
                <w:sz w:val="22"/>
                <w:u w:val="single"/>
              </w:rPr>
              <w:t xml:space="preserve">        </w:t>
            </w:r>
            <w:r w:rsidRPr="00331EC5">
              <w:rPr>
                <w:rFonts w:cs="Arial"/>
                <w:sz w:val="22"/>
              </w:rPr>
              <w:t>sch</w:t>
            </w:r>
          </w:p>
        </w:tc>
      </w:tr>
      <w:tr w:rsidR="0015505B" w:rsidRPr="00B541BC" w14:paraId="2A6CBCA1" w14:textId="77777777" w:rsidTr="00331EC5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20885D37" w14:textId="77777777" w:rsidR="0015505B" w:rsidRPr="00331EC5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B541BC" w14:paraId="260C5DC4" w14:textId="77777777" w:rsidTr="00331EC5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4F205291" w14:textId="58883359" w:rsidR="0015505B" w:rsidRPr="00331EC5" w:rsidRDefault="00885669" w:rsidP="00B541BC">
            <w:pPr>
              <w:rPr>
                <w:rFonts w:cs="Arial"/>
                <w:sz w:val="22"/>
              </w:rPr>
            </w:pPr>
            <w:r w:rsidRPr="00331EC5">
              <w:rPr>
                <w:rFonts w:cs="Arial"/>
                <w:sz w:val="22"/>
              </w:rPr>
              <w:t>das H</w:t>
            </w:r>
            <w:r w:rsidR="00424EF1" w:rsidRPr="00753440">
              <w:rPr>
                <w:rFonts w:cs="Arial"/>
                <w:sz w:val="22"/>
                <w:u w:val="single"/>
              </w:rPr>
              <w:t xml:space="preserve">        </w:t>
            </w:r>
            <w:r w:rsidRPr="00331EC5">
              <w:rPr>
                <w:rFonts w:cs="Arial"/>
                <w:sz w:val="22"/>
              </w:rPr>
              <w:t>schen</w:t>
            </w:r>
          </w:p>
        </w:tc>
      </w:tr>
      <w:tr w:rsidR="0015505B" w:rsidRPr="00B541BC" w14:paraId="34131227" w14:textId="77777777" w:rsidTr="00331EC5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210E139C" w14:textId="16728E79" w:rsidR="0015505B" w:rsidRPr="00331EC5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B541BC" w14:paraId="6B980197" w14:textId="77777777" w:rsidTr="00331EC5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19F1C825" w14:textId="069816BA" w:rsidR="0015505B" w:rsidRPr="00331EC5" w:rsidRDefault="00885669" w:rsidP="00B541BC">
            <w:pPr>
              <w:rPr>
                <w:rFonts w:cs="Arial"/>
                <w:sz w:val="22"/>
              </w:rPr>
            </w:pPr>
            <w:r w:rsidRPr="00331EC5">
              <w:rPr>
                <w:rFonts w:cs="Arial"/>
                <w:sz w:val="22"/>
              </w:rPr>
              <w:t>d</w:t>
            </w:r>
            <w:r w:rsidR="00D80563" w:rsidRPr="00331EC5">
              <w:rPr>
                <w:rFonts w:cs="Arial"/>
                <w:sz w:val="22"/>
              </w:rPr>
              <w:t>ie</w:t>
            </w:r>
            <w:r w:rsidRPr="00331EC5">
              <w:rPr>
                <w:rFonts w:cs="Arial"/>
                <w:sz w:val="22"/>
              </w:rPr>
              <w:t xml:space="preserve"> </w:t>
            </w:r>
            <w:r w:rsidR="00D80563" w:rsidRPr="00331EC5">
              <w:rPr>
                <w:rFonts w:cs="Arial"/>
                <w:sz w:val="22"/>
              </w:rPr>
              <w:t>L</w:t>
            </w:r>
            <w:r w:rsidR="00424EF1" w:rsidRPr="00753440">
              <w:rPr>
                <w:rFonts w:cs="Arial"/>
                <w:sz w:val="22"/>
                <w:u w:val="single"/>
              </w:rPr>
              <w:t xml:space="preserve">        </w:t>
            </w:r>
            <w:r w:rsidR="00D80563" w:rsidRPr="00331EC5">
              <w:rPr>
                <w:rFonts w:cs="Arial"/>
                <w:sz w:val="22"/>
              </w:rPr>
              <w:t>t</w:t>
            </w:r>
            <w:r w:rsidRPr="00331EC5">
              <w:rPr>
                <w:rFonts w:cs="Arial"/>
                <w:sz w:val="22"/>
              </w:rPr>
              <w:t>e</w:t>
            </w:r>
          </w:p>
        </w:tc>
      </w:tr>
      <w:tr w:rsidR="0015505B" w:rsidRPr="00B541BC" w14:paraId="0A629E1F" w14:textId="77777777" w:rsidTr="00424EF1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2FD49B9D" w14:textId="77777777" w:rsidR="0015505B" w:rsidRPr="00331EC5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B541BC" w14:paraId="0B7B6AEC" w14:textId="77777777" w:rsidTr="00424EF1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5A18FBA9" w14:textId="759875C8" w:rsidR="0015505B" w:rsidRPr="00331EC5" w:rsidRDefault="00885669" w:rsidP="00B541BC">
            <w:pPr>
              <w:rPr>
                <w:rFonts w:cs="Arial"/>
                <w:sz w:val="22"/>
              </w:rPr>
            </w:pPr>
            <w:r w:rsidRPr="00331EC5">
              <w:rPr>
                <w:rFonts w:cs="Arial"/>
                <w:sz w:val="22"/>
              </w:rPr>
              <w:t>n</w:t>
            </w:r>
            <w:r w:rsidR="00424EF1" w:rsidRPr="00753440">
              <w:rPr>
                <w:rFonts w:cs="Arial"/>
                <w:sz w:val="22"/>
                <w:u w:val="single"/>
              </w:rPr>
              <w:t xml:space="preserve">        </w:t>
            </w:r>
            <w:r w:rsidRPr="00331EC5">
              <w:rPr>
                <w:rFonts w:cs="Arial"/>
                <w:sz w:val="22"/>
              </w:rPr>
              <w:t>lich</w:t>
            </w:r>
          </w:p>
        </w:tc>
      </w:tr>
      <w:tr w:rsidR="004960F0" w:rsidRPr="00B541BC" w14:paraId="59976A94" w14:textId="77777777" w:rsidTr="00424EF1">
        <w:trPr>
          <w:trHeight w:val="113"/>
        </w:trPr>
        <w:tc>
          <w:tcPr>
            <w:tcW w:w="5000" w:type="pct"/>
            <w:tcBorders>
              <w:top w:val="single" w:sz="4" w:space="0" w:color="333333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4539E873" w14:textId="77777777" w:rsidR="004960F0" w:rsidRPr="00331EC5" w:rsidRDefault="004960F0" w:rsidP="00ED2CEB">
            <w:pPr>
              <w:pStyle w:val="ekvgrundtexthalbe"/>
              <w:rPr>
                <w:rFonts w:cs="Arial"/>
                <w:sz w:val="22"/>
              </w:rPr>
            </w:pPr>
          </w:p>
        </w:tc>
      </w:tr>
      <w:tr w:rsidR="0015505B" w:rsidRPr="00B541BC" w14:paraId="14FE0A43" w14:textId="77777777" w:rsidTr="00424EF1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0E8B6713" w14:textId="5F2580F1" w:rsidR="0015505B" w:rsidRPr="00331EC5" w:rsidRDefault="00D80563" w:rsidP="00B541BC">
            <w:pPr>
              <w:rPr>
                <w:rFonts w:cs="Arial"/>
                <w:sz w:val="22"/>
              </w:rPr>
            </w:pPr>
            <w:r w:rsidRPr="00331EC5">
              <w:rPr>
                <w:rFonts w:cs="Arial"/>
                <w:sz w:val="22"/>
              </w:rPr>
              <w:t>er l</w:t>
            </w:r>
            <w:r w:rsidR="00424EF1" w:rsidRPr="00753440">
              <w:rPr>
                <w:rFonts w:cs="Arial"/>
                <w:sz w:val="22"/>
                <w:u w:val="single"/>
              </w:rPr>
              <w:t xml:space="preserve">        </w:t>
            </w:r>
            <w:r w:rsidRPr="00331EC5">
              <w:rPr>
                <w:rFonts w:cs="Arial"/>
                <w:sz w:val="22"/>
              </w:rPr>
              <w:t>ft</w:t>
            </w:r>
          </w:p>
        </w:tc>
      </w:tr>
    </w:tbl>
    <w:tbl>
      <w:tblPr>
        <w:tblpPr w:leftFromText="141" w:rightFromText="141" w:vertAnchor="text" w:horzAnchor="page" w:tblpX="5883" w:tblpY="-4806"/>
        <w:tblW w:w="885" w:type="pct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4"/>
      </w:tblGrid>
      <w:tr w:rsidR="00B273C3" w:rsidRPr="00B541BC" w14:paraId="1994A40B" w14:textId="77777777" w:rsidTr="00331EC5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1692D225" w14:textId="74A9A49B" w:rsidR="00B273C3" w:rsidRPr="00B541BC" w:rsidRDefault="00D80563" w:rsidP="00331EC5">
            <w:pPr>
              <w:rPr>
                <w:rFonts w:cs="Arial"/>
                <w:szCs w:val="23"/>
              </w:rPr>
            </w:pPr>
            <w:r>
              <w:rPr>
                <w:rFonts w:cs="Arial"/>
                <w:szCs w:val="23"/>
              </w:rPr>
              <w:t>der Traum</w:t>
            </w:r>
          </w:p>
        </w:tc>
      </w:tr>
      <w:tr w:rsidR="00B273C3" w:rsidRPr="00B541BC" w14:paraId="427048CE" w14:textId="77777777" w:rsidTr="00331EC5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76660239" w14:textId="77777777" w:rsidR="00B273C3" w:rsidRPr="00B541BC" w:rsidRDefault="00B273C3" w:rsidP="00331EC5">
            <w:pPr>
              <w:pStyle w:val="ekvgrundtexthalbe"/>
            </w:pPr>
          </w:p>
        </w:tc>
      </w:tr>
      <w:tr w:rsidR="00B273C3" w:rsidRPr="00B541BC" w14:paraId="40020F00" w14:textId="77777777" w:rsidTr="00331EC5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68A5E9AA" w14:textId="11571FD7" w:rsidR="00B273C3" w:rsidRPr="00B541BC" w:rsidRDefault="00D80563" w:rsidP="00331EC5">
            <w:pPr>
              <w:rPr>
                <w:rFonts w:cs="Arial"/>
                <w:szCs w:val="23"/>
              </w:rPr>
            </w:pPr>
            <w:r>
              <w:rPr>
                <w:rFonts w:cs="Arial"/>
                <w:szCs w:val="23"/>
              </w:rPr>
              <w:t>der Raum</w:t>
            </w:r>
          </w:p>
        </w:tc>
      </w:tr>
      <w:tr w:rsidR="00B273C3" w:rsidRPr="00B541BC" w14:paraId="4F4E5F4F" w14:textId="77777777" w:rsidTr="00331EC5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2A065096" w14:textId="77777777" w:rsidR="00B273C3" w:rsidRPr="00B541BC" w:rsidRDefault="00B273C3" w:rsidP="00331EC5">
            <w:pPr>
              <w:pStyle w:val="ekvgrundtexthalbe"/>
            </w:pPr>
          </w:p>
        </w:tc>
      </w:tr>
      <w:tr w:rsidR="00B273C3" w:rsidRPr="00B541BC" w14:paraId="22715DF1" w14:textId="77777777" w:rsidTr="00331EC5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0CAB4B38" w14:textId="6D4F2C47" w:rsidR="00B273C3" w:rsidRPr="00B541BC" w:rsidRDefault="00331EC5" w:rsidP="00331EC5">
            <w:pPr>
              <w:rPr>
                <w:rFonts w:cs="Arial"/>
                <w:szCs w:val="23"/>
              </w:rPr>
            </w:pPr>
            <w:r w:rsidRPr="00331EC5"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33BFBF5" wp14:editId="330AD272">
                      <wp:simplePos x="0" y="0"/>
                      <wp:positionH relativeFrom="column">
                        <wp:posOffset>-1496060</wp:posOffset>
                      </wp:positionH>
                      <wp:positionV relativeFrom="paragraph">
                        <wp:posOffset>-1290320</wp:posOffset>
                      </wp:positionV>
                      <wp:extent cx="1301750" cy="2574925"/>
                      <wp:effectExtent l="0" t="0" r="31750" b="34925"/>
                      <wp:wrapNone/>
                      <wp:docPr id="12" name="Gerader Verbinde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1750" cy="25749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CE161B" id="Gerader Verbinder 12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7.8pt,-101.6pt" to="-15.3pt,10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331EC5"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80A66B8" wp14:editId="7D3B0758">
                      <wp:simplePos x="0" y="0"/>
                      <wp:positionH relativeFrom="column">
                        <wp:posOffset>-1544320</wp:posOffset>
                      </wp:positionH>
                      <wp:positionV relativeFrom="paragraph">
                        <wp:posOffset>2098040</wp:posOffset>
                      </wp:positionV>
                      <wp:extent cx="78740" cy="78740"/>
                      <wp:effectExtent l="0" t="0" r="0" b="0"/>
                      <wp:wrapNone/>
                      <wp:docPr id="25" name="Ellips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CAF24A" id="Ellipse 25" o:spid="_x0000_s1026" style="position:absolute;margin-left:-121.6pt;margin-top:165.2pt;width:6.2pt;height:6.2pt;rotation:9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" fillcolor="black" stroked="f"/>
                  </w:pict>
                </mc:Fallback>
              </mc:AlternateContent>
            </w:r>
            <w:r w:rsidRPr="00331EC5"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86EC162" wp14:editId="54B71231">
                      <wp:simplePos x="0" y="0"/>
                      <wp:positionH relativeFrom="column">
                        <wp:posOffset>-1549400</wp:posOffset>
                      </wp:positionH>
                      <wp:positionV relativeFrom="paragraph">
                        <wp:posOffset>1708150</wp:posOffset>
                      </wp:positionV>
                      <wp:extent cx="78740" cy="78740"/>
                      <wp:effectExtent l="0" t="0" r="0" b="0"/>
                      <wp:wrapNone/>
                      <wp:docPr id="26" name="Ellips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9F9A80" id="Ellipse 26" o:spid="_x0000_s1026" style="position:absolute;margin-left:-122pt;margin-top:134.5pt;width:6.2pt;height:6.2pt;rotation:9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" fillcolor="black" stroked="f"/>
                  </w:pict>
                </mc:Fallback>
              </mc:AlternateContent>
            </w:r>
            <w:r w:rsidRPr="00331EC5"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A630B0D" wp14:editId="673F47BC">
                      <wp:simplePos x="0" y="0"/>
                      <wp:positionH relativeFrom="column">
                        <wp:posOffset>-1544320</wp:posOffset>
                      </wp:positionH>
                      <wp:positionV relativeFrom="paragraph">
                        <wp:posOffset>1335405</wp:posOffset>
                      </wp:positionV>
                      <wp:extent cx="78740" cy="78740"/>
                      <wp:effectExtent l="0" t="0" r="0" b="0"/>
                      <wp:wrapNone/>
                      <wp:docPr id="24" name="Ellips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31DC47" id="Ellipse 24" o:spid="_x0000_s1026" style="position:absolute;margin-left:-121.6pt;margin-top:105.15pt;width:6.2pt;height:6.2pt;rotation:9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" fillcolor="black" stroked="f"/>
                  </w:pict>
                </mc:Fallback>
              </mc:AlternateContent>
            </w:r>
            <w:r w:rsidRPr="00331EC5"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5E8B72B" wp14:editId="343658D6">
                      <wp:simplePos x="0" y="0"/>
                      <wp:positionH relativeFrom="column">
                        <wp:posOffset>-1544955</wp:posOffset>
                      </wp:positionH>
                      <wp:positionV relativeFrom="paragraph">
                        <wp:posOffset>955675</wp:posOffset>
                      </wp:positionV>
                      <wp:extent cx="78740" cy="78740"/>
                      <wp:effectExtent l="0" t="0" r="0" b="0"/>
                      <wp:wrapNone/>
                      <wp:docPr id="23" name="Ellips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C1B9D9" id="Ellipse 23" o:spid="_x0000_s1026" style="position:absolute;margin-left:-121.65pt;margin-top:75.25pt;width:6.2pt;height:6.2pt;rotation: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" fillcolor="black" stroked="f"/>
                  </w:pict>
                </mc:Fallback>
              </mc:AlternateContent>
            </w:r>
            <w:r w:rsidRPr="00331EC5"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FE9B381" wp14:editId="79AFF131">
                      <wp:simplePos x="0" y="0"/>
                      <wp:positionH relativeFrom="column">
                        <wp:posOffset>-1544320</wp:posOffset>
                      </wp:positionH>
                      <wp:positionV relativeFrom="paragraph">
                        <wp:posOffset>577850</wp:posOffset>
                      </wp:positionV>
                      <wp:extent cx="78740" cy="78740"/>
                      <wp:effectExtent l="0" t="0" r="0" b="0"/>
                      <wp:wrapNone/>
                      <wp:docPr id="17" name="Ellips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EC0EC2" id="Ellipse 17" o:spid="_x0000_s1026" style="position:absolute;margin-left:-121.6pt;margin-top:45.5pt;width:6.2pt;height:6.2pt;rotation:9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" fillcolor="black" stroked="f"/>
                  </w:pict>
                </mc:Fallback>
              </mc:AlternateContent>
            </w:r>
            <w:r w:rsidRPr="00331EC5"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2495696" wp14:editId="5EBACC75">
                      <wp:simplePos x="0" y="0"/>
                      <wp:positionH relativeFrom="column">
                        <wp:posOffset>-1544320</wp:posOffset>
                      </wp:positionH>
                      <wp:positionV relativeFrom="paragraph">
                        <wp:posOffset>199390</wp:posOffset>
                      </wp:positionV>
                      <wp:extent cx="78740" cy="78740"/>
                      <wp:effectExtent l="0" t="0" r="0" b="0"/>
                      <wp:wrapNone/>
                      <wp:docPr id="18" name="Ellips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63CCA26" id="Ellipse 18" o:spid="_x0000_s1026" style="position:absolute;margin-left:-121.6pt;margin-top:15.7pt;width:6.2pt;height:6.2pt;rotation:9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" fillcolor="black" stroked="f"/>
                  </w:pict>
                </mc:Fallback>
              </mc:AlternateContent>
            </w:r>
            <w:r w:rsidRPr="00331EC5"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F14529F" wp14:editId="1F91B376">
                      <wp:simplePos x="0" y="0"/>
                      <wp:positionH relativeFrom="column">
                        <wp:posOffset>-1544320</wp:posOffset>
                      </wp:positionH>
                      <wp:positionV relativeFrom="paragraph">
                        <wp:posOffset>-181610</wp:posOffset>
                      </wp:positionV>
                      <wp:extent cx="78740" cy="78740"/>
                      <wp:effectExtent l="0" t="0" r="0" b="0"/>
                      <wp:wrapNone/>
                      <wp:docPr id="16" name="Ellips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4E8594" id="Ellipse 16" o:spid="_x0000_s1026" style="position:absolute;margin-left:-121.6pt;margin-top:-14.3pt;width:6.2pt;height:6.2pt;rotation:9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" fillcolor="black" stroked="f"/>
                  </w:pict>
                </mc:Fallback>
              </mc:AlternateContent>
            </w:r>
            <w:r w:rsidRPr="00331EC5"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27FC8F8" wp14:editId="72E1613A">
                      <wp:simplePos x="0" y="0"/>
                      <wp:positionH relativeFrom="column">
                        <wp:posOffset>-1544955</wp:posOffset>
                      </wp:positionH>
                      <wp:positionV relativeFrom="paragraph">
                        <wp:posOffset>-575945</wp:posOffset>
                      </wp:positionV>
                      <wp:extent cx="78740" cy="78740"/>
                      <wp:effectExtent l="0" t="0" r="0" b="0"/>
                      <wp:wrapNone/>
                      <wp:docPr id="42" name="Ellips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FEA2F5" id="Ellipse 42" o:spid="_x0000_s1026" style="position:absolute;margin-left:-121.65pt;margin-top:-45.35pt;width:6.2pt;height:6.2pt;rotation:9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" fillcolor="black" stroked="f"/>
                  </w:pict>
                </mc:Fallback>
              </mc:AlternateContent>
            </w:r>
            <w:r w:rsidRPr="00331EC5"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3C4BA0B" wp14:editId="0E2E9356">
                      <wp:simplePos x="0" y="0"/>
                      <wp:positionH relativeFrom="column">
                        <wp:posOffset>-1548130</wp:posOffset>
                      </wp:positionH>
                      <wp:positionV relativeFrom="paragraph">
                        <wp:posOffset>-944880</wp:posOffset>
                      </wp:positionV>
                      <wp:extent cx="78740" cy="78740"/>
                      <wp:effectExtent l="0" t="0" r="0" b="0"/>
                      <wp:wrapNone/>
                      <wp:docPr id="44" name="Ellips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FDE0D7D" id="Ellipse 44" o:spid="_x0000_s1026" style="position:absolute;margin-left:-121.9pt;margin-top:-74.4pt;width:6.2pt;height:6.2pt;rotation:9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" fillcolor="black" stroked="f"/>
                  </w:pict>
                </mc:Fallback>
              </mc:AlternateContent>
            </w:r>
            <w:r w:rsidRPr="00331EC5"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6692DC7" wp14:editId="0C9B0EC5">
                      <wp:simplePos x="0" y="0"/>
                      <wp:positionH relativeFrom="column">
                        <wp:posOffset>-1544955</wp:posOffset>
                      </wp:positionH>
                      <wp:positionV relativeFrom="paragraph">
                        <wp:posOffset>-1331595</wp:posOffset>
                      </wp:positionV>
                      <wp:extent cx="78740" cy="78740"/>
                      <wp:effectExtent l="0" t="0" r="0" b="0"/>
                      <wp:wrapNone/>
                      <wp:docPr id="41" name="Ellips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F1A5C2" id="Ellipse 41" o:spid="_x0000_s1026" style="position:absolute;margin-left:-121.65pt;margin-top:-104.85pt;width:6.2pt;height:6.2pt;rotation: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" fillcolor="black" stroked="f"/>
                  </w:pict>
                </mc:Fallback>
              </mc:AlternateContent>
            </w:r>
            <w:r w:rsidR="00885669">
              <w:rPr>
                <w:rFonts w:cs="Arial"/>
                <w:szCs w:val="23"/>
              </w:rPr>
              <w:t>das Haus</w:t>
            </w:r>
          </w:p>
        </w:tc>
      </w:tr>
      <w:tr w:rsidR="00B273C3" w:rsidRPr="00B541BC" w14:paraId="5ABA0D5E" w14:textId="77777777" w:rsidTr="00331EC5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722D9BAC" w14:textId="77777777" w:rsidR="00B273C3" w:rsidRPr="00B541BC" w:rsidRDefault="00B273C3" w:rsidP="00331EC5">
            <w:pPr>
              <w:pStyle w:val="ekvgrundtexthalbe"/>
            </w:pPr>
          </w:p>
        </w:tc>
      </w:tr>
      <w:tr w:rsidR="00B273C3" w:rsidRPr="00B541BC" w14:paraId="41BA9A33" w14:textId="77777777" w:rsidTr="00331EC5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2E9FC0F7" w14:textId="607D8471" w:rsidR="00B273C3" w:rsidRPr="00B541BC" w:rsidRDefault="001A4722" w:rsidP="00331EC5">
            <w:pPr>
              <w:rPr>
                <w:rFonts w:cs="Arial"/>
                <w:szCs w:val="23"/>
              </w:rPr>
            </w:pPr>
            <w:r>
              <w:rPr>
                <w:rFonts w:cs="Arial"/>
                <w:szCs w:val="23"/>
              </w:rPr>
              <w:t>rauschen</w:t>
            </w:r>
          </w:p>
        </w:tc>
      </w:tr>
      <w:tr w:rsidR="00B273C3" w:rsidRPr="00B541BC" w14:paraId="3F3C716D" w14:textId="77777777" w:rsidTr="00331EC5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2EBA6188" w14:textId="77777777" w:rsidR="00B273C3" w:rsidRPr="00B541BC" w:rsidRDefault="00B273C3" w:rsidP="00331EC5">
            <w:pPr>
              <w:pStyle w:val="ekvgrundtexthalbe"/>
            </w:pPr>
          </w:p>
        </w:tc>
      </w:tr>
      <w:tr w:rsidR="00B273C3" w:rsidRPr="00B541BC" w14:paraId="600ED549" w14:textId="77777777" w:rsidTr="00331EC5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0CD84655" w14:textId="40D756B9" w:rsidR="00B273C3" w:rsidRPr="00B541BC" w:rsidRDefault="00D80563" w:rsidP="00331EC5">
            <w:pPr>
              <w:rPr>
                <w:rFonts w:cs="Arial"/>
                <w:szCs w:val="23"/>
              </w:rPr>
            </w:pPr>
            <w:r>
              <w:rPr>
                <w:rFonts w:cs="Arial"/>
                <w:szCs w:val="23"/>
              </w:rPr>
              <w:t>laufen</w:t>
            </w:r>
          </w:p>
        </w:tc>
      </w:tr>
      <w:tr w:rsidR="00B273C3" w:rsidRPr="00B541BC" w14:paraId="4947448D" w14:textId="77777777" w:rsidTr="00331EC5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34194A61" w14:textId="77777777" w:rsidR="00B273C3" w:rsidRPr="00B541BC" w:rsidRDefault="00B273C3" w:rsidP="00331EC5">
            <w:pPr>
              <w:pStyle w:val="ekvgrundtexthalbe"/>
            </w:pPr>
          </w:p>
        </w:tc>
      </w:tr>
      <w:tr w:rsidR="00B273C3" w:rsidRPr="00B541BC" w14:paraId="66C8A857" w14:textId="77777777" w:rsidTr="00331EC5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4E1DC2D8" w14:textId="2BC6277D" w:rsidR="00B273C3" w:rsidRPr="00B541BC" w:rsidRDefault="00885669" w:rsidP="00331EC5">
            <w:pPr>
              <w:rPr>
                <w:rFonts w:cs="Arial"/>
                <w:szCs w:val="23"/>
              </w:rPr>
            </w:pPr>
            <w:r>
              <w:rPr>
                <w:rFonts w:cs="Arial"/>
                <w:szCs w:val="23"/>
              </w:rPr>
              <w:t>die M</w:t>
            </w:r>
            <w:r w:rsidRPr="001A4722">
              <w:rPr>
                <w:rFonts w:cs="Arial"/>
                <w:szCs w:val="23"/>
                <w:highlight w:val="lightGray"/>
              </w:rPr>
              <w:t>au</w:t>
            </w:r>
            <w:r>
              <w:rPr>
                <w:rFonts w:cs="Arial"/>
                <w:szCs w:val="23"/>
              </w:rPr>
              <w:t>s</w:t>
            </w:r>
          </w:p>
        </w:tc>
      </w:tr>
      <w:tr w:rsidR="00B273C3" w:rsidRPr="00B541BC" w14:paraId="7E68DC71" w14:textId="77777777" w:rsidTr="00331EC5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3AEF0392" w14:textId="77777777" w:rsidR="00B273C3" w:rsidRPr="00B541BC" w:rsidRDefault="00B273C3" w:rsidP="00331EC5">
            <w:pPr>
              <w:pStyle w:val="ekvgrundtexthalbe"/>
            </w:pPr>
          </w:p>
        </w:tc>
      </w:tr>
      <w:tr w:rsidR="00B273C3" w:rsidRPr="00B541BC" w14:paraId="31BBC632" w14:textId="77777777" w:rsidTr="00331EC5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17DDC42E" w14:textId="11629FEC" w:rsidR="00B273C3" w:rsidRPr="00B541BC" w:rsidRDefault="00331EC5" w:rsidP="00331EC5">
            <w:pPr>
              <w:rPr>
                <w:rFonts w:cs="Arial"/>
                <w:szCs w:val="23"/>
              </w:rPr>
            </w:pPr>
            <w:r w:rsidRPr="00331EC5"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 wp14:anchorId="6BD39739" wp14:editId="0A48538E">
                      <wp:simplePos x="0" y="0"/>
                      <wp:positionH relativeFrom="column">
                        <wp:posOffset>-213360</wp:posOffset>
                      </wp:positionH>
                      <wp:positionV relativeFrom="paragraph">
                        <wp:posOffset>-2227580</wp:posOffset>
                      </wp:positionV>
                      <wp:extent cx="79375" cy="2372360"/>
                      <wp:effectExtent l="0" t="0" r="0" b="8890"/>
                      <wp:wrapNone/>
                      <wp:docPr id="2" name="Gruppieren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9375" cy="2372360"/>
                                <a:chOff x="0" y="0"/>
                                <a:chExt cx="79774" cy="2372897"/>
                              </a:xfrm>
                            </wpg:grpSpPr>
                            <wps:wsp>
                              <wps:cNvPr id="30" name="Ellipse 30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728" y="623"/>
                                  <a:ext cx="78670" cy="7742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Ellipse 33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-623" y="381427"/>
                                  <a:ext cx="78670" cy="7742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Ellipse 31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-623" y="766932"/>
                                  <a:ext cx="78670" cy="7742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Ellipse 32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-623" y="1145386"/>
                                  <a:ext cx="78670" cy="7742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Ellipse 34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-623" y="1528541"/>
                                  <a:ext cx="78670" cy="7742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Ellipse 36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-623" y="1911695"/>
                                  <a:ext cx="78670" cy="7742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Ellipse 15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-623" y="2294850"/>
                                  <a:ext cx="78670" cy="7742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95DCE0" id="Gruppieren 2" o:spid="_x0000_s1026" style="position:absolute;margin-left:-16.8pt;margin-top:-175.4pt;width:6.25pt;height:186.8pt;z-index:251706368;mso-width-relative:margin;mso-height-relative:margin" coordsize="797,23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">
                      <v:oval id="Ellipse 30" o:spid="_x0000_s1027" style="position:absolute;left:17;top:6;width:786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" fillcolor="black" stroked="f"/>
                      <v:oval id="Ellipse 33" o:spid="_x0000_s1028" style="position:absolute;left:-6;top:3814;width:786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" fillcolor="black" stroked="f"/>
                      <v:oval id="Ellipse 31" o:spid="_x0000_s1029" style="position:absolute;left:-6;top:7669;width:786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" fillcolor="black" stroked="f"/>
                      <v:oval id="Ellipse 32" o:spid="_x0000_s1030" style="position:absolute;left:-7;top:11454;width:787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" fillcolor="black" stroked="f"/>
                      <v:oval id="Ellipse 34" o:spid="_x0000_s1031" style="position:absolute;left:-6;top:15285;width:786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" fillcolor="black" stroked="f"/>
                      <v:oval id="Ellipse 36" o:spid="_x0000_s1032" style="position:absolute;left:-7;top:19117;width:787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" fillcolor="black" stroked="f"/>
                      <v:oval id="Ellipse 15" o:spid="_x0000_s1033" style="position:absolute;left:-6;top:22948;width:786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" fillcolor="black" stroked="f"/>
                    </v:group>
                  </w:pict>
                </mc:Fallback>
              </mc:AlternateContent>
            </w:r>
            <w:r w:rsidR="00D80563">
              <w:rPr>
                <w:rFonts w:cs="Arial"/>
                <w:szCs w:val="23"/>
              </w:rPr>
              <w:t>kaufen</w:t>
            </w:r>
          </w:p>
        </w:tc>
      </w:tr>
    </w:tbl>
    <w:p w14:paraId="4879DD25" w14:textId="7EFD6149" w:rsidR="004C196E" w:rsidRDefault="004C196E" w:rsidP="001F481F"/>
    <w:p w14:paraId="598A25A1" w14:textId="4F2DD395" w:rsidR="00331EC5" w:rsidRDefault="00331EC5" w:rsidP="00331EC5">
      <w:pPr>
        <w:pStyle w:val="ekvgrundtexthalbe"/>
      </w:pPr>
    </w:p>
    <w:p w14:paraId="2C1AE1A2" w14:textId="77777777" w:rsidR="00750242" w:rsidRDefault="00750242" w:rsidP="00331EC5">
      <w:pPr>
        <w:pStyle w:val="ekvgrundtexthalbe"/>
      </w:pPr>
    </w:p>
    <w:p w14:paraId="0625BB06" w14:textId="1561ED08" w:rsidR="009A38AA" w:rsidRPr="00D3427F" w:rsidRDefault="004960F0" w:rsidP="009A38AA">
      <w:pPr>
        <w:pStyle w:val="ekvnummerierung"/>
        <w:framePr w:wrap="around"/>
      </w:pPr>
      <w:r>
        <w:t>2</w:t>
      </w:r>
    </w:p>
    <w:p w14:paraId="0FFD7372" w14:textId="77777777" w:rsidR="00ED2CEB" w:rsidRPr="00287B24" w:rsidRDefault="00ED2CEB" w:rsidP="00ED2CEB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9428DB8" wp14:editId="2ECDA71B">
            <wp:extent cx="288290" cy="288290"/>
            <wp:effectExtent l="0" t="0" r="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FDCD2" w14:textId="48F5122A" w:rsidR="009A38AA" w:rsidRDefault="009A38AA" w:rsidP="00005AE2">
      <w:pPr>
        <w:rPr>
          <w:rStyle w:val="ekvkursiv"/>
        </w:rPr>
      </w:pPr>
      <w:r>
        <w:t>Schreibe die</w:t>
      </w:r>
      <w:r w:rsidR="00ED2CEB">
        <w:t xml:space="preserve"> </w:t>
      </w:r>
      <w:r w:rsidR="00B273C3">
        <w:t>sieben Wortpaare</w:t>
      </w:r>
      <w:r w:rsidR="001F481F">
        <w:t xml:space="preserve"> </w:t>
      </w:r>
      <w:r>
        <w:t>auf.</w:t>
      </w:r>
      <w:r w:rsidR="001F481F">
        <w:t xml:space="preserve"> Markiere </w:t>
      </w:r>
      <w:r w:rsidR="001F481F" w:rsidRPr="001F481F">
        <w:rPr>
          <w:b/>
          <w:bCs/>
        </w:rPr>
        <w:t>ä</w:t>
      </w:r>
      <w:r w:rsidR="00750242">
        <w:rPr>
          <w:b/>
          <w:bCs/>
        </w:rPr>
        <w:t>u</w:t>
      </w:r>
      <w:r w:rsidR="007B0AE0">
        <w:rPr>
          <w:b/>
          <w:bCs/>
        </w:rPr>
        <w:t>/au</w:t>
      </w:r>
      <w:r w:rsidR="001F481F">
        <w:t>.</w:t>
      </w:r>
    </w:p>
    <w:p w14:paraId="1B17258E" w14:textId="1DA1BA23" w:rsidR="009A38AA" w:rsidRDefault="001F481F" w:rsidP="00B273C3">
      <w: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06E9845" wp14:editId="22908496">
                <wp:simplePos x="0" y="0"/>
                <wp:positionH relativeFrom="column">
                  <wp:posOffset>35626</wp:posOffset>
                </wp:positionH>
                <wp:positionV relativeFrom="paragraph">
                  <wp:posOffset>154379</wp:posOffset>
                </wp:positionV>
                <wp:extent cx="5783760" cy="412920"/>
                <wp:effectExtent l="0" t="0" r="7620" b="6350"/>
                <wp:wrapNone/>
                <wp:docPr id="14" name="Textfeld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83760" cy="41292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8E5FA90" w14:textId="74D67ED9" w:rsidR="001F481F" w:rsidRPr="002052A1" w:rsidRDefault="001F481F" w:rsidP="001F481F">
                            <w:pPr>
                              <w:spacing w:line="240" w:lineRule="auto"/>
                              <w:rPr>
                                <w:rStyle w:val="ekvhandschrift"/>
                                <w:sz w:val="37"/>
                                <w:szCs w:val="37"/>
                              </w:rPr>
                            </w:pPr>
                            <w:r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 xml:space="preserve">die </w:t>
                            </w:r>
                            <w:r w:rsidR="00885669"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>M</w:t>
                            </w:r>
                            <w:r w:rsidRPr="001F481F">
                              <w:rPr>
                                <w:rStyle w:val="ekvhandschrift"/>
                                <w:sz w:val="37"/>
                                <w:szCs w:val="37"/>
                                <w:highlight w:val="lightGray"/>
                              </w:rPr>
                              <w:t>ä</w:t>
                            </w:r>
                            <w:r w:rsidR="00885669" w:rsidRPr="001A4722">
                              <w:rPr>
                                <w:rStyle w:val="ekvhandschrift"/>
                                <w:sz w:val="37"/>
                                <w:szCs w:val="37"/>
                                <w:highlight w:val="lightGray"/>
                              </w:rPr>
                              <w:t>u</w:t>
                            </w:r>
                            <w:r w:rsidR="00885669"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>s</w:t>
                            </w:r>
                            <w:r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 xml:space="preserve">e – </w:t>
                            </w:r>
                            <w:r w:rsidR="001A4722"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>die M</w:t>
                            </w:r>
                            <w:r w:rsidRPr="001A193C">
                              <w:rPr>
                                <w:rStyle w:val="ekvhandschrift"/>
                                <w:sz w:val="37"/>
                                <w:szCs w:val="37"/>
                                <w:highlight w:val="lightGray"/>
                              </w:rPr>
                              <w:t>a</w:t>
                            </w:r>
                            <w:r w:rsidR="001A4722" w:rsidRPr="001A4722">
                              <w:rPr>
                                <w:rStyle w:val="ekvhandschrift"/>
                                <w:sz w:val="37"/>
                                <w:szCs w:val="37"/>
                                <w:highlight w:val="lightGray"/>
                              </w:rPr>
                              <w:t>u</w:t>
                            </w:r>
                            <w:r w:rsidR="001A4722"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>s</w:t>
                            </w:r>
                            <w:r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>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6E9845" id="_x0000_t202" coordsize="21600,21600" o:spt="202" path="m,l,21600r21600,l21600,xe">
                <v:stroke joinstyle="miter"/>
                <v:path gradientshapeok="t" o:connecttype="rect"/>
              </v:shapetype>
              <v:shape id="Textfeld 14" o:spid="_x0000_s1027" type="#_x0000_t202" style="position:absolute;margin-left:2.8pt;margin-top:12.15pt;width:455.4pt;height:3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" filled="f" stroked="f" strokeweight=".5pt">
                <v:stroke joinstyle="round"/>
                <v:textbox inset="0,0,0,0">
                  <w:txbxContent>
                    <w:p w14:paraId="48E5FA90" w14:textId="74D67ED9" w:rsidR="001F481F" w:rsidRPr="002052A1" w:rsidRDefault="001F481F" w:rsidP="001F481F">
                      <w:pPr>
                        <w:spacing w:line="240" w:lineRule="auto"/>
                        <w:rPr>
                          <w:rStyle w:val="ekvhandschrift"/>
                          <w:sz w:val="37"/>
                          <w:szCs w:val="37"/>
                        </w:rPr>
                      </w:pPr>
                      <w:r>
                        <w:rPr>
                          <w:rStyle w:val="ekvhandschrift"/>
                          <w:sz w:val="37"/>
                          <w:szCs w:val="37"/>
                        </w:rPr>
                        <w:t xml:space="preserve">die </w:t>
                      </w:r>
                      <w:r w:rsidR="00885669">
                        <w:rPr>
                          <w:rStyle w:val="ekvhandschrift"/>
                          <w:sz w:val="37"/>
                          <w:szCs w:val="37"/>
                        </w:rPr>
                        <w:t>M</w:t>
                      </w:r>
                      <w:r w:rsidRPr="001F481F">
                        <w:rPr>
                          <w:rStyle w:val="ekvhandschrift"/>
                          <w:sz w:val="37"/>
                          <w:szCs w:val="37"/>
                          <w:highlight w:val="lightGray"/>
                        </w:rPr>
                        <w:t>ä</w:t>
                      </w:r>
                      <w:r w:rsidR="00885669" w:rsidRPr="001A4722">
                        <w:rPr>
                          <w:rStyle w:val="ekvhandschrift"/>
                          <w:sz w:val="37"/>
                          <w:szCs w:val="37"/>
                          <w:highlight w:val="lightGray"/>
                        </w:rPr>
                        <w:t>u</w:t>
                      </w:r>
                      <w:r w:rsidR="00885669">
                        <w:rPr>
                          <w:rStyle w:val="ekvhandschrift"/>
                          <w:sz w:val="37"/>
                          <w:szCs w:val="37"/>
                        </w:rPr>
                        <w:t>s</w:t>
                      </w:r>
                      <w:r>
                        <w:rPr>
                          <w:rStyle w:val="ekvhandschrift"/>
                          <w:sz w:val="37"/>
                          <w:szCs w:val="37"/>
                        </w:rPr>
                        <w:t xml:space="preserve">e – </w:t>
                      </w:r>
                      <w:r w:rsidR="001A4722">
                        <w:rPr>
                          <w:rStyle w:val="ekvhandschrift"/>
                          <w:sz w:val="37"/>
                          <w:szCs w:val="37"/>
                        </w:rPr>
                        <w:t>die M</w:t>
                      </w:r>
                      <w:r w:rsidRPr="001A193C">
                        <w:rPr>
                          <w:rStyle w:val="ekvhandschrift"/>
                          <w:sz w:val="37"/>
                          <w:szCs w:val="37"/>
                          <w:highlight w:val="lightGray"/>
                        </w:rPr>
                        <w:t>a</w:t>
                      </w:r>
                      <w:r w:rsidR="001A4722" w:rsidRPr="001A4722">
                        <w:rPr>
                          <w:rStyle w:val="ekvhandschrift"/>
                          <w:sz w:val="37"/>
                          <w:szCs w:val="37"/>
                          <w:highlight w:val="lightGray"/>
                        </w:rPr>
                        <w:t>u</w:t>
                      </w:r>
                      <w:r w:rsidR="001A4722">
                        <w:rPr>
                          <w:rStyle w:val="ekvhandschrift"/>
                          <w:sz w:val="37"/>
                          <w:szCs w:val="37"/>
                        </w:rPr>
                        <w:t>s</w:t>
                      </w:r>
                      <w:r>
                        <w:rPr>
                          <w:rStyle w:val="ekvhandschrift"/>
                          <w:sz w:val="37"/>
                          <w:szCs w:val="37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A38AA" w:rsidRPr="001F1E3D" w14:paraId="795A05A5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62087414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06D95D9D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0D9777BE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1421B6CF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5BE8FC3E" w14:textId="77777777" w:rsidR="009A38AA" w:rsidRPr="001F1E3D" w:rsidRDefault="009A38AA" w:rsidP="001F1E3D">
            <w:pPr>
              <w:pStyle w:val="ekvlinie"/>
            </w:pPr>
          </w:p>
        </w:tc>
      </w:tr>
    </w:tbl>
    <w:p w14:paraId="6C6EE655" w14:textId="3A21918F" w:rsidR="009A38AA" w:rsidRDefault="009A38AA" w:rsidP="00B541BC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A38AA" w:rsidRPr="001F1E3D" w14:paraId="60E846ED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7587417D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7AEA4AD0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49F5EF4D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3AD19712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094518B5" w14:textId="77777777" w:rsidR="009A38AA" w:rsidRPr="001F1E3D" w:rsidRDefault="009A38AA" w:rsidP="001F1E3D">
            <w:pPr>
              <w:pStyle w:val="ekvlinie"/>
            </w:pPr>
          </w:p>
        </w:tc>
      </w:tr>
    </w:tbl>
    <w:p w14:paraId="159D53AD" w14:textId="77777777" w:rsidR="009A38AA" w:rsidRDefault="009A38AA" w:rsidP="00B541BC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A38AA" w:rsidRPr="001F1E3D" w14:paraId="3FC58BCA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4F9FC7EC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7FD079D7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1890A32B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3B44882C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7BDF2968" w14:textId="77777777" w:rsidR="009A38AA" w:rsidRPr="001F1E3D" w:rsidRDefault="009A38AA" w:rsidP="001F1E3D">
            <w:pPr>
              <w:pStyle w:val="ekvlinie"/>
            </w:pPr>
          </w:p>
        </w:tc>
      </w:tr>
    </w:tbl>
    <w:p w14:paraId="4F28D088" w14:textId="77777777" w:rsidR="009A38AA" w:rsidRDefault="009A38AA" w:rsidP="00B541BC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A38AA" w:rsidRPr="001F1E3D" w14:paraId="5F0A1019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6BD4D55C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664C9713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20187BA8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4BA9FAE7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234C92D7" w14:textId="77777777" w:rsidR="009A38AA" w:rsidRPr="001F1E3D" w:rsidRDefault="009A38AA" w:rsidP="001F1E3D">
            <w:pPr>
              <w:pStyle w:val="ekvlinie"/>
            </w:pPr>
          </w:p>
        </w:tc>
      </w:tr>
    </w:tbl>
    <w:p w14:paraId="5B1C85B8" w14:textId="77777777" w:rsidR="008A261E" w:rsidRDefault="008A261E" w:rsidP="008A261E">
      <w:pPr>
        <w:pStyle w:val="ekvgrundtexthalbe"/>
      </w:pPr>
    </w:p>
    <w:p w14:paraId="13A07B9E" w14:textId="1511C481" w:rsidR="00A22FAC" w:rsidRDefault="00A22FAC" w:rsidP="00B44D2F"/>
    <w:p w14:paraId="1D070211" w14:textId="77777777" w:rsidR="00B273C3" w:rsidRPr="00287B24" w:rsidRDefault="00B273C3" w:rsidP="00B273C3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0E6FA07" wp14:editId="2812ACB2">
            <wp:extent cx="288290" cy="288290"/>
            <wp:effectExtent l="0" t="0" r="0" b="0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7ED72" w14:textId="430BE703" w:rsidR="00B273C3" w:rsidRPr="00D3427F" w:rsidRDefault="00B273C3" w:rsidP="00B273C3">
      <w:pPr>
        <w:pStyle w:val="ekvnummerierung"/>
        <w:framePr w:wrap="around"/>
      </w:pPr>
      <w:r>
        <w:t>3</w:t>
      </w:r>
    </w:p>
    <w:p w14:paraId="65AC4F4B" w14:textId="33B3D98D" w:rsidR="001F481F" w:rsidRDefault="001F481F" w:rsidP="00B44D2F">
      <w:r>
        <w:t>Schreibe die drei übrigen Wörter auf</w:t>
      </w:r>
      <w:r w:rsidR="001A193C">
        <w:t>.</w:t>
      </w:r>
      <w:r w:rsidR="00B273C3">
        <w:t xml:space="preserve"> Markiere </w:t>
      </w:r>
      <w:r w:rsidR="00B273C3" w:rsidRPr="001A4722">
        <w:rPr>
          <w:b/>
          <w:bCs/>
        </w:rPr>
        <w:t>e</w:t>
      </w:r>
      <w:r w:rsidR="001A4722" w:rsidRPr="001A4722">
        <w:rPr>
          <w:b/>
          <w:bCs/>
        </w:rPr>
        <w:t>u</w:t>
      </w:r>
      <w:r w:rsidR="00B273C3">
        <w:t>.</w:t>
      </w:r>
    </w:p>
    <w:p w14:paraId="65B80F02" w14:textId="77777777" w:rsidR="00B273C3" w:rsidRDefault="00B273C3" w:rsidP="00B273C3"/>
    <w:tbl>
      <w:tblPr>
        <w:tblW w:w="93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3"/>
      </w:tblGrid>
      <w:tr w:rsidR="0051360E" w:rsidRPr="002C50E2" w14:paraId="3CA7F633" w14:textId="77777777" w:rsidTr="00B273C3">
        <w:trPr>
          <w:trHeight w:hRule="exact" w:val="170"/>
        </w:trPr>
        <w:tc>
          <w:tcPr>
            <w:tcW w:w="9353" w:type="dxa"/>
            <w:noWrap/>
            <w:vAlign w:val="center"/>
          </w:tcPr>
          <w:p w14:paraId="4521CC50" w14:textId="77777777" w:rsidR="0051360E" w:rsidRPr="002C50E2" w:rsidRDefault="0051360E" w:rsidP="002C50E2">
            <w:pPr>
              <w:pStyle w:val="ekvlinie"/>
            </w:pPr>
          </w:p>
        </w:tc>
      </w:tr>
      <w:tr w:rsidR="0051360E" w:rsidRPr="002C50E2" w14:paraId="257A0270" w14:textId="77777777" w:rsidTr="00B273C3">
        <w:trPr>
          <w:trHeight w:hRule="exact" w:val="198"/>
        </w:trPr>
        <w:tc>
          <w:tcPr>
            <w:tcW w:w="9353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129CD3E7" w14:textId="77777777" w:rsidR="0051360E" w:rsidRPr="002C50E2" w:rsidRDefault="0051360E" w:rsidP="002C50E2">
            <w:pPr>
              <w:pStyle w:val="ekvlinie"/>
            </w:pPr>
          </w:p>
        </w:tc>
      </w:tr>
      <w:tr w:rsidR="0051360E" w:rsidRPr="002C50E2" w14:paraId="54319286" w14:textId="77777777" w:rsidTr="00B273C3">
        <w:trPr>
          <w:trHeight w:hRule="exact" w:val="170"/>
        </w:trPr>
        <w:tc>
          <w:tcPr>
            <w:tcW w:w="9353" w:type="dxa"/>
            <w:tcBorders>
              <w:top w:val="single" w:sz="6" w:space="0" w:color="auto"/>
            </w:tcBorders>
            <w:noWrap/>
            <w:vAlign w:val="center"/>
          </w:tcPr>
          <w:p w14:paraId="54BC3B08" w14:textId="77777777" w:rsidR="0051360E" w:rsidRPr="002C50E2" w:rsidRDefault="0051360E" w:rsidP="002C50E2">
            <w:pPr>
              <w:pStyle w:val="ekvlinie"/>
            </w:pPr>
          </w:p>
        </w:tc>
      </w:tr>
    </w:tbl>
    <w:p w14:paraId="5EA706EA" w14:textId="77777777" w:rsidR="0051360E" w:rsidRDefault="0051360E" w:rsidP="00331EC5">
      <w:pPr>
        <w:pStyle w:val="ekvgrundtexthalbe"/>
        <w:spacing w:line="20" w:lineRule="exact"/>
      </w:pPr>
    </w:p>
    <w:sectPr w:rsidR="0051360E" w:rsidSect="008D5A1A">
      <w:footerReference w:type="default" r:id="rId11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33442" w14:textId="77777777" w:rsidR="004E0970" w:rsidRDefault="004E0970" w:rsidP="003C599D">
      <w:pPr>
        <w:spacing w:line="240" w:lineRule="auto"/>
      </w:pPr>
      <w:r>
        <w:separator/>
      </w:r>
    </w:p>
  </w:endnote>
  <w:endnote w:type="continuationSeparator" w:id="0">
    <w:p w14:paraId="29227305" w14:textId="77777777" w:rsidR="004E0970" w:rsidRDefault="004E0970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45309D72" w14:textId="77777777" w:rsidTr="006B2D23">
      <w:trPr>
        <w:trHeight w:hRule="exact" w:val="680"/>
      </w:trPr>
      <w:tc>
        <w:tcPr>
          <w:tcW w:w="1131" w:type="dxa"/>
          <w:noWrap/>
        </w:tcPr>
        <w:p w14:paraId="7BC703B6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7B6C225B" wp14:editId="7E6EEE1F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168854FD" w14:textId="1E2C8065" w:rsidR="009A38AA" w:rsidRPr="00E9612C" w:rsidRDefault="00193A18" w:rsidP="00E9612C">
          <w:pPr>
            <w:pStyle w:val="ekvpagina"/>
            <w:rPr>
              <w:rStyle w:val="ekvfett"/>
              <w:b w:val="0"/>
            </w:rPr>
          </w:pPr>
          <w:r w:rsidRPr="00913892">
            <w:t>© Ernst Klett Verlag GmbH, Stuttgart 20</w:t>
          </w:r>
          <w:r w:rsidR="00E9612C">
            <w:t>22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54ED3A1E" w14:textId="58D7E253" w:rsidR="00E9612C" w:rsidRDefault="00E9612C" w:rsidP="00E9612C">
          <w:pPr>
            <w:pStyle w:val="ekvquelle"/>
            <w:rPr>
              <w:b/>
              <w:bCs/>
            </w:rPr>
          </w:pPr>
          <w:r>
            <w:rPr>
              <w:b/>
            </w:rPr>
            <w:t>Abbildung:</w:t>
          </w:r>
          <w:r w:rsidRPr="004C196E">
            <w:t xml:space="preserve"> </w:t>
          </w:r>
          <w:r w:rsidR="0015505B">
            <w:t xml:space="preserve">Carmen Hochmann, Bielefeld </w:t>
          </w:r>
        </w:p>
        <w:p w14:paraId="068F39F7" w14:textId="70AA6B8F" w:rsidR="00193A18" w:rsidRPr="00025140" w:rsidRDefault="00E9612C" w:rsidP="00E9612C">
          <w:pPr>
            <w:pStyle w:val="ekvquelle"/>
          </w:pPr>
          <w:r w:rsidRPr="00E9612C">
            <w:rPr>
              <w:b/>
              <w:bCs/>
            </w:rPr>
            <w:t>Text</w:t>
          </w:r>
          <w:r w:rsidR="00193A18" w:rsidRPr="00E9612C">
            <w:rPr>
              <w:b/>
              <w:bCs/>
            </w:rPr>
            <w:t>:</w:t>
          </w:r>
          <w:r w:rsidR="00193A18" w:rsidRPr="004C196E">
            <w:t xml:space="preserve"> </w:t>
          </w:r>
          <w:r>
            <w:t>Redaktion GSV</w:t>
          </w:r>
        </w:p>
      </w:tc>
      <w:tc>
        <w:tcPr>
          <w:tcW w:w="397" w:type="dxa"/>
        </w:tcPr>
        <w:p w14:paraId="3FAF5A86" w14:textId="77777777" w:rsidR="00193A18" w:rsidRPr="00913892" w:rsidRDefault="00193A18" w:rsidP="00913892">
          <w:pPr>
            <w:pStyle w:val="ekvpagina"/>
          </w:pPr>
        </w:p>
      </w:tc>
    </w:tr>
  </w:tbl>
  <w:p w14:paraId="7515054A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C105C" w14:textId="77777777" w:rsidR="004E0970" w:rsidRDefault="004E0970" w:rsidP="003C599D">
      <w:pPr>
        <w:spacing w:line="240" w:lineRule="auto"/>
      </w:pPr>
      <w:r>
        <w:separator/>
      </w:r>
    </w:p>
  </w:footnote>
  <w:footnote w:type="continuationSeparator" w:id="0">
    <w:p w14:paraId="69FB2167" w14:textId="77777777" w:rsidR="004E0970" w:rsidRDefault="004E0970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8AA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66C04"/>
    <w:rsid w:val="00070154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0D23"/>
    <w:rsid w:val="00124062"/>
    <w:rsid w:val="00127C41"/>
    <w:rsid w:val="0013113E"/>
    <w:rsid w:val="00131417"/>
    <w:rsid w:val="001524C9"/>
    <w:rsid w:val="00153B1C"/>
    <w:rsid w:val="00153C26"/>
    <w:rsid w:val="0015505B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A193C"/>
    <w:rsid w:val="001A4722"/>
    <w:rsid w:val="001C3792"/>
    <w:rsid w:val="001D2674"/>
    <w:rsid w:val="001D39FD"/>
    <w:rsid w:val="001D4886"/>
    <w:rsid w:val="001E07BA"/>
    <w:rsid w:val="001E485B"/>
    <w:rsid w:val="001E5549"/>
    <w:rsid w:val="001F15DA"/>
    <w:rsid w:val="001F1E3D"/>
    <w:rsid w:val="001F481F"/>
    <w:rsid w:val="001F4F75"/>
    <w:rsid w:val="001F53F1"/>
    <w:rsid w:val="0020055A"/>
    <w:rsid w:val="00201AA1"/>
    <w:rsid w:val="00205239"/>
    <w:rsid w:val="00216D91"/>
    <w:rsid w:val="002204E4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2456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1EC5"/>
    <w:rsid w:val="0033469B"/>
    <w:rsid w:val="003367A2"/>
    <w:rsid w:val="003373EF"/>
    <w:rsid w:val="0034417F"/>
    <w:rsid w:val="00362B02"/>
    <w:rsid w:val="0036404C"/>
    <w:rsid w:val="00370A70"/>
    <w:rsid w:val="00375A4A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24EF1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6B3D"/>
    <w:rsid w:val="00490692"/>
    <w:rsid w:val="004925F2"/>
    <w:rsid w:val="004960F0"/>
    <w:rsid w:val="004A194C"/>
    <w:rsid w:val="004A66C3"/>
    <w:rsid w:val="004A66CF"/>
    <w:rsid w:val="004B4520"/>
    <w:rsid w:val="004C196E"/>
    <w:rsid w:val="004E0970"/>
    <w:rsid w:val="00501528"/>
    <w:rsid w:val="005069C1"/>
    <w:rsid w:val="0051360E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D4561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2D1E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1970"/>
    <w:rsid w:val="00733A44"/>
    <w:rsid w:val="00734553"/>
    <w:rsid w:val="00745BC6"/>
    <w:rsid w:val="00750242"/>
    <w:rsid w:val="007507F9"/>
    <w:rsid w:val="00751B0E"/>
    <w:rsid w:val="00752795"/>
    <w:rsid w:val="00760C41"/>
    <w:rsid w:val="00766405"/>
    <w:rsid w:val="0076691A"/>
    <w:rsid w:val="007715D8"/>
    <w:rsid w:val="00772DA9"/>
    <w:rsid w:val="007732B3"/>
    <w:rsid w:val="00782506"/>
    <w:rsid w:val="00787700"/>
    <w:rsid w:val="00794C12"/>
    <w:rsid w:val="007A2F5A"/>
    <w:rsid w:val="007A5AA1"/>
    <w:rsid w:val="007B0AE0"/>
    <w:rsid w:val="007B656B"/>
    <w:rsid w:val="007B7D0B"/>
    <w:rsid w:val="007D186F"/>
    <w:rsid w:val="007E3BD5"/>
    <w:rsid w:val="007E4DDC"/>
    <w:rsid w:val="007E5E71"/>
    <w:rsid w:val="007E68A0"/>
    <w:rsid w:val="00802E02"/>
    <w:rsid w:val="00805C65"/>
    <w:rsid w:val="00812D4E"/>
    <w:rsid w:val="00816953"/>
    <w:rsid w:val="0082136B"/>
    <w:rsid w:val="00823D57"/>
    <w:rsid w:val="00826DDD"/>
    <w:rsid w:val="008273B7"/>
    <w:rsid w:val="008277EF"/>
    <w:rsid w:val="008306D5"/>
    <w:rsid w:val="00833C80"/>
    <w:rsid w:val="008430F2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85669"/>
    <w:rsid w:val="00891508"/>
    <w:rsid w:val="0089395C"/>
    <w:rsid w:val="008942A2"/>
    <w:rsid w:val="00894390"/>
    <w:rsid w:val="0089534A"/>
    <w:rsid w:val="008A0923"/>
    <w:rsid w:val="008A0F4C"/>
    <w:rsid w:val="008A261E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16F4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3E17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38AA"/>
    <w:rsid w:val="009A50D4"/>
    <w:rsid w:val="009A7614"/>
    <w:rsid w:val="009B7E8B"/>
    <w:rsid w:val="009C26DF"/>
    <w:rsid w:val="009C2A7B"/>
    <w:rsid w:val="009C3C75"/>
    <w:rsid w:val="009C5BF4"/>
    <w:rsid w:val="009D0698"/>
    <w:rsid w:val="009E17E1"/>
    <w:rsid w:val="009E2D19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2FAC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0FE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273C3"/>
    <w:rsid w:val="00B31F29"/>
    <w:rsid w:val="00B32DAF"/>
    <w:rsid w:val="00B37E68"/>
    <w:rsid w:val="00B44D2F"/>
    <w:rsid w:val="00B468CC"/>
    <w:rsid w:val="00B541BC"/>
    <w:rsid w:val="00B54655"/>
    <w:rsid w:val="00B54814"/>
    <w:rsid w:val="00B557B7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06E83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0563"/>
    <w:rsid w:val="00D830E8"/>
    <w:rsid w:val="00D86A30"/>
    <w:rsid w:val="00D87F0E"/>
    <w:rsid w:val="00D90266"/>
    <w:rsid w:val="00D92EAD"/>
    <w:rsid w:val="00D94CC2"/>
    <w:rsid w:val="00DA1633"/>
    <w:rsid w:val="00DA1EDF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C611C"/>
    <w:rsid w:val="00DD47BB"/>
    <w:rsid w:val="00DE287B"/>
    <w:rsid w:val="00DE41B6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9612C"/>
    <w:rsid w:val="00EA5658"/>
    <w:rsid w:val="00EA7542"/>
    <w:rsid w:val="00EB7DDA"/>
    <w:rsid w:val="00EC1621"/>
    <w:rsid w:val="00EC662E"/>
    <w:rsid w:val="00EC6804"/>
    <w:rsid w:val="00ED1F6B"/>
    <w:rsid w:val="00ED2CEB"/>
    <w:rsid w:val="00ED59DF"/>
    <w:rsid w:val="00EE049D"/>
    <w:rsid w:val="00EE25BE"/>
    <w:rsid w:val="00EE2721"/>
    <w:rsid w:val="00EE2A0B"/>
    <w:rsid w:val="00EF4CDF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78E93B"/>
  <w15:chartTrackingRefBased/>
  <w15:docId w15:val="{5A2316CC-BCE4-4779-A066-6BD03F005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4D214-E13E-4AB0-B219-365AA1BD1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25</cp:revision>
  <cp:lastPrinted>2022-09-07T09:28:00Z</cp:lastPrinted>
  <dcterms:created xsi:type="dcterms:W3CDTF">2018-01-25T10:23:00Z</dcterms:created>
  <dcterms:modified xsi:type="dcterms:W3CDTF">2022-09-09T07:03:00Z</dcterms:modified>
</cp:coreProperties>
</file>