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112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4186"/>
        <w:gridCol w:w="1370"/>
        <w:gridCol w:w="2114"/>
        <w:gridCol w:w="732"/>
        <w:gridCol w:w="1355"/>
      </w:tblGrid>
      <w:tr w:rsidR="00FB59FB" w:rsidRPr="00C172AE" w14:paraId="60D81C68" w14:textId="77777777" w:rsidTr="00E638CE">
        <w:trPr>
          <w:trHeight w:hRule="exact" w:val="510"/>
        </w:trPr>
        <w:tc>
          <w:tcPr>
            <w:tcW w:w="1355" w:type="dxa"/>
            <w:noWrap/>
          </w:tcPr>
          <w:p w14:paraId="18FE3B44" w14:textId="77777777" w:rsidR="00FB59FB" w:rsidRPr="00AE65F6" w:rsidRDefault="00FB59FB" w:rsidP="003B2EB6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6C346F93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2A94C5F" w14:textId="77777777" w:rsidR="00FB59FB" w:rsidRPr="00EA7542" w:rsidRDefault="00FB59FB" w:rsidP="00925A3B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3E396A1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center"/>
          </w:tcPr>
          <w:p w14:paraId="6D166837" w14:textId="77777777" w:rsidR="00FB59FB" w:rsidRPr="00EA7542" w:rsidRDefault="00FB59FB" w:rsidP="000B105F">
            <w:pPr>
              <w:pStyle w:val="ekvkolumnentitel"/>
              <w:jc w:val="center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FA8FBFF" w14:textId="444826C3" w:rsidR="00FB59FB" w:rsidRPr="00C172AE" w:rsidRDefault="00FB59FB" w:rsidP="00E94873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94873">
              <w:t>2</w:t>
            </w:r>
            <w:r w:rsidR="007659DB">
              <w:t>7</w:t>
            </w:r>
          </w:p>
        </w:tc>
      </w:tr>
      <w:tr w:rsidR="00BF17F2" w:rsidRPr="00BF17F2" w14:paraId="2E092A17" w14:textId="77777777" w:rsidTr="00E638C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355" w:type="dxa"/>
            <w:tcBorders>
              <w:bottom w:val="nil"/>
              <w:right w:val="nil"/>
            </w:tcBorders>
            <w:noWrap/>
            <w:vAlign w:val="bottom"/>
          </w:tcPr>
          <w:p w14:paraId="5DC6B984" w14:textId="77777777" w:rsidR="00FB59FB" w:rsidRPr="00055721" w:rsidRDefault="00FB59FB" w:rsidP="00AE65F6">
            <w:pPr>
              <w:rPr>
                <w:color w:val="FF0000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2BC7E0D6" w14:textId="08996B41" w:rsidR="00FB59FB" w:rsidRPr="00055721" w:rsidRDefault="00FB59FB" w:rsidP="00037566">
            <w:pPr>
              <w:rPr>
                <w:color w:val="FF0000"/>
              </w:rPr>
            </w:pPr>
          </w:p>
        </w:tc>
      </w:tr>
    </w:tbl>
    <w:p w14:paraId="30A07E9C" w14:textId="77777777" w:rsidR="00BE441E" w:rsidRPr="00287B24" w:rsidRDefault="00BE441E" w:rsidP="00BE441E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5C524FA6" wp14:editId="5CC687BE">
            <wp:extent cx="288290" cy="288290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600BD" w14:textId="7F8FA768" w:rsidR="000B105F" w:rsidRDefault="00B825E3" w:rsidP="00087CE3">
      <w:pPr>
        <w:pStyle w:val="ekvue1arial"/>
      </w:pPr>
      <w:r>
        <w:t>Merk</w:t>
      </w:r>
      <w:r w:rsidR="007659DB">
        <w:t>en</w:t>
      </w:r>
      <w:r w:rsidR="00135D25">
        <w:t xml:space="preserve"> </w:t>
      </w:r>
      <w:r>
        <w:t>(2)</w:t>
      </w:r>
    </w:p>
    <w:p w14:paraId="0184D067" w14:textId="5C551044" w:rsidR="00C06B29" w:rsidRDefault="00C06B29" w:rsidP="005B4A34"/>
    <w:p w14:paraId="159BE867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192F86C5" w14:textId="77777777" w:rsidR="00BE441E" w:rsidRPr="00287B24" w:rsidRDefault="00BE441E" w:rsidP="00BE441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7526834" wp14:editId="3F74671C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4EA03" w14:textId="499B761E" w:rsidR="00ED0679" w:rsidRDefault="00E94873" w:rsidP="005B4A34">
      <w:r>
        <w:t>Löse das Kreuzworträtsel.</w:t>
      </w:r>
      <w:r w:rsidR="00B825E3">
        <w:t xml:space="preserve"> Setze </w:t>
      </w:r>
      <w:r w:rsidR="00B825E3" w:rsidRPr="00B825E3">
        <w:rPr>
          <w:b/>
          <w:bCs/>
        </w:rPr>
        <w:t>Wörter mit V/v</w:t>
      </w:r>
      <w:r w:rsidR="00B825E3">
        <w:t xml:space="preserve"> ein.</w:t>
      </w:r>
    </w:p>
    <w:p w14:paraId="4F51F4C1" w14:textId="1723F403" w:rsidR="005B4A34" w:rsidRDefault="006F4A34" w:rsidP="005B4A34">
      <w:r>
        <w:t>Überprüfe mit dem Wörterbuch.</w:t>
      </w:r>
    </w:p>
    <w:p w14:paraId="16276B01" w14:textId="53D27853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1. Der Blumenstrauß steht in der </w:t>
      </w:r>
      <w:r w:rsidR="0013326F" w:rsidRPr="00B074F9">
        <w:rPr>
          <w:rStyle w:val="ekvlsungunterstrichen"/>
          <w:rFonts w:ascii="Arial" w:hAnsi="Arial" w:cs="Arial"/>
          <w:sz w:val="23"/>
          <w:szCs w:val="23"/>
        </w:rPr>
        <w:t>             </w:t>
      </w:r>
      <w:r w:rsidR="0013326F" w:rsidRPr="0013326F">
        <w:rPr>
          <w:rStyle w:val="ekvlsungunterstrichen"/>
          <w:rFonts w:ascii="Arial" w:hAnsi="Arial" w:cs="Arial"/>
        </w:rPr>
        <w:t>         </w:t>
      </w:r>
      <w:r w:rsidR="0013326F" w:rsidRPr="00B074F9">
        <w:rPr>
          <w:rStyle w:val="ekvlsungunterstrichen"/>
          <w:rFonts w:ascii="Arial" w:hAnsi="Arial" w:cs="Arial"/>
          <w:sz w:val="23"/>
          <w:szCs w:val="23"/>
        </w:rPr>
        <w:t>       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</w:t>
      </w:r>
      <w:r>
        <w:t>.</w:t>
      </w:r>
    </w:p>
    <w:p w14:paraId="0140C582" w14:textId="38C22341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2. Ein Berg, der Feuer spuckt, ist ein </w:t>
      </w:r>
      <w:r w:rsidRPr="00E94873">
        <w:rPr>
          <w:rStyle w:val="ekvlsungunterstrichen"/>
        </w:rPr>
        <w:t> 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         </w:t>
      </w:r>
      <w:r>
        <w:t>.</w:t>
      </w:r>
    </w:p>
    <w:p w14:paraId="2CE5ABEC" w14:textId="7C545B4B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3. </w:t>
      </w:r>
      <w:r w:rsidR="00B825E3">
        <w:t>Ronja</w:t>
      </w:r>
      <w:r>
        <w:t xml:space="preserve"> ist müde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</w:t>
      </w:r>
      <w:r>
        <w:t xml:space="preserve"> Schwimmen.</w:t>
      </w:r>
    </w:p>
    <w:p w14:paraId="02015036" w14:textId="0BC2F02A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4. Mama wartet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</w:t>
      </w:r>
      <w:r>
        <w:t xml:space="preserve"> dem Schwimmbad.</w:t>
      </w:r>
    </w:p>
    <w:p w14:paraId="076ECD92" w14:textId="3B24CFD9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5. Ein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        </w:t>
      </w:r>
      <w:r>
        <w:t xml:space="preserve"> ist ein Tasteninstrument.</w:t>
      </w:r>
    </w:p>
    <w:p w14:paraId="40D120BD" w14:textId="45636319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6.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        </w:t>
      </w:r>
      <w:r>
        <w:t xml:space="preserve"> ist ein anderes Wort für Papa.</w:t>
      </w:r>
    </w:p>
    <w:p w14:paraId="31E1B873" w14:textId="3A0669FB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7. </w:t>
      </w:r>
      <w:r w:rsidR="00B825E3">
        <w:t>Tibor</w:t>
      </w:r>
      <w:r>
        <w:t xml:space="preserve"> bekommt ein Geschenk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</w:t>
      </w:r>
      <w:r>
        <w:t xml:space="preserve"> Oma.</w:t>
      </w:r>
    </w:p>
    <w:p w14:paraId="3B6DD2CB" w14:textId="37B80C9A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8. Das Glas ist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</w:t>
      </w:r>
      <w:r>
        <w:t xml:space="preserve"> und nicht leer.</w:t>
      </w:r>
    </w:p>
    <w:p w14:paraId="7F3C865E" w14:textId="18F90718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9. Ein </w:t>
      </w:r>
      <w:r w:rsidRPr="0013326F">
        <w:rPr>
          <w:rStyle w:val="ekvlsungunterstrichen"/>
          <w:rFonts w:ascii="Arial" w:hAnsi="Arial" w:cs="Arial"/>
        </w:rPr>
        <w:t>                         </w:t>
      </w:r>
      <w:r w:rsidR="0013326F" w:rsidRPr="0013326F">
        <w:rPr>
          <w:rStyle w:val="ekvlsungunterstrichen"/>
          <w:rFonts w:ascii="Arial" w:hAnsi="Arial" w:cs="Arial"/>
        </w:rPr>
        <w:t>   </w:t>
      </w:r>
      <w:r w:rsidRPr="0013326F">
        <w:rPr>
          <w:rStyle w:val="ekvlsungunterstrichen"/>
          <w:rFonts w:ascii="Arial" w:hAnsi="Arial" w:cs="Arial"/>
        </w:rPr>
        <w:t>       </w:t>
      </w:r>
      <w:r>
        <w:t xml:space="preserve"> saugt Blut und mag keinen Knoblauch.</w:t>
      </w:r>
    </w:p>
    <w:p w14:paraId="0578272D" w14:textId="0502A32D" w:rsidR="00E94873" w:rsidRDefault="00E94873" w:rsidP="0065311A">
      <w:pPr>
        <w:pStyle w:val="ekvschreiblinie"/>
        <w:spacing w:line="500" w:lineRule="exact"/>
      </w:pPr>
      <w:r>
        <w:t>1</w:t>
      </w:r>
      <w:r w:rsidR="0013326F">
        <w:t>0</w:t>
      </w:r>
      <w:r>
        <w:t>. Max zählt: eins, zwei, drei,</w:t>
      </w:r>
      <w:r w:rsidR="00CF02C2">
        <w:t xml:space="preserve">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</w:t>
      </w:r>
      <w:r>
        <w:t>.</w:t>
      </w:r>
    </w:p>
    <w:p w14:paraId="6D839075" w14:textId="415FE88F" w:rsidR="00E94873" w:rsidRDefault="00E94873" w:rsidP="0065311A">
      <w:pPr>
        <w:pStyle w:val="ekvschreiblinie"/>
        <w:spacing w:line="500" w:lineRule="exact"/>
      </w:pPr>
      <w:r>
        <w:t>1</w:t>
      </w:r>
      <w:r w:rsidR="0013326F">
        <w:t>1</w:t>
      </w:r>
      <w:r>
        <w:t xml:space="preserve">. Der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       </w:t>
      </w:r>
      <w:r>
        <w:t xml:space="preserve"> sitzt im Nest.</w:t>
      </w:r>
    </w:p>
    <w:p w14:paraId="176984AA" w14:textId="77777777" w:rsidR="0013326F" w:rsidRPr="005B4A34" w:rsidRDefault="0013326F" w:rsidP="0013326F">
      <w:pPr>
        <w:pStyle w:val="ekvgrundtexthalbe"/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65311A" w:rsidRPr="00F9529F" w14:paraId="55380F29" w14:textId="77777777" w:rsidTr="00B825E3">
        <w:trPr>
          <w:trHeight w:hRule="exact" w:val="283"/>
        </w:trPr>
        <w:tc>
          <w:tcPr>
            <w:tcW w:w="425" w:type="dxa"/>
            <w:vAlign w:val="center"/>
          </w:tcPr>
          <w:p w14:paraId="6B49D1A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9FD35A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200523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15EB5D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972B2E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045170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590AD8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A5EBD6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F96228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4DB7F275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5.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vAlign w:val="center"/>
          </w:tcPr>
          <w:p w14:paraId="24DD42A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5753CE53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1.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vAlign w:val="center"/>
          </w:tcPr>
          <w:p w14:paraId="451F1A12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3EA6E510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62AA83F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2948B8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7BA28E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BC0758C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16A3BD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386D25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63F492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44E5AA24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4.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D0C8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950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E17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679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4301BF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65CB34F2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23AE673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4BA58A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BE72CC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EAD6D6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E4A576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5085F4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D3C754B" w14:textId="77777777" w:rsidR="00BE441E" w:rsidRPr="00CC1C48" w:rsidRDefault="00BE441E" w:rsidP="00B825E3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2.</w:t>
            </w:r>
            <w:r w:rsidRPr="00CC1C48">
              <w:rPr>
                <w:sz w:val="18"/>
                <w:szCs w:val="18"/>
              </w:rPr>
              <w:sym w:font="Wingdings 3" w:char="F092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AF2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ADE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7A5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4C5F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C08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3FED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1B02AEC0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3FBB1D8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8698ACF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3FEDFD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3DE479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316D822A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7.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127471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E03D2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4F7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45E4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AAE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622FA" w14:textId="6B4B5644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C07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0C616E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7FFA402A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50F6C3E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5C6720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9121D3C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56F86FB2" w14:textId="26BC5A61" w:rsidR="00BE441E" w:rsidRPr="00CC1C48" w:rsidRDefault="00BE441E" w:rsidP="00B825E3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1</w:t>
            </w:r>
            <w:r w:rsidR="0013326F">
              <w:rPr>
                <w:sz w:val="18"/>
                <w:szCs w:val="18"/>
              </w:rPr>
              <w:t>0</w:t>
            </w:r>
            <w:r w:rsidRPr="00CC1C48">
              <w:rPr>
                <w:sz w:val="18"/>
                <w:szCs w:val="18"/>
              </w:rPr>
              <w:t>.</w:t>
            </w:r>
            <w:r w:rsidRPr="00CC1C48">
              <w:rPr>
                <w:sz w:val="18"/>
                <w:szCs w:val="18"/>
              </w:rPr>
              <w:sym w:font="Wingdings 3" w:char="F092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E4E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E7E0" w14:textId="77777777" w:rsidR="00BE441E" w:rsidRPr="00BE441E" w:rsidRDefault="00BE441E" w:rsidP="00B825E3">
            <w:pPr>
              <w:spacing w:line="240" w:lineRule="auto"/>
              <w:jc w:val="center"/>
              <w:rPr>
                <w:rFonts w:ascii="Comic Sans MS" w:hAnsi="Comic Sans MS"/>
                <w:sz w:val="26"/>
              </w:rPr>
            </w:pPr>
            <w:r w:rsidRPr="00BE441E">
              <w:rPr>
                <w:rFonts w:ascii="Comic Sans MS" w:hAnsi="Comic Sans MS"/>
                <w:sz w:val="26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F89" w14:textId="77777777" w:rsidR="00BE441E" w:rsidRPr="00BE441E" w:rsidRDefault="00BE441E" w:rsidP="00B825E3">
            <w:pPr>
              <w:spacing w:line="240" w:lineRule="auto"/>
              <w:jc w:val="center"/>
              <w:rPr>
                <w:rFonts w:ascii="Comic Sans MS" w:hAnsi="Comic Sans MS"/>
                <w:sz w:val="26"/>
              </w:rPr>
            </w:pPr>
            <w:r w:rsidRPr="00BE441E">
              <w:rPr>
                <w:rFonts w:ascii="Comic Sans MS" w:hAnsi="Comic Sans MS"/>
                <w:sz w:val="26"/>
              </w:rPr>
              <w:t>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E1F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A81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C74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40D3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EA3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5E7281A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41E9ACFD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3E7C797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84D1EA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19DC4A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C8D5E2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0BA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09D71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88CA49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693AAB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0A08471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B0FD" w14:textId="77777777" w:rsidR="00BE441E" w:rsidRPr="00BE441E" w:rsidRDefault="00BE441E" w:rsidP="00B825E3">
            <w:pPr>
              <w:pStyle w:val="ekvkreuzwortrtsel"/>
            </w:pPr>
            <w:r w:rsidRPr="00BE441E"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1E1DB3D" w14:textId="4FC68B6B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A47A6C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0F92ABF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2E7296EA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3C9E4A5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F95C83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02DAD3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35AA6F2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9.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397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780D391" w14:textId="1FF015A2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1</w:t>
            </w:r>
            <w:r w:rsidR="0013326F">
              <w:rPr>
                <w:sz w:val="18"/>
                <w:szCs w:val="18"/>
              </w:rPr>
              <w:t>1</w:t>
            </w:r>
            <w:r w:rsidRPr="00CC1C48">
              <w:rPr>
                <w:sz w:val="18"/>
                <w:szCs w:val="18"/>
              </w:rPr>
              <w:t>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44117C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039E65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456DA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475" w14:textId="77777777" w:rsidR="00BE441E" w:rsidRPr="00BE441E" w:rsidRDefault="00BE441E" w:rsidP="00B825E3">
            <w:pPr>
              <w:pStyle w:val="ekvkreuzwortrtsel"/>
            </w:pPr>
            <w:r w:rsidRPr="00BE441E">
              <w:t>E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156B67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6A253D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C770E75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6EFE7CEF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7D1464F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271A53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CDC921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450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E4B73" w14:textId="77777777" w:rsidR="00BE441E" w:rsidRPr="00CC1C48" w:rsidRDefault="00BE441E" w:rsidP="00B825E3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6.</w:t>
            </w:r>
            <w:r w:rsidRPr="00CC1C48">
              <w:rPr>
                <w:sz w:val="18"/>
                <w:szCs w:val="18"/>
              </w:rPr>
              <w:sym w:font="Wingdings 3" w:char="F092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6B2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3C2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240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9FB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2FC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3ABFE1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8409A2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167323A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14750753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340BE0E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46C0AC1B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8.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9750A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6C5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E10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B5D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55D87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F5DEFEC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1CA0E6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97147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1F979B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ABF42D0" w14:textId="092EFA20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672FD87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6C02023E" w14:textId="77777777" w:rsidTr="00B825E3">
        <w:trPr>
          <w:trHeight w:hRule="exact" w:val="425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8A6C87A" w14:textId="77777777" w:rsidR="00BE441E" w:rsidRPr="00CC1C48" w:rsidRDefault="00BE441E" w:rsidP="00B825E3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3.</w:t>
            </w:r>
            <w:r w:rsidRPr="00CC1C48">
              <w:rPr>
                <w:sz w:val="18"/>
                <w:szCs w:val="18"/>
              </w:rPr>
              <w:sym w:font="Wingdings 3" w:char="F092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DB8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3A9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82B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DE57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06C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698DB4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1203A1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C611FE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512C14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B8EB11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C2BA9F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223A1C6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47E779E9" w14:textId="77777777" w:rsidTr="0013326F">
        <w:trPr>
          <w:trHeight w:hRule="exact" w:val="425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41CF22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456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ACDFE5" w14:textId="764ECD06" w:rsidR="00BE441E" w:rsidRPr="00CC1C48" w:rsidRDefault="00BE441E" w:rsidP="00B825E3">
            <w:pPr>
              <w:spacing w:line="240" w:lineRule="auto"/>
              <w:ind w:right="-113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5AD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AD5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D3A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DB424E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2F8822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2A673C8" w14:textId="33AA5A15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6B4700F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33BD655" w14:textId="1BE2BBFF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99A2E0D" w14:textId="5ABE7194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AE5AB40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1E4C7591" w14:textId="77777777" w:rsidTr="0013326F">
        <w:trPr>
          <w:trHeight w:hRule="exact" w:val="425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63CBA5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A4C" w14:textId="77777777" w:rsidR="00BE441E" w:rsidRPr="00BE441E" w:rsidRDefault="00BE441E" w:rsidP="00B825E3">
            <w:pPr>
              <w:pStyle w:val="ekvkreuzwortrtsel"/>
            </w:pPr>
            <w:r w:rsidRPr="00BE441E">
              <w:t>L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480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2D42" w14:textId="77777777" w:rsidR="00BE441E" w:rsidRPr="00BE441E" w:rsidRDefault="00BE441E" w:rsidP="00B825E3">
            <w:pPr>
              <w:pStyle w:val="ekvkreuzwortrtsel"/>
            </w:pPr>
            <w:r w:rsidRPr="00BE441E"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1E1FF" w14:textId="4865D09C" w:rsidR="00BE441E" w:rsidRPr="00BE441E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CC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5C6270E" w14:textId="7AE3782B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DD516BB" w14:textId="78ED015C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2D5EB30" w14:textId="28ACC288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3AC4F7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470E5C4" w14:textId="7B2F6CD8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A2B54C3" w14:textId="2530B2DC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B5F9E65" w14:textId="0104760F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55896C1D" w14:textId="77777777" w:rsidTr="0013326F">
        <w:trPr>
          <w:trHeight w:hRule="exact" w:val="425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7646EC4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41C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B65A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77A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EF6468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8FC11A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93E8D2F" w14:textId="0017755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FBB298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A34F7A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D0CE8A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346309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6C346EE" w14:textId="70E32AB0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C850123" w14:textId="343E8416" w:rsidR="00BE441E" w:rsidRPr="00F9529F" w:rsidRDefault="00BE441E" w:rsidP="00B825E3">
            <w:pPr>
              <w:pStyle w:val="ekvkreuzwortrtsel"/>
            </w:pPr>
          </w:p>
        </w:tc>
      </w:tr>
    </w:tbl>
    <w:p w14:paraId="14056A8E" w14:textId="1D7B4B4B" w:rsidR="005B4A34" w:rsidRDefault="00C06B29" w:rsidP="00ED0679">
      <w:pPr>
        <w:pStyle w:val="ekvgrundtexthalbe"/>
      </w:pPr>
      <w:r>
        <w:drawing>
          <wp:anchor distT="0" distB="0" distL="114300" distR="114300" simplePos="0" relativeHeight="251659264" behindDoc="0" locked="0" layoutInCell="1" allowOverlap="1" wp14:anchorId="5796A86C" wp14:editId="3E26AA8E">
            <wp:simplePos x="0" y="0"/>
            <wp:positionH relativeFrom="column">
              <wp:posOffset>627790</wp:posOffset>
            </wp:positionH>
            <wp:positionV relativeFrom="paragraph">
              <wp:posOffset>2429572</wp:posOffset>
            </wp:positionV>
            <wp:extent cx="901974" cy="1014202"/>
            <wp:effectExtent l="0" t="0" r="0" b="0"/>
            <wp:wrapNone/>
            <wp:docPr id="2" name="Grafik 2" descr="S537300555_Vampir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1974" cy="10142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5E3">
        <w:br w:type="textWrapping" w:clear="all"/>
      </w:r>
    </w:p>
    <w:p w14:paraId="32CD2FD5" w14:textId="04B0C138" w:rsidR="0013326F" w:rsidRDefault="0013326F" w:rsidP="00ED0679">
      <w:pPr>
        <w:pStyle w:val="ekvgrundtexthalbe"/>
      </w:pPr>
    </w:p>
    <w:p w14:paraId="0BF14139" w14:textId="77777777" w:rsidR="0013326F" w:rsidRPr="00D6081D" w:rsidRDefault="0013326F" w:rsidP="00ED0679">
      <w:pPr>
        <w:pStyle w:val="ekvgrundtexthalbe"/>
      </w:pPr>
    </w:p>
    <w:p w14:paraId="2ED59125" w14:textId="77777777" w:rsidR="005B4A34" w:rsidRPr="00D3427F" w:rsidRDefault="005B4A34" w:rsidP="005B4A34">
      <w:pPr>
        <w:pStyle w:val="ekvnummerierung"/>
        <w:framePr w:wrap="around"/>
      </w:pPr>
      <w:r>
        <w:t>2</w:t>
      </w:r>
    </w:p>
    <w:p w14:paraId="522DFDD3" w14:textId="01727253" w:rsidR="00BE441E" w:rsidRPr="00287B24" w:rsidRDefault="00BE441E" w:rsidP="00BE441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32AF431" wp14:editId="1E9879C6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F6922" w14:textId="73C06573" w:rsidR="00BE441E" w:rsidRPr="00CC1C48" w:rsidRDefault="00ED0679" w:rsidP="00CC1C48">
      <w:r>
        <w:rPr>
          <w:lang w:eastAsia="de-DE"/>
        </w:rPr>
        <w:drawing>
          <wp:anchor distT="0" distB="0" distL="114300" distR="114300" simplePos="0" relativeHeight="251662336" behindDoc="0" locked="0" layoutInCell="1" allowOverlap="1" wp14:anchorId="540613C4" wp14:editId="79893888">
            <wp:simplePos x="0" y="0"/>
            <wp:positionH relativeFrom="column">
              <wp:posOffset>-721360</wp:posOffset>
            </wp:positionH>
            <wp:positionV relativeFrom="paragraph">
              <wp:posOffset>250190</wp:posOffset>
            </wp:positionV>
            <wp:extent cx="288290" cy="285115"/>
            <wp:effectExtent l="0" t="0" r="0" b="635"/>
            <wp:wrapNone/>
            <wp:docPr id="100" name="Grafik 100" descr="Ein Bild, das Text, Schild, dunkel, Bilderrahm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Grafik 100" descr="Ein Bild, das Text, Schild, dunkel, Bilderrahmen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4873">
        <w:t>Suche dir Wörter aus Aufgabe 1 aus. Schreibe eigene Sätze.</w:t>
      </w:r>
    </w:p>
    <w:p w14:paraId="52212341" w14:textId="7B2FCC5F" w:rsidR="005B4A34" w:rsidRDefault="005B4A34" w:rsidP="00ED0679">
      <w:pPr>
        <w:pStyle w:val="ekvgrundtexthalbe"/>
      </w:pPr>
      <w:bookmarkStart w:id="1" w:name="_GoBack"/>
      <w:bookmarkEnd w:id="1"/>
    </w:p>
    <w:sectPr w:rsidR="005B4A34" w:rsidSect="008D5A1A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139A" w14:textId="77777777" w:rsidR="002638D1" w:rsidRDefault="002638D1" w:rsidP="003C599D">
      <w:pPr>
        <w:spacing w:line="240" w:lineRule="auto"/>
      </w:pPr>
      <w:r>
        <w:separator/>
      </w:r>
    </w:p>
  </w:endnote>
  <w:endnote w:type="continuationSeparator" w:id="0">
    <w:p w14:paraId="331EE1F5" w14:textId="77777777" w:rsidR="002638D1" w:rsidRDefault="002638D1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179FBC2" w14:textId="77777777" w:rsidTr="006B2D23">
      <w:trPr>
        <w:trHeight w:hRule="exact" w:val="680"/>
      </w:trPr>
      <w:tc>
        <w:tcPr>
          <w:tcW w:w="1131" w:type="dxa"/>
          <w:noWrap/>
        </w:tcPr>
        <w:p w14:paraId="4D134EAA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A7D0EE9" wp14:editId="6AB1E14D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78BDBDF9" w14:textId="7793226E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F52C51">
            <w:t>2</w:t>
          </w:r>
          <w:r w:rsidR="00DE185B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7441012C" w14:textId="17953F47" w:rsidR="00FB7F87" w:rsidRPr="00FB7F87" w:rsidRDefault="00FB7F87" w:rsidP="00B825E3">
          <w:pPr>
            <w:pStyle w:val="ekvquelle"/>
            <w:rPr>
              <w:bCs/>
            </w:rPr>
          </w:pPr>
          <w:r>
            <w:rPr>
              <w:b/>
              <w:bCs/>
            </w:rPr>
            <w:t xml:space="preserve">Abbildung: </w:t>
          </w:r>
          <w:r w:rsidR="000960C0">
            <w:rPr>
              <w:bCs/>
            </w:rPr>
            <w:t>Anke Fröhlich, Leipzig</w:t>
          </w:r>
          <w:r>
            <w:rPr>
              <w:bCs/>
            </w:rPr>
            <w:t xml:space="preserve"> </w:t>
          </w:r>
        </w:p>
        <w:p w14:paraId="59EC2D69" w14:textId="04D8206B" w:rsidR="00193A18" w:rsidRPr="00025140" w:rsidRDefault="00D35CCE" w:rsidP="00B825E3">
          <w:pPr>
            <w:pStyle w:val="ekvquelle"/>
          </w:pPr>
          <w:r w:rsidRPr="00B825E3">
            <w:rPr>
              <w:b/>
              <w:bCs/>
            </w:rPr>
            <w:t>Text:</w:t>
          </w:r>
          <w:r>
            <w:t xml:space="preserve"> </w:t>
          </w:r>
          <w:r w:rsidR="00CF02C2">
            <w:t>Britta Seepe-Smit</w:t>
          </w:r>
          <w:r w:rsidR="00B825E3">
            <w:t xml:space="preserve">; </w:t>
          </w:r>
          <w:r w:rsidR="00CF02C2">
            <w:t>Sabrina Stäwen</w:t>
          </w:r>
        </w:p>
      </w:tc>
      <w:tc>
        <w:tcPr>
          <w:tcW w:w="397" w:type="dxa"/>
        </w:tcPr>
        <w:p w14:paraId="54970A7B" w14:textId="77777777" w:rsidR="00193A18" w:rsidRPr="00913892" w:rsidRDefault="00193A18" w:rsidP="00913892">
          <w:pPr>
            <w:pStyle w:val="ekvpagina"/>
          </w:pPr>
        </w:p>
      </w:tc>
    </w:tr>
  </w:tbl>
  <w:p w14:paraId="7FBC0A9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0C637" w14:textId="77777777" w:rsidR="002638D1" w:rsidRDefault="002638D1" w:rsidP="003C599D">
      <w:pPr>
        <w:spacing w:line="240" w:lineRule="auto"/>
      </w:pPr>
      <w:r>
        <w:separator/>
      </w:r>
    </w:p>
  </w:footnote>
  <w:footnote w:type="continuationSeparator" w:id="0">
    <w:p w14:paraId="3B9664DA" w14:textId="77777777" w:rsidR="002638D1" w:rsidRDefault="002638D1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CAD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5721"/>
    <w:rsid w:val="00056587"/>
    <w:rsid w:val="0006258C"/>
    <w:rsid w:val="00062D31"/>
    <w:rsid w:val="00073C70"/>
    <w:rsid w:val="00077DAF"/>
    <w:rsid w:val="000812E6"/>
    <w:rsid w:val="0008320C"/>
    <w:rsid w:val="000832B9"/>
    <w:rsid w:val="00087CE3"/>
    <w:rsid w:val="00090AB2"/>
    <w:rsid w:val="000928AA"/>
    <w:rsid w:val="00092E87"/>
    <w:rsid w:val="000939F5"/>
    <w:rsid w:val="00094F01"/>
    <w:rsid w:val="000960C0"/>
    <w:rsid w:val="000B098D"/>
    <w:rsid w:val="000B105F"/>
    <w:rsid w:val="000B3D67"/>
    <w:rsid w:val="000B7BD3"/>
    <w:rsid w:val="000C11E0"/>
    <w:rsid w:val="000D40DE"/>
    <w:rsid w:val="000D4791"/>
    <w:rsid w:val="000D7835"/>
    <w:rsid w:val="000E0C96"/>
    <w:rsid w:val="000E343E"/>
    <w:rsid w:val="000F21E8"/>
    <w:rsid w:val="000F654E"/>
    <w:rsid w:val="000F7910"/>
    <w:rsid w:val="00103057"/>
    <w:rsid w:val="00107D77"/>
    <w:rsid w:val="00124062"/>
    <w:rsid w:val="00127C41"/>
    <w:rsid w:val="0013113E"/>
    <w:rsid w:val="00131417"/>
    <w:rsid w:val="0013326F"/>
    <w:rsid w:val="00135D25"/>
    <w:rsid w:val="00140F30"/>
    <w:rsid w:val="001524C9"/>
    <w:rsid w:val="00153B1C"/>
    <w:rsid w:val="00153C26"/>
    <w:rsid w:val="001641FA"/>
    <w:rsid w:val="0016475A"/>
    <w:rsid w:val="00165ECC"/>
    <w:rsid w:val="001676F8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38D1"/>
    <w:rsid w:val="0026581E"/>
    <w:rsid w:val="00271367"/>
    <w:rsid w:val="002755E3"/>
    <w:rsid w:val="0028107C"/>
    <w:rsid w:val="00287B24"/>
    <w:rsid w:val="00287DC0"/>
    <w:rsid w:val="00296C88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302866"/>
    <w:rsid w:val="00303749"/>
    <w:rsid w:val="00303772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2884"/>
    <w:rsid w:val="0033469B"/>
    <w:rsid w:val="003367A2"/>
    <w:rsid w:val="003373EF"/>
    <w:rsid w:val="0034417F"/>
    <w:rsid w:val="00362B02"/>
    <w:rsid w:val="0036404C"/>
    <w:rsid w:val="00365BF5"/>
    <w:rsid w:val="00370A70"/>
    <w:rsid w:val="00376A0A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A7958"/>
    <w:rsid w:val="003B2EB6"/>
    <w:rsid w:val="003B5839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70EEC"/>
    <w:rsid w:val="0047471A"/>
    <w:rsid w:val="004763D2"/>
    <w:rsid w:val="00483A7A"/>
    <w:rsid w:val="00483D65"/>
    <w:rsid w:val="00486B3D"/>
    <w:rsid w:val="00490692"/>
    <w:rsid w:val="004912A2"/>
    <w:rsid w:val="004925F2"/>
    <w:rsid w:val="004A66C3"/>
    <w:rsid w:val="004A66CF"/>
    <w:rsid w:val="004B4520"/>
    <w:rsid w:val="004B506F"/>
    <w:rsid w:val="004E21C6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69"/>
    <w:rsid w:val="005A6D94"/>
    <w:rsid w:val="005B2E46"/>
    <w:rsid w:val="005B3E17"/>
    <w:rsid w:val="005B4A34"/>
    <w:rsid w:val="005B588B"/>
    <w:rsid w:val="005C047C"/>
    <w:rsid w:val="005C0FBD"/>
    <w:rsid w:val="005D301F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E9A"/>
    <w:rsid w:val="0065311A"/>
    <w:rsid w:val="00653F68"/>
    <w:rsid w:val="00663F5F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3D03"/>
    <w:rsid w:val="006F0D3C"/>
    <w:rsid w:val="006F2EDC"/>
    <w:rsid w:val="006F3E47"/>
    <w:rsid w:val="006F4A34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59DB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4D7E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25A3B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1B1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074F9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7242A"/>
    <w:rsid w:val="00B73B76"/>
    <w:rsid w:val="00B825E3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41E"/>
    <w:rsid w:val="00BE4821"/>
    <w:rsid w:val="00BF17F2"/>
    <w:rsid w:val="00C00404"/>
    <w:rsid w:val="00C06B29"/>
    <w:rsid w:val="00C07775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47AD3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0491"/>
    <w:rsid w:val="00CB27C6"/>
    <w:rsid w:val="00CB463B"/>
    <w:rsid w:val="00CB4C91"/>
    <w:rsid w:val="00CB5B82"/>
    <w:rsid w:val="00CB6060"/>
    <w:rsid w:val="00CB782D"/>
    <w:rsid w:val="00CC1C48"/>
    <w:rsid w:val="00CC54E0"/>
    <w:rsid w:val="00CC65A8"/>
    <w:rsid w:val="00CD6369"/>
    <w:rsid w:val="00CD6FE3"/>
    <w:rsid w:val="00CD7D9F"/>
    <w:rsid w:val="00CE2A37"/>
    <w:rsid w:val="00CF02C2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5CCE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E185B"/>
    <w:rsid w:val="00DE287B"/>
    <w:rsid w:val="00DF129D"/>
    <w:rsid w:val="00DF4371"/>
    <w:rsid w:val="00DF5B13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45CD5"/>
    <w:rsid w:val="00E50799"/>
    <w:rsid w:val="00E62E8A"/>
    <w:rsid w:val="00E63251"/>
    <w:rsid w:val="00E638CE"/>
    <w:rsid w:val="00E70C40"/>
    <w:rsid w:val="00E710C7"/>
    <w:rsid w:val="00E94873"/>
    <w:rsid w:val="00E95ED3"/>
    <w:rsid w:val="00EA1CAD"/>
    <w:rsid w:val="00EA7542"/>
    <w:rsid w:val="00EB1E38"/>
    <w:rsid w:val="00EB7DDA"/>
    <w:rsid w:val="00EC1621"/>
    <w:rsid w:val="00EC662E"/>
    <w:rsid w:val="00EC6804"/>
    <w:rsid w:val="00ED0679"/>
    <w:rsid w:val="00ED1F6B"/>
    <w:rsid w:val="00EE049D"/>
    <w:rsid w:val="00EE25BE"/>
    <w:rsid w:val="00EE2721"/>
    <w:rsid w:val="00EE2A0B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B0917"/>
    <w:rsid w:val="00FB3BCE"/>
    <w:rsid w:val="00FB59FB"/>
    <w:rsid w:val="00FB72A0"/>
    <w:rsid w:val="00FB7F87"/>
    <w:rsid w:val="00FC35C5"/>
    <w:rsid w:val="00FC7DBF"/>
    <w:rsid w:val="00FD17C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24849"/>
  <w15:docId w15:val="{2869B72B-C697-4E29-AA43-B8E033E6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258B3-E056-4F6F-8A6E-58E58FE9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24</cp:revision>
  <cp:lastPrinted>2022-11-15T07:49:00Z</cp:lastPrinted>
  <dcterms:created xsi:type="dcterms:W3CDTF">2019-11-22T10:58:00Z</dcterms:created>
  <dcterms:modified xsi:type="dcterms:W3CDTF">2022-12-15T14:15:00Z</dcterms:modified>
</cp:coreProperties>
</file>