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218754D7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5A54E07" w14:textId="77777777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01AF0CA8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33853FA8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19E7D379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DA87F5A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42A9AF3" w14:textId="7BC01249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2351E8">
              <w:t>2</w:t>
            </w:r>
          </w:p>
        </w:tc>
      </w:tr>
      <w:tr w:rsidR="00BF17F2" w:rsidRPr="00BF17F2" w14:paraId="59519736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5FCE799F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0F1CA779" w14:textId="14B49636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76C6D1E3" w14:textId="77777777" w:rsidR="00E53570" w:rsidRDefault="00E53570" w:rsidP="00E53570">
      <w:pPr>
        <w:pStyle w:val="ekvue1arial"/>
      </w:pPr>
      <w:bookmarkStart w:id="0" w:name="bmStart"/>
      <w:bookmarkEnd w:id="0"/>
      <w:r w:rsidRPr="00BC3774">
        <w:t>Wörter nach dem Alphabet ordnen</w:t>
      </w:r>
    </w:p>
    <w:p w14:paraId="446EF6FD" w14:textId="34D177B8" w:rsidR="00E53570" w:rsidRDefault="00E53570" w:rsidP="00E53570"/>
    <w:p w14:paraId="700615C2" w14:textId="77777777" w:rsidR="00E53570" w:rsidRPr="00D3427F" w:rsidRDefault="00E53570" w:rsidP="00E53570">
      <w:pPr>
        <w:pStyle w:val="ekvnummerierung"/>
        <w:framePr w:wrap="around"/>
      </w:pPr>
      <w:r>
        <w:t>1</w:t>
      </w:r>
    </w:p>
    <w:p w14:paraId="347DA91D" w14:textId="77777777" w:rsidR="00E53570" w:rsidRPr="00287B24" w:rsidRDefault="00E53570" w:rsidP="00E53570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6D88BA14" wp14:editId="315793A4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CD9E44" w14:textId="77777777" w:rsidR="00E53570" w:rsidRDefault="00E53570" w:rsidP="00E53570">
      <w:r w:rsidRPr="004A29DE">
        <w:rPr>
          <w:rStyle w:val="ekvarbeitsanweisungdeutsch"/>
        </w:rPr>
        <w:t>Nummeriere die Wörter nach dem Alphabet. Schreibe sie geordnet auf.</w:t>
      </w:r>
    </w:p>
    <w:p w14:paraId="123D83A7" w14:textId="01BBE214" w:rsidR="00E53570" w:rsidRPr="00F46095" w:rsidRDefault="00E53570" w:rsidP="00E53570"/>
    <w:tbl>
      <w:tblPr>
        <w:tblW w:w="92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454"/>
        <w:gridCol w:w="340"/>
        <w:gridCol w:w="1191"/>
        <w:gridCol w:w="454"/>
        <w:gridCol w:w="340"/>
        <w:gridCol w:w="1304"/>
        <w:gridCol w:w="454"/>
        <w:gridCol w:w="340"/>
        <w:gridCol w:w="1020"/>
        <w:gridCol w:w="454"/>
        <w:gridCol w:w="340"/>
        <w:gridCol w:w="907"/>
        <w:gridCol w:w="454"/>
        <w:gridCol w:w="340"/>
      </w:tblGrid>
      <w:tr w:rsidR="00E53570" w:rsidRPr="00F46095" w14:paraId="61AAD59B" w14:textId="77777777" w:rsidTr="00B30D64">
        <w:trPr>
          <w:trHeight w:hRule="exact" w:val="51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05530" w14:textId="290CBE7F" w:rsidR="00E53570" w:rsidRPr="00F46095" w:rsidRDefault="00E53570" w:rsidP="00B30D64">
            <w:pPr>
              <w:pStyle w:val="ekvaufgabenwortkarte"/>
              <w:jc w:val="center"/>
            </w:pPr>
            <w:r w:rsidRPr="00027266">
              <w:rPr>
                <w:rStyle w:val="ekvfett"/>
              </w:rPr>
              <w:t>s</w:t>
            </w:r>
            <w:r>
              <w:t>itzen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0322" w14:textId="35635CCC" w:rsidR="00E53570" w:rsidRPr="00BB11ED" w:rsidRDefault="00E53570" w:rsidP="00B30D64">
            <w:pPr>
              <w:pStyle w:val="ekvaufgabenwortkarte"/>
              <w:spacing w:line="420" w:lineRule="exact"/>
              <w:jc w:val="center"/>
              <w:rPr>
                <w:rStyle w:val="ekvlsung"/>
                <w:color w:val="000000" w:themeColor="text1" w:themeShade="A6"/>
                <w:sz w:val="36"/>
                <w:szCs w:val="36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1EA05" w14:textId="618AEEC6" w:rsidR="00E53570" w:rsidRPr="00F46095" w:rsidRDefault="00E53570" w:rsidP="00B30D64">
            <w:pPr>
              <w:pStyle w:val="ekvaufgabenwortkarte"/>
              <w:jc w:val="center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BA446" w14:textId="77777777" w:rsidR="00E53570" w:rsidRPr="00F46095" w:rsidRDefault="00E53570" w:rsidP="00B30D64">
            <w:pPr>
              <w:pStyle w:val="ekvaufgabenwortkarte"/>
              <w:jc w:val="center"/>
            </w:pPr>
            <w:r w:rsidRPr="00027266">
              <w:rPr>
                <w:rStyle w:val="ekvfett"/>
              </w:rPr>
              <w:t>A</w:t>
            </w:r>
            <w:r>
              <w:t>ufgabe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DED5" w14:textId="77777777" w:rsidR="00E53570" w:rsidRPr="00BB11ED" w:rsidRDefault="00E53570" w:rsidP="00B30D64">
            <w:pPr>
              <w:pStyle w:val="ekvaufgabenwortkarte"/>
              <w:spacing w:line="420" w:lineRule="exact"/>
              <w:jc w:val="center"/>
              <w:rPr>
                <w:rStyle w:val="ekvlsung"/>
                <w:color w:val="000000" w:themeColor="text1" w:themeShade="A6"/>
                <w:sz w:val="36"/>
                <w:szCs w:val="36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65D35" w14:textId="77777777" w:rsidR="00E53570" w:rsidRPr="00F46095" w:rsidRDefault="00E53570" w:rsidP="00B30D64">
            <w:pPr>
              <w:pStyle w:val="ekvaufgabenwortkarte"/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28D34" w14:textId="77777777" w:rsidR="00E53570" w:rsidRPr="00F46095" w:rsidRDefault="00E53570" w:rsidP="00B30D64">
            <w:pPr>
              <w:pStyle w:val="ekvaufgabenwortkarte"/>
              <w:jc w:val="center"/>
            </w:pPr>
            <w:r w:rsidRPr="00027266">
              <w:rPr>
                <w:rStyle w:val="ekvfett"/>
              </w:rPr>
              <w:t>U</w:t>
            </w:r>
            <w:r>
              <w:t>nterricht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BA49" w14:textId="77777777" w:rsidR="00E53570" w:rsidRPr="00BB11ED" w:rsidRDefault="00E53570" w:rsidP="00B30D64">
            <w:pPr>
              <w:pStyle w:val="ekvaufgabenwortkarte"/>
              <w:spacing w:line="420" w:lineRule="exact"/>
              <w:jc w:val="center"/>
              <w:rPr>
                <w:rStyle w:val="ekvlsung"/>
                <w:color w:val="000000" w:themeColor="text1" w:themeShade="A6"/>
                <w:sz w:val="36"/>
                <w:szCs w:val="36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A7DC6" w14:textId="77777777" w:rsidR="00E53570" w:rsidRPr="00F46095" w:rsidRDefault="00E53570" w:rsidP="00B30D64">
            <w:pPr>
              <w:pStyle w:val="ekvaufgabenwortkarte"/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80D7D" w14:textId="77777777" w:rsidR="00E53570" w:rsidRPr="00F46095" w:rsidRDefault="00E53570" w:rsidP="00B30D64">
            <w:pPr>
              <w:pStyle w:val="ekvaufgabenwortkarte"/>
              <w:jc w:val="center"/>
            </w:pPr>
            <w:r w:rsidRPr="00027266">
              <w:rPr>
                <w:rStyle w:val="ekvfett"/>
              </w:rPr>
              <w:t>k</w:t>
            </w:r>
            <w:r>
              <w:t>lingeln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5849" w14:textId="77777777" w:rsidR="00E53570" w:rsidRPr="00BB11ED" w:rsidRDefault="00E53570" w:rsidP="00B30D64">
            <w:pPr>
              <w:pStyle w:val="ekvaufgabenwortkarte"/>
              <w:spacing w:line="420" w:lineRule="exact"/>
              <w:jc w:val="center"/>
              <w:rPr>
                <w:rStyle w:val="ekvlsung"/>
                <w:color w:val="000000" w:themeColor="text1" w:themeShade="A6"/>
                <w:sz w:val="36"/>
                <w:szCs w:val="36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9ED97" w14:textId="77777777" w:rsidR="00E53570" w:rsidRPr="00F46095" w:rsidRDefault="00E53570" w:rsidP="00B30D64">
            <w:pPr>
              <w:pStyle w:val="ekvaufgabenwortkarte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CAA79" w14:textId="77777777" w:rsidR="00E53570" w:rsidRPr="00F46095" w:rsidRDefault="00E53570" w:rsidP="00B30D64">
            <w:pPr>
              <w:pStyle w:val="ekvaufgabenwortkarte"/>
              <w:jc w:val="center"/>
            </w:pPr>
            <w:r w:rsidRPr="00027266">
              <w:rPr>
                <w:rStyle w:val="ekvfett"/>
              </w:rPr>
              <w:t>R</w:t>
            </w:r>
            <w:r>
              <w:t>egal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BE19" w14:textId="77777777" w:rsidR="00E53570" w:rsidRPr="00BB11ED" w:rsidRDefault="00E53570" w:rsidP="00B30D64">
            <w:pPr>
              <w:pStyle w:val="ekvaufgabenwortkarte"/>
              <w:spacing w:line="420" w:lineRule="exact"/>
              <w:jc w:val="center"/>
              <w:rPr>
                <w:rStyle w:val="ekvlsung"/>
                <w:color w:val="000000" w:themeColor="text1" w:themeShade="A6"/>
                <w:sz w:val="36"/>
                <w:szCs w:val="36"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14:paraId="0C6D8C44" w14:textId="77777777" w:rsidR="00E53570" w:rsidRPr="00F46095" w:rsidRDefault="00E53570" w:rsidP="00B30D64">
            <w:pPr>
              <w:pStyle w:val="ekvaufgabenwortkarte"/>
              <w:jc w:val="center"/>
            </w:pPr>
          </w:p>
        </w:tc>
      </w:tr>
    </w:tbl>
    <w:p w14:paraId="71D19165" w14:textId="693A469C" w:rsidR="00E53570" w:rsidRPr="00F46095" w:rsidRDefault="00E53570" w:rsidP="00E53570">
      <w:pPr>
        <w:spacing w:line="156" w:lineRule="exact"/>
        <w:rPr>
          <w:rFonts w:eastAsia="Calibri" w:cs="Times New Roman"/>
        </w:rPr>
      </w:pPr>
    </w:p>
    <w:tbl>
      <w:tblPr>
        <w:tblW w:w="9128" w:type="dxa"/>
        <w:tblInd w:w="45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7"/>
        <w:gridCol w:w="454"/>
        <w:gridCol w:w="340"/>
        <w:gridCol w:w="1474"/>
        <w:gridCol w:w="454"/>
        <w:gridCol w:w="340"/>
        <w:gridCol w:w="1020"/>
        <w:gridCol w:w="454"/>
        <w:gridCol w:w="340"/>
        <w:gridCol w:w="1134"/>
        <w:gridCol w:w="454"/>
        <w:gridCol w:w="340"/>
        <w:gridCol w:w="1247"/>
      </w:tblGrid>
      <w:tr w:rsidR="00E53570" w:rsidRPr="00F46095" w14:paraId="41670E88" w14:textId="77777777" w:rsidTr="00B30D64">
        <w:trPr>
          <w:trHeight w:hRule="exact" w:val="51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3B3B9" w14:textId="338A30D7" w:rsidR="00E53570" w:rsidRPr="00F46095" w:rsidRDefault="00E53570" w:rsidP="00B30D64">
            <w:pPr>
              <w:pStyle w:val="ekvaufgabenwortkarte"/>
              <w:jc w:val="center"/>
            </w:pPr>
            <w:r w:rsidRPr="00027266">
              <w:rPr>
                <w:rStyle w:val="ekvfett"/>
              </w:rPr>
              <w:t>m</w:t>
            </w:r>
            <w:r>
              <w:t>essen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8690" w14:textId="0BFD5E7A" w:rsidR="00E53570" w:rsidRPr="00BB11ED" w:rsidRDefault="00E53570" w:rsidP="00B30D64">
            <w:pPr>
              <w:pStyle w:val="ekvaufgabenwortkarte"/>
              <w:spacing w:line="420" w:lineRule="exact"/>
              <w:jc w:val="center"/>
              <w:rPr>
                <w:rStyle w:val="ekvlsung"/>
                <w:color w:val="000000" w:themeColor="text1" w:themeShade="A6"/>
                <w:sz w:val="36"/>
                <w:szCs w:val="36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31A7" w14:textId="20FF1B08" w:rsidR="00E53570" w:rsidRPr="00F46095" w:rsidRDefault="00E53570" w:rsidP="00B30D64">
            <w:pPr>
              <w:pStyle w:val="ekvaufgabenwortkarte"/>
              <w:jc w:val="center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AD0B9" w14:textId="77777777" w:rsidR="00E53570" w:rsidRPr="00F46095" w:rsidRDefault="00E53570" w:rsidP="00B30D64">
            <w:pPr>
              <w:pStyle w:val="ekvaufgabenwortkarte"/>
              <w:jc w:val="center"/>
            </w:pPr>
            <w:r w:rsidRPr="00027266">
              <w:rPr>
                <w:rStyle w:val="ekvfett"/>
              </w:rPr>
              <w:t>D</w:t>
            </w:r>
            <w:r>
              <w:t>inosaurier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291D" w14:textId="77777777" w:rsidR="00E53570" w:rsidRPr="00BB11ED" w:rsidRDefault="00E53570" w:rsidP="00B30D64">
            <w:pPr>
              <w:pStyle w:val="ekvaufgabenwortkarte"/>
              <w:spacing w:line="420" w:lineRule="exact"/>
              <w:jc w:val="center"/>
              <w:rPr>
                <w:rStyle w:val="ekvlsung"/>
                <w:color w:val="000000" w:themeColor="text1" w:themeShade="A6"/>
                <w:sz w:val="36"/>
                <w:szCs w:val="36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42A8E" w14:textId="77777777" w:rsidR="00E53570" w:rsidRPr="00F46095" w:rsidRDefault="00E53570" w:rsidP="00B30D64">
            <w:pPr>
              <w:pStyle w:val="ekvaufgabenwortkarte"/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16E84" w14:textId="77777777" w:rsidR="00E53570" w:rsidRPr="00F46095" w:rsidRDefault="00E53570" w:rsidP="00B30D64">
            <w:pPr>
              <w:pStyle w:val="ekvaufgabenwortkarte"/>
              <w:jc w:val="center"/>
            </w:pPr>
            <w:r w:rsidRPr="00027266">
              <w:rPr>
                <w:rStyle w:val="ekvfett"/>
              </w:rPr>
              <w:t>w</w:t>
            </w:r>
            <w:r>
              <w:t>iegen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8B20" w14:textId="77777777" w:rsidR="00E53570" w:rsidRPr="00BB11ED" w:rsidRDefault="00E53570" w:rsidP="00B30D64">
            <w:pPr>
              <w:pStyle w:val="ekvaufgabenwortkarte"/>
              <w:spacing w:line="420" w:lineRule="exact"/>
              <w:jc w:val="center"/>
              <w:rPr>
                <w:rStyle w:val="ekvlsung"/>
                <w:color w:val="000000" w:themeColor="text1" w:themeShade="A6"/>
                <w:sz w:val="36"/>
                <w:szCs w:val="36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21B4E47" w14:textId="77777777" w:rsidR="00E53570" w:rsidRPr="00F46095" w:rsidRDefault="00E53570" w:rsidP="00B30D64">
            <w:pPr>
              <w:pStyle w:val="ekvaufgabenwortkarte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C96B2D0" w14:textId="77777777" w:rsidR="00E53570" w:rsidRPr="00F46095" w:rsidRDefault="00E53570" w:rsidP="00B30D64">
            <w:pPr>
              <w:pStyle w:val="ekvaufgabenwortkarte"/>
              <w:jc w:val="center"/>
            </w:pPr>
            <w:r w:rsidRPr="00027266">
              <w:rPr>
                <w:rStyle w:val="ekvfett"/>
              </w:rPr>
              <w:t>F</w:t>
            </w:r>
            <w:r>
              <w:t>ahrrad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6C56B82B" w14:textId="77777777" w:rsidR="00E53570" w:rsidRPr="00BB11ED" w:rsidRDefault="00E53570" w:rsidP="00B30D64">
            <w:pPr>
              <w:pStyle w:val="ekvaufgabenwortkarte"/>
              <w:spacing w:line="420" w:lineRule="exact"/>
              <w:jc w:val="center"/>
              <w:rPr>
                <w:rStyle w:val="ekvlsung"/>
                <w:color w:val="000000" w:themeColor="text1" w:themeShade="A6"/>
                <w:sz w:val="36"/>
                <w:szCs w:val="36"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E43C09" w14:textId="77777777" w:rsidR="00E53570" w:rsidRPr="00F46095" w:rsidRDefault="00E53570" w:rsidP="00B30D64">
            <w:pPr>
              <w:pStyle w:val="ekvaufgabenwortkarte"/>
              <w:jc w:val="center"/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E00D32" w14:textId="77777777" w:rsidR="00E53570" w:rsidRPr="00F46095" w:rsidRDefault="00E53570" w:rsidP="00B30D64">
            <w:pPr>
              <w:pStyle w:val="ekvaufgabenwortkarte"/>
              <w:jc w:val="center"/>
            </w:pPr>
          </w:p>
        </w:tc>
      </w:tr>
    </w:tbl>
    <w:p w14:paraId="29A5494E" w14:textId="75AFC2F9" w:rsidR="00E53570" w:rsidRDefault="00E53570" w:rsidP="00E53570">
      <w:pPr>
        <w:pStyle w:val="ekvgrundtexthalbe"/>
      </w:pPr>
    </w:p>
    <w:p w14:paraId="0785DE8E" w14:textId="0405E711" w:rsidR="00E53570" w:rsidRDefault="00E53570" w:rsidP="00E53570">
      <w:bookmarkStart w:id="1" w:name="_Hlk89598938"/>
      <w:bookmarkStart w:id="2" w:name="_Hlk87114549"/>
      <w:bookmarkStart w:id="3" w:name="_Hlk87114197"/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6" w:space="0" w:color="auto"/>
          <w:right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E53570" w:rsidRPr="00C24816" w14:paraId="5F6E82B5" w14:textId="77777777" w:rsidTr="00B30D64">
        <w:trPr>
          <w:trHeight w:hRule="exact" w:val="198"/>
        </w:trPr>
        <w:tc>
          <w:tcPr>
            <w:tcW w:w="9356" w:type="dxa"/>
            <w:tcBorders>
              <w:top w:val="single" w:sz="2" w:space="0" w:color="auto"/>
              <w:bottom w:val="single" w:sz="6" w:space="0" w:color="auto"/>
            </w:tcBorders>
            <w:noWrap/>
            <w:vAlign w:val="center"/>
          </w:tcPr>
          <w:p w14:paraId="35B798D2" w14:textId="7A9016CA" w:rsidR="00E53570" w:rsidRPr="00C24816" w:rsidRDefault="00E53570" w:rsidP="00B30D64">
            <w:pPr>
              <w:pStyle w:val="ekvmittelband"/>
            </w:pPr>
          </w:p>
        </w:tc>
      </w:tr>
      <w:bookmarkEnd w:id="1"/>
    </w:tbl>
    <w:p w14:paraId="2D995277" w14:textId="77777777" w:rsidR="00E53570" w:rsidRDefault="00E53570" w:rsidP="00E53570">
      <w:pPr>
        <w:pStyle w:val="ekvgrundtexthalbe"/>
      </w:pPr>
    </w:p>
    <w:p w14:paraId="6DFD6A9B" w14:textId="485B24FA" w:rsidR="00E53570" w:rsidRDefault="00E53570" w:rsidP="00E53570">
      <w:bookmarkStart w:id="4" w:name="_Hlk86826728"/>
      <w:bookmarkStart w:id="5" w:name="_Hlk89420598"/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6" w:space="0" w:color="auto"/>
          <w:right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E53570" w:rsidRPr="00C24816" w14:paraId="5F93112F" w14:textId="77777777" w:rsidTr="00B30D64">
        <w:trPr>
          <w:trHeight w:hRule="exact" w:val="198"/>
        </w:trPr>
        <w:tc>
          <w:tcPr>
            <w:tcW w:w="9356" w:type="dxa"/>
            <w:tcBorders>
              <w:top w:val="single" w:sz="2" w:space="0" w:color="auto"/>
              <w:bottom w:val="single" w:sz="6" w:space="0" w:color="auto"/>
            </w:tcBorders>
            <w:noWrap/>
          </w:tcPr>
          <w:p w14:paraId="2DEFB22C" w14:textId="5472CE3F" w:rsidR="00E53570" w:rsidRPr="00C24816" w:rsidRDefault="00E53570" w:rsidP="00B30D64">
            <w:pPr>
              <w:pStyle w:val="ekvmittelband"/>
            </w:pPr>
          </w:p>
        </w:tc>
      </w:tr>
      <w:bookmarkEnd w:id="2"/>
      <w:bookmarkEnd w:id="4"/>
    </w:tbl>
    <w:p w14:paraId="280711B1" w14:textId="77777777" w:rsidR="00E53570" w:rsidRDefault="00E53570" w:rsidP="00E53570">
      <w:pPr>
        <w:pStyle w:val="ekvgrundtexthalbe"/>
      </w:pPr>
    </w:p>
    <w:p w14:paraId="323E7012" w14:textId="54D55EC7" w:rsidR="00E53570" w:rsidRDefault="00E53570" w:rsidP="00E53570"/>
    <w:tbl>
      <w:tblPr>
        <w:tblW w:w="9356" w:type="dxa"/>
        <w:tblBorders>
          <w:top w:val="single" w:sz="2" w:space="0" w:color="auto"/>
          <w:left w:val="single" w:sz="2" w:space="0" w:color="auto"/>
          <w:bottom w:val="single" w:sz="6" w:space="0" w:color="auto"/>
          <w:right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E53570" w:rsidRPr="00C24816" w14:paraId="56487490" w14:textId="77777777" w:rsidTr="00B30D64">
        <w:trPr>
          <w:trHeight w:hRule="exact" w:val="198"/>
        </w:trPr>
        <w:tc>
          <w:tcPr>
            <w:tcW w:w="9356" w:type="dxa"/>
            <w:tcBorders>
              <w:top w:val="single" w:sz="2" w:space="0" w:color="auto"/>
              <w:bottom w:val="single" w:sz="6" w:space="0" w:color="auto"/>
            </w:tcBorders>
            <w:noWrap/>
            <w:vAlign w:val="center"/>
          </w:tcPr>
          <w:p w14:paraId="205E21EE" w14:textId="77777777" w:rsidR="00E53570" w:rsidRPr="00C24816" w:rsidRDefault="00E53570" w:rsidP="00B30D64">
            <w:pPr>
              <w:pStyle w:val="ekvmittelband"/>
            </w:pPr>
          </w:p>
        </w:tc>
      </w:tr>
      <w:bookmarkEnd w:id="3"/>
      <w:bookmarkEnd w:id="5"/>
    </w:tbl>
    <w:p w14:paraId="22C00F5B" w14:textId="6509B0B1" w:rsidR="00E53570" w:rsidRDefault="00E53570" w:rsidP="00E53570"/>
    <w:p w14:paraId="5EDCD4D5" w14:textId="7B360503" w:rsidR="00E53570" w:rsidRDefault="00E53570" w:rsidP="00E53570">
      <w:pPr>
        <w:pStyle w:val="ekvgrundtexthalbe"/>
      </w:pPr>
    </w:p>
    <w:p w14:paraId="3D19CA82" w14:textId="77777777" w:rsidR="00E53570" w:rsidRPr="00D3427F" w:rsidRDefault="00E53570" w:rsidP="00E53570">
      <w:pPr>
        <w:pStyle w:val="ekvnummerierung"/>
        <w:framePr w:wrap="around"/>
      </w:pPr>
      <w:r>
        <w:t>2</w:t>
      </w:r>
    </w:p>
    <w:p w14:paraId="217ABCC3" w14:textId="77777777" w:rsidR="00E53570" w:rsidRPr="00287B24" w:rsidRDefault="00E53570" w:rsidP="00E53570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7C7D685" wp14:editId="187D5AED">
            <wp:extent cx="288290" cy="288290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A84F04" w14:textId="2CD5D2CA" w:rsidR="00E53570" w:rsidRDefault="00E53570" w:rsidP="00E53570">
      <w:r>
        <w:t>Die Wörter in einer Reihe sind nach dem Alphabet geordnet. Setze das passende Wort ein.</w:t>
      </w:r>
    </w:p>
    <w:p w14:paraId="24EECAA5" w14:textId="77E0F51A" w:rsidR="00E53570" w:rsidRDefault="00E53570" w:rsidP="00E53570"/>
    <w:p w14:paraId="67A45B0A" w14:textId="607188C9" w:rsidR="00E53570" w:rsidRDefault="00E53570" w:rsidP="00E53570">
      <w:pPr>
        <w:pStyle w:val="ekvbild"/>
      </w:pPr>
      <w:r>
        <w:rPr>
          <w:lang w:eastAsia="de-DE"/>
        </w:rPr>
        <mc:AlternateContent>
          <mc:Choice Requires="wps">
            <w:drawing>
              <wp:inline distT="0" distB="0" distL="0" distR="0" wp14:anchorId="274584A6" wp14:editId="30FE8B01">
                <wp:extent cx="810000" cy="270000"/>
                <wp:effectExtent l="0" t="0" r="20955" b="15875"/>
                <wp:docPr id="191" name="Textfeld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2A875F6" w14:textId="63CD91BC" w:rsidR="00E53570" w:rsidRPr="009F0109" w:rsidRDefault="00E53570" w:rsidP="00E53570">
                            <w:pPr>
                              <w:pStyle w:val="ekvaufgabenwortkarte"/>
                            </w:pPr>
                            <w:r w:rsidRPr="00027266">
                              <w:rPr>
                                <w:rStyle w:val="ekvfett"/>
                              </w:rPr>
                              <w:t>H</w:t>
                            </w:r>
                            <w:r>
                              <w:t>obby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74584A6" id="_x0000_t202" coordsize="21600,21600" o:spt="202" path="m,l,21600r21600,l21600,xe">
                <v:stroke joinstyle="miter"/>
                <v:path gradientshapeok="t" o:connecttype="rect"/>
              </v:shapetype>
              <v:shape id="Textfeld 191" o:spid="_x0000_s1026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" fillcolor="white [3212]" strokecolor="black [3213]" strokeweight=".5pt">
                <v:textbox>
                  <w:txbxContent>
                    <w:p w14:paraId="72A875F6" w14:textId="63CD91BC" w:rsidR="00E53570" w:rsidRPr="009F0109" w:rsidRDefault="00E53570" w:rsidP="00E53570">
                      <w:pPr>
                        <w:pStyle w:val="ekvaufgabenwortkarte"/>
                      </w:pPr>
                      <w:r w:rsidRPr="00027266">
                        <w:rPr>
                          <w:rStyle w:val="ekvfett"/>
                        </w:rPr>
                        <w:t>H</w:t>
                      </w:r>
                      <w:r>
                        <w:t>obby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6C68EA">
        <w:t> </w:t>
      </w:r>
      <w:r w:rsidRPr="006C68EA">
        <w:t> </w:t>
      </w:r>
      <w:r>
        <w:rPr>
          <w:lang w:eastAsia="de-DE"/>
        </w:rPr>
        <mc:AlternateContent>
          <mc:Choice Requires="wps">
            <w:drawing>
              <wp:inline distT="0" distB="0" distL="0" distR="0" wp14:anchorId="30276FC5" wp14:editId="73F79A33">
                <wp:extent cx="810000" cy="270000"/>
                <wp:effectExtent l="0" t="0" r="20955" b="15875"/>
                <wp:docPr id="195" name="Textfeld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17F468D" w14:textId="08005C3F" w:rsidR="00E53570" w:rsidRPr="009F0109" w:rsidRDefault="00E53570" w:rsidP="00E53570">
                            <w:pPr>
                              <w:pStyle w:val="ekvaufgabenwortkarte"/>
                            </w:pPr>
                            <w:r w:rsidRPr="00027266">
                              <w:rPr>
                                <w:rStyle w:val="ekvfett"/>
                              </w:rPr>
                              <w:t>U</w:t>
                            </w:r>
                            <w:r>
                              <w:t>hr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0276FC5" id="Textfeld 195" o:spid="_x0000_s1027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" fillcolor="white [3212]" strokecolor="black [3213]" strokeweight=".5pt">
                <v:textbox>
                  <w:txbxContent>
                    <w:p w14:paraId="117F468D" w14:textId="08005C3F" w:rsidR="00E53570" w:rsidRPr="009F0109" w:rsidRDefault="00E53570" w:rsidP="00E53570">
                      <w:pPr>
                        <w:pStyle w:val="ekvaufgabenwortkarte"/>
                      </w:pPr>
                      <w:r w:rsidRPr="00027266">
                        <w:rPr>
                          <w:rStyle w:val="ekvfett"/>
                        </w:rPr>
                        <w:t>U</w:t>
                      </w:r>
                      <w:r>
                        <w:t>hr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6C68EA">
        <w:t> </w:t>
      </w:r>
      <w:r w:rsidRPr="006C68EA">
        <w:t> </w:t>
      </w:r>
      <w:r>
        <w:rPr>
          <w:lang w:eastAsia="de-DE"/>
        </w:rPr>
        <mc:AlternateContent>
          <mc:Choice Requires="wps">
            <w:drawing>
              <wp:inline distT="0" distB="0" distL="0" distR="0" wp14:anchorId="7CE39B39" wp14:editId="42C6CDEC">
                <wp:extent cx="810000" cy="270000"/>
                <wp:effectExtent l="0" t="0" r="20955" b="15875"/>
                <wp:docPr id="196" name="Textfeld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C4B9EC1" w14:textId="43B11ED2" w:rsidR="00E53570" w:rsidRPr="009F0109" w:rsidRDefault="00E53570" w:rsidP="00E53570">
                            <w:pPr>
                              <w:pStyle w:val="ekvaufgabenwortkarte"/>
                            </w:pPr>
                            <w:r w:rsidRPr="00027266">
                              <w:rPr>
                                <w:rStyle w:val="ekvfett"/>
                              </w:rPr>
                              <w:t>C</w:t>
                            </w:r>
                            <w:r>
                              <w:t>omputer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CE39B39" id="Textfeld 196" o:spid="_x0000_s1028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" fillcolor="white [3212]" strokecolor="black [3213]" strokeweight=".5pt">
                <v:textbox>
                  <w:txbxContent>
                    <w:p w14:paraId="6C4B9EC1" w14:textId="43B11ED2" w:rsidR="00E53570" w:rsidRPr="009F0109" w:rsidRDefault="00E53570" w:rsidP="00E53570">
                      <w:pPr>
                        <w:pStyle w:val="ekvaufgabenwortkarte"/>
                      </w:pPr>
                      <w:r w:rsidRPr="00027266">
                        <w:rPr>
                          <w:rStyle w:val="ekvfett"/>
                        </w:rPr>
                        <w:t>C</w:t>
                      </w:r>
                      <w:r>
                        <w:t>omputer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6C68EA">
        <w:t> </w:t>
      </w:r>
      <w:r w:rsidRPr="006C68EA">
        <w:t> </w:t>
      </w:r>
      <w:r>
        <w:rPr>
          <w:lang w:eastAsia="de-DE"/>
        </w:rPr>
        <mc:AlternateContent>
          <mc:Choice Requires="wps">
            <w:drawing>
              <wp:inline distT="0" distB="0" distL="0" distR="0" wp14:anchorId="5FD6A615" wp14:editId="48AE5B2E">
                <wp:extent cx="810000" cy="270000"/>
                <wp:effectExtent l="0" t="0" r="20955" b="15875"/>
                <wp:docPr id="197" name="Textfeld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C3EC32D" w14:textId="5417B1CF" w:rsidR="00E53570" w:rsidRPr="009F0109" w:rsidRDefault="00E53570" w:rsidP="00E53570">
                            <w:pPr>
                              <w:pStyle w:val="ekvaufgabenwortkarte"/>
                            </w:pPr>
                            <w:r w:rsidRPr="00027266">
                              <w:rPr>
                                <w:rStyle w:val="ekvfett"/>
                              </w:rPr>
                              <w:t>p</w:t>
                            </w:r>
                            <w:r>
                              <w:t>lötzlich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D6A615" id="Textfeld 197" o:spid="_x0000_s1029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" fillcolor="white [3212]" strokecolor="black [3213]" strokeweight=".5pt">
                <v:textbox>
                  <w:txbxContent>
                    <w:p w14:paraId="6C3EC32D" w14:textId="5417B1CF" w:rsidR="00E53570" w:rsidRPr="009F0109" w:rsidRDefault="00E53570" w:rsidP="00E53570">
                      <w:pPr>
                        <w:pStyle w:val="ekvaufgabenwortkarte"/>
                      </w:pPr>
                      <w:r w:rsidRPr="00027266">
                        <w:rPr>
                          <w:rStyle w:val="ekvfett"/>
                        </w:rPr>
                        <w:t>p</w:t>
                      </w:r>
                      <w:r>
                        <w:t>lötzlich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6C68EA">
        <w:t> </w:t>
      </w:r>
      <w:r w:rsidRPr="006C68EA">
        <w:t> </w:t>
      </w:r>
    </w:p>
    <w:p w14:paraId="2028E9CD" w14:textId="7C289E3F" w:rsidR="00E53570" w:rsidRDefault="00E53570" w:rsidP="00E53570">
      <w:pPr>
        <w:pStyle w:val="ekvgrundtexthalbe"/>
      </w:pPr>
    </w:p>
    <w:p w14:paraId="126E5E53" w14:textId="77777777" w:rsidR="00E53570" w:rsidRPr="00BC3774" w:rsidRDefault="00E53570" w:rsidP="00E53570">
      <w:pPr>
        <w:pStyle w:val="ekvgrundtexthalbe"/>
      </w:pPr>
    </w:p>
    <w:tbl>
      <w:tblPr>
        <w:tblpPr w:leftFromText="141" w:rightFromText="141" w:vertAnchor="text" w:horzAnchor="page" w:tblpX="3390" w:tblpY="47"/>
        <w:tblW w:w="3258" w:type="dxa"/>
        <w:tblBorders>
          <w:top w:val="single" w:sz="2" w:space="0" w:color="auto"/>
          <w:left w:val="single" w:sz="2" w:space="0" w:color="auto"/>
          <w:bottom w:val="single" w:sz="6" w:space="0" w:color="auto"/>
          <w:right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8"/>
      </w:tblGrid>
      <w:tr w:rsidR="00E53570" w:rsidRPr="00C24816" w14:paraId="37843160" w14:textId="77777777" w:rsidTr="00B30D64">
        <w:trPr>
          <w:trHeight w:hRule="exact" w:val="198"/>
        </w:trPr>
        <w:tc>
          <w:tcPr>
            <w:tcW w:w="3258" w:type="dxa"/>
            <w:tcBorders>
              <w:top w:val="single" w:sz="2" w:space="0" w:color="auto"/>
              <w:bottom w:val="single" w:sz="6" w:space="0" w:color="auto"/>
            </w:tcBorders>
            <w:noWrap/>
            <w:vAlign w:val="center"/>
          </w:tcPr>
          <w:p w14:paraId="5C9E1478" w14:textId="77777777" w:rsidR="00E53570" w:rsidRPr="00C24816" w:rsidRDefault="00E53570" w:rsidP="00B30D64">
            <w:pPr>
              <w:pStyle w:val="ekvmittelband"/>
              <w:ind w:left="142" w:hanging="142"/>
            </w:pPr>
          </w:p>
        </w:tc>
      </w:tr>
    </w:tbl>
    <w:p w14:paraId="6566EFB6" w14:textId="4B87CEC2" w:rsidR="00E53570" w:rsidRDefault="00E53570" w:rsidP="00E53570">
      <w:pPr>
        <w:tabs>
          <w:tab w:val="left" w:pos="1276"/>
          <w:tab w:val="left" w:pos="1418"/>
          <w:tab w:val="left" w:pos="2977"/>
          <w:tab w:val="left" w:pos="4788"/>
          <w:tab w:val="left" w:pos="5245"/>
        </w:tabs>
        <w:ind w:left="340" w:hanging="340"/>
        <w:rPr>
          <w:rFonts w:eastAsia="Calibri" w:cs="Times New Roman"/>
        </w:rPr>
      </w:pPr>
      <w:r w:rsidRPr="00031555">
        <w:rPr>
          <w:rStyle w:val="ekvfett"/>
        </w:rPr>
        <w:t>n</w:t>
      </w:r>
      <w:r w:rsidRPr="00BC3774">
        <w:rPr>
          <w:rFonts w:eastAsia="Calibri" w:cs="Times New Roman"/>
        </w:rPr>
        <w:t xml:space="preserve">ehmen </w:t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 w:rsidRPr="00BC3774">
        <w:rPr>
          <w:rFonts w:eastAsia="Calibri" w:cs="Times New Roman"/>
        </w:rPr>
        <w:t>–</w:t>
      </w:r>
      <w:r>
        <w:rPr>
          <w:rFonts w:eastAsia="Calibri" w:cs="Times New Roman"/>
        </w:rPr>
        <w:t xml:space="preserve">   </w:t>
      </w:r>
      <w:r w:rsidRPr="00BC3774">
        <w:rPr>
          <w:rFonts w:eastAsia="Calibri" w:cs="Times New Roman"/>
        </w:rPr>
        <w:t>–</w:t>
      </w:r>
      <w:r>
        <w:rPr>
          <w:rFonts w:eastAsia="Calibri" w:cs="Times New Roman"/>
        </w:rPr>
        <w:t xml:space="preserve">   </w:t>
      </w:r>
      <w:r w:rsidRPr="00031555">
        <w:rPr>
          <w:rStyle w:val="ekvfett"/>
        </w:rPr>
        <w:t>R</w:t>
      </w:r>
      <w:r>
        <w:rPr>
          <w:rFonts w:eastAsia="Calibri" w:cs="Times New Roman"/>
        </w:rPr>
        <w:t>adfahrer</w:t>
      </w:r>
    </w:p>
    <w:p w14:paraId="39071007" w14:textId="281BF929" w:rsidR="00E53570" w:rsidRDefault="00E53570" w:rsidP="00E53570">
      <w:pPr>
        <w:tabs>
          <w:tab w:val="left" w:pos="1276"/>
          <w:tab w:val="left" w:pos="1418"/>
          <w:tab w:val="left" w:pos="2977"/>
          <w:tab w:val="left" w:pos="4788"/>
          <w:tab w:val="left" w:pos="5245"/>
        </w:tabs>
        <w:ind w:left="340" w:hanging="340"/>
        <w:rPr>
          <w:rFonts w:eastAsia="Calibri" w:cs="Times New Roman"/>
        </w:rPr>
      </w:pPr>
    </w:p>
    <w:tbl>
      <w:tblPr>
        <w:tblpPr w:leftFromText="141" w:rightFromText="141" w:vertAnchor="text" w:horzAnchor="page" w:tblpX="3390" w:tblpY="47"/>
        <w:tblW w:w="3258" w:type="dxa"/>
        <w:tblBorders>
          <w:top w:val="single" w:sz="2" w:space="0" w:color="auto"/>
          <w:left w:val="single" w:sz="2" w:space="0" w:color="auto"/>
          <w:bottom w:val="single" w:sz="6" w:space="0" w:color="auto"/>
          <w:right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8"/>
      </w:tblGrid>
      <w:tr w:rsidR="00E53570" w:rsidRPr="00C24816" w14:paraId="6E2BADD0" w14:textId="77777777" w:rsidTr="00B30D64">
        <w:trPr>
          <w:trHeight w:hRule="exact" w:val="198"/>
        </w:trPr>
        <w:tc>
          <w:tcPr>
            <w:tcW w:w="3258" w:type="dxa"/>
            <w:tcBorders>
              <w:top w:val="single" w:sz="2" w:space="0" w:color="auto"/>
              <w:bottom w:val="single" w:sz="6" w:space="0" w:color="auto"/>
            </w:tcBorders>
            <w:noWrap/>
            <w:vAlign w:val="center"/>
          </w:tcPr>
          <w:p w14:paraId="5EFEC07F" w14:textId="77777777" w:rsidR="00E53570" w:rsidRPr="00C24816" w:rsidRDefault="00E53570" w:rsidP="00B30D64">
            <w:pPr>
              <w:pStyle w:val="ekvmittelband"/>
              <w:ind w:left="142" w:hanging="142"/>
            </w:pPr>
          </w:p>
        </w:tc>
      </w:tr>
    </w:tbl>
    <w:p w14:paraId="1CB7F110" w14:textId="79076287" w:rsidR="00E53570" w:rsidRDefault="00E53570" w:rsidP="00E53570">
      <w:pPr>
        <w:tabs>
          <w:tab w:val="left" w:pos="1276"/>
          <w:tab w:val="left" w:pos="1418"/>
          <w:tab w:val="left" w:pos="2977"/>
          <w:tab w:val="left" w:pos="4788"/>
          <w:tab w:val="left" w:pos="5245"/>
        </w:tabs>
        <w:ind w:left="340" w:hanging="340"/>
        <w:rPr>
          <w:rFonts w:eastAsia="Calibri" w:cs="Times New Roman"/>
        </w:rPr>
      </w:pPr>
      <w:r>
        <w:drawing>
          <wp:anchor distT="0" distB="0" distL="114300" distR="114300" simplePos="0" relativeHeight="251640832" behindDoc="0" locked="0" layoutInCell="1" allowOverlap="1" wp14:anchorId="61049B14" wp14:editId="2F8DA138">
            <wp:simplePos x="0" y="0"/>
            <wp:positionH relativeFrom="column">
              <wp:posOffset>4305687</wp:posOffset>
            </wp:positionH>
            <wp:positionV relativeFrom="paragraph">
              <wp:posOffset>138789</wp:posOffset>
            </wp:positionV>
            <wp:extent cx="910288" cy="964323"/>
            <wp:effectExtent l="0" t="0" r="4445" b="7620"/>
            <wp:wrapNone/>
            <wp:docPr id="7" name="Grafik 7" descr="S537300201_Klavier-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0288" cy="9643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Style w:val="ekvfett"/>
        </w:rPr>
        <w:t>a</w:t>
      </w:r>
      <w:r>
        <w:rPr>
          <w:rFonts w:eastAsia="Calibri" w:cs="Times New Roman"/>
        </w:rPr>
        <w:t>bschreiben</w:t>
      </w:r>
      <w:r w:rsidRPr="00BC3774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ab/>
      </w:r>
      <w:r w:rsidRPr="00BC3774">
        <w:rPr>
          <w:rFonts w:eastAsia="Calibri" w:cs="Times New Roman"/>
        </w:rPr>
        <w:t>–</w:t>
      </w:r>
      <w:r>
        <w:rPr>
          <w:rFonts w:eastAsia="Calibri" w:cs="Times New Roman"/>
        </w:rPr>
        <w:t xml:space="preserve">   </w:t>
      </w:r>
      <w:r w:rsidRPr="00BC3774">
        <w:rPr>
          <w:rFonts w:eastAsia="Calibri" w:cs="Times New Roman"/>
        </w:rPr>
        <w:t>–</w:t>
      </w:r>
      <w:r>
        <w:rPr>
          <w:rFonts w:eastAsia="Calibri" w:cs="Times New Roman"/>
        </w:rPr>
        <w:t xml:space="preserve">   </w:t>
      </w:r>
      <w:r>
        <w:rPr>
          <w:rStyle w:val="ekvfett"/>
        </w:rPr>
        <w:t>D</w:t>
      </w:r>
      <w:r>
        <w:rPr>
          <w:rFonts w:eastAsia="Calibri" w:cs="Times New Roman"/>
        </w:rPr>
        <w:t>rucker</w:t>
      </w:r>
    </w:p>
    <w:p w14:paraId="57A7A6E3" w14:textId="2EE60FD0" w:rsidR="00E53570" w:rsidRDefault="00E53570" w:rsidP="00E53570">
      <w:pPr>
        <w:tabs>
          <w:tab w:val="left" w:pos="1276"/>
          <w:tab w:val="left" w:pos="1418"/>
          <w:tab w:val="left" w:pos="2977"/>
          <w:tab w:val="left" w:pos="4788"/>
          <w:tab w:val="left" w:pos="5245"/>
        </w:tabs>
        <w:ind w:left="340" w:hanging="340"/>
        <w:rPr>
          <w:rFonts w:eastAsia="Calibri" w:cs="Times New Roman"/>
        </w:rPr>
      </w:pPr>
    </w:p>
    <w:tbl>
      <w:tblPr>
        <w:tblpPr w:leftFromText="141" w:rightFromText="141" w:vertAnchor="text" w:horzAnchor="page" w:tblpX="3390" w:tblpY="47"/>
        <w:tblW w:w="3258" w:type="dxa"/>
        <w:tblBorders>
          <w:top w:val="single" w:sz="2" w:space="0" w:color="auto"/>
          <w:left w:val="single" w:sz="2" w:space="0" w:color="auto"/>
          <w:bottom w:val="single" w:sz="6" w:space="0" w:color="auto"/>
          <w:right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8"/>
      </w:tblGrid>
      <w:tr w:rsidR="00E53570" w:rsidRPr="00C24816" w14:paraId="63A40E19" w14:textId="77777777" w:rsidTr="00B30D64">
        <w:trPr>
          <w:trHeight w:hRule="exact" w:val="198"/>
        </w:trPr>
        <w:tc>
          <w:tcPr>
            <w:tcW w:w="3258" w:type="dxa"/>
            <w:tcBorders>
              <w:top w:val="single" w:sz="2" w:space="0" w:color="auto"/>
              <w:bottom w:val="single" w:sz="6" w:space="0" w:color="auto"/>
            </w:tcBorders>
            <w:noWrap/>
            <w:vAlign w:val="center"/>
          </w:tcPr>
          <w:p w14:paraId="55BA3585" w14:textId="77777777" w:rsidR="00E53570" w:rsidRPr="00C24816" w:rsidRDefault="00E53570" w:rsidP="00B30D64">
            <w:pPr>
              <w:pStyle w:val="ekvmittelband"/>
              <w:ind w:left="142" w:hanging="142"/>
            </w:pPr>
          </w:p>
        </w:tc>
      </w:tr>
    </w:tbl>
    <w:p w14:paraId="27BDCCAB" w14:textId="0AADE877" w:rsidR="00E53570" w:rsidRDefault="00E53570" w:rsidP="00E53570">
      <w:pPr>
        <w:tabs>
          <w:tab w:val="left" w:pos="1276"/>
          <w:tab w:val="left" w:pos="1418"/>
          <w:tab w:val="left" w:pos="2977"/>
          <w:tab w:val="left" w:pos="4788"/>
          <w:tab w:val="left" w:pos="5245"/>
        </w:tabs>
        <w:ind w:left="340" w:hanging="340"/>
        <w:rPr>
          <w:rFonts w:eastAsia="Calibri" w:cs="Times New Roman"/>
        </w:rPr>
      </w:pPr>
      <w:r>
        <w:rPr>
          <w:rStyle w:val="ekvfett"/>
        </w:rPr>
        <w:t>S</w:t>
      </w:r>
      <w:r>
        <w:rPr>
          <w:rFonts w:eastAsia="Calibri" w:cs="Times New Roman"/>
        </w:rPr>
        <w:t>tuhl</w:t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 w:rsidRPr="00BC3774">
        <w:rPr>
          <w:rFonts w:eastAsia="Calibri" w:cs="Times New Roman"/>
        </w:rPr>
        <w:t>–</w:t>
      </w:r>
      <w:r>
        <w:rPr>
          <w:rFonts w:eastAsia="Calibri" w:cs="Times New Roman"/>
        </w:rPr>
        <w:t xml:space="preserve"> </w:t>
      </w:r>
      <w:r w:rsidRPr="00BC3774">
        <w:rPr>
          <w:rFonts w:eastAsia="Calibri" w:cs="Times New Roman"/>
        </w:rPr>
        <w:t>–</w:t>
      </w:r>
      <w:r>
        <w:rPr>
          <w:rFonts w:eastAsia="Calibri" w:cs="Times New Roman"/>
        </w:rPr>
        <w:t xml:space="preserve">   </w:t>
      </w:r>
      <w:r>
        <w:rPr>
          <w:rStyle w:val="ekvfett"/>
        </w:rPr>
        <w:t>z</w:t>
      </w:r>
      <w:r>
        <w:rPr>
          <w:rFonts w:eastAsia="Calibri" w:cs="Times New Roman"/>
        </w:rPr>
        <w:t>ählen</w:t>
      </w:r>
    </w:p>
    <w:p w14:paraId="37619211" w14:textId="413D3517" w:rsidR="00E53570" w:rsidRPr="00BC3774" w:rsidRDefault="00E53570" w:rsidP="00E53570">
      <w:pPr>
        <w:tabs>
          <w:tab w:val="left" w:pos="4788"/>
        </w:tabs>
        <w:rPr>
          <w:rFonts w:eastAsia="Calibri" w:cs="Times New Roman"/>
        </w:rPr>
      </w:pPr>
    </w:p>
    <w:tbl>
      <w:tblPr>
        <w:tblpPr w:leftFromText="141" w:rightFromText="141" w:vertAnchor="text" w:horzAnchor="page" w:tblpX="3390" w:tblpY="47"/>
        <w:tblW w:w="3258" w:type="dxa"/>
        <w:tblBorders>
          <w:top w:val="single" w:sz="2" w:space="0" w:color="auto"/>
          <w:left w:val="single" w:sz="2" w:space="0" w:color="auto"/>
          <w:bottom w:val="single" w:sz="6" w:space="0" w:color="auto"/>
          <w:right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8"/>
      </w:tblGrid>
      <w:tr w:rsidR="00E53570" w:rsidRPr="00C24816" w14:paraId="276666B6" w14:textId="77777777" w:rsidTr="00B30D64">
        <w:trPr>
          <w:trHeight w:hRule="exact" w:val="198"/>
        </w:trPr>
        <w:tc>
          <w:tcPr>
            <w:tcW w:w="3258" w:type="dxa"/>
            <w:tcBorders>
              <w:top w:val="single" w:sz="2" w:space="0" w:color="auto"/>
              <w:bottom w:val="single" w:sz="6" w:space="0" w:color="auto"/>
            </w:tcBorders>
            <w:noWrap/>
            <w:vAlign w:val="center"/>
          </w:tcPr>
          <w:p w14:paraId="352D56C4" w14:textId="77777777" w:rsidR="00E53570" w:rsidRPr="00C24816" w:rsidRDefault="00E53570" w:rsidP="00B30D64">
            <w:pPr>
              <w:pStyle w:val="ekvmittelband"/>
              <w:ind w:left="142" w:hanging="142"/>
            </w:pPr>
          </w:p>
        </w:tc>
      </w:tr>
    </w:tbl>
    <w:p w14:paraId="1E7F0EDD" w14:textId="40D25F15" w:rsidR="00E53570" w:rsidRDefault="00E53570" w:rsidP="00E53570">
      <w:pPr>
        <w:tabs>
          <w:tab w:val="left" w:pos="1276"/>
          <w:tab w:val="left" w:pos="1418"/>
          <w:tab w:val="left" w:pos="2977"/>
          <w:tab w:val="left" w:pos="4788"/>
          <w:tab w:val="left" w:pos="5245"/>
        </w:tabs>
        <w:ind w:left="340" w:hanging="340"/>
        <w:rPr>
          <w:rFonts w:eastAsia="Calibri" w:cs="Times New Roman"/>
        </w:rPr>
      </w:pPr>
      <w:r>
        <w:rPr>
          <w:rStyle w:val="ekvfett"/>
        </w:rPr>
        <w:t>f</w:t>
      </w:r>
      <w:r>
        <w:rPr>
          <w:rFonts w:eastAsia="Calibri" w:cs="Times New Roman"/>
        </w:rPr>
        <w:t>ehlen</w:t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 w:rsidRPr="00BC3774">
        <w:rPr>
          <w:rFonts w:eastAsia="Calibri" w:cs="Times New Roman"/>
        </w:rPr>
        <w:t>–</w:t>
      </w:r>
      <w:r>
        <w:rPr>
          <w:rFonts w:eastAsia="Calibri" w:cs="Times New Roman"/>
        </w:rPr>
        <w:t xml:space="preserve">   </w:t>
      </w:r>
      <w:r w:rsidRPr="00BC3774">
        <w:rPr>
          <w:rFonts w:eastAsia="Calibri" w:cs="Times New Roman"/>
        </w:rPr>
        <w:t>–</w:t>
      </w:r>
      <w:r>
        <w:rPr>
          <w:rFonts w:eastAsia="Calibri" w:cs="Times New Roman"/>
        </w:rPr>
        <w:t xml:space="preserve">   </w:t>
      </w:r>
      <w:r>
        <w:rPr>
          <w:rStyle w:val="ekvfett"/>
        </w:rPr>
        <w:t>K</w:t>
      </w:r>
      <w:r>
        <w:rPr>
          <w:rFonts w:eastAsia="Calibri" w:cs="Times New Roman"/>
        </w:rPr>
        <w:t>lavier</w:t>
      </w:r>
    </w:p>
    <w:p w14:paraId="5637C2A0" w14:textId="21C03D98" w:rsidR="00E53570" w:rsidRDefault="00E53570" w:rsidP="00E53570"/>
    <w:p w14:paraId="0B69F759" w14:textId="417A9BC7" w:rsidR="00E53570" w:rsidRDefault="00E53570" w:rsidP="00E53570">
      <w:pPr>
        <w:pStyle w:val="ekvgrundtexthalbe"/>
      </w:pPr>
    </w:p>
    <w:p w14:paraId="7B42DA9C" w14:textId="77777777" w:rsidR="00E53570" w:rsidRPr="00D3427F" w:rsidRDefault="00E53570" w:rsidP="00E53570">
      <w:pPr>
        <w:pStyle w:val="ekvnummerierung"/>
        <w:framePr w:wrap="around"/>
      </w:pPr>
      <w:r>
        <w:t>3</w:t>
      </w:r>
    </w:p>
    <w:p w14:paraId="4EC9853D" w14:textId="77777777" w:rsidR="00E53570" w:rsidRPr="00287B24" w:rsidRDefault="00E53570" w:rsidP="00E53570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65675562" wp14:editId="6445E801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14EABD" w14:textId="3532F089" w:rsidR="00E53570" w:rsidRDefault="00E53570" w:rsidP="00A04876">
      <w:pPr>
        <w:tabs>
          <w:tab w:val="right" w:pos="9354"/>
        </w:tabs>
        <w:rPr>
          <w:rStyle w:val="ekvarbeitsanweisungdeutsch"/>
        </w:rPr>
      </w:pPr>
      <w:r w:rsidRPr="004A29DE">
        <w:rPr>
          <w:rStyle w:val="ekvarbeitsanweisungdeutsch"/>
        </w:rPr>
        <w:t>Nummeriere die Wörter nach dem Alphabet. Schreibe sie geordnet auf.</w:t>
      </w:r>
      <w:r w:rsidR="00A04876">
        <w:rPr>
          <w:rStyle w:val="ekvarbeitsanweisungdeutsch"/>
        </w:rPr>
        <w:tab/>
      </w:r>
    </w:p>
    <w:p w14:paraId="6A4C7443" w14:textId="6A88233A" w:rsidR="00A04876" w:rsidRDefault="00A04876" w:rsidP="00E53570">
      <w:pPr>
        <w:rPr>
          <w:rStyle w:val="ekvarbeitsanweisungdeutsch"/>
        </w:rPr>
      </w:pPr>
    </w:p>
    <w:p w14:paraId="5170BEA0" w14:textId="7CB94BB4" w:rsidR="00A04876" w:rsidRDefault="00036576" w:rsidP="00E53570">
      <w:pPr>
        <w:rPr>
          <w:rStyle w:val="ekvarbeitsanweisungdeutsch"/>
        </w:rPr>
      </w:pP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6B9A3AFD" wp14:editId="0563247B">
                <wp:simplePos x="0" y="0"/>
                <wp:positionH relativeFrom="column">
                  <wp:posOffset>-336550</wp:posOffset>
                </wp:positionH>
                <wp:positionV relativeFrom="paragraph">
                  <wp:posOffset>117030</wp:posOffset>
                </wp:positionV>
                <wp:extent cx="337399" cy="269875"/>
                <wp:effectExtent l="0" t="0" r="0" b="0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399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64E40C" w14:textId="1F2052DB" w:rsidR="00036576" w:rsidRPr="009F0109" w:rsidRDefault="00036576" w:rsidP="00036576">
                            <w:r w:rsidRPr="00F51318">
                              <w:rPr>
                                <w:b/>
                                <w:sz w:val="27"/>
                                <w:szCs w:val="27"/>
                              </w:rPr>
                              <w:t>a</w:t>
                            </w:r>
                            <w:r w:rsidRPr="00F51318">
                              <w:rPr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B9A3AFD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30" type="#_x0000_t202" style="position:absolute;margin-left:-26.5pt;margin-top:9.2pt;width:26.55pt;height:21.25pt;z-index:-251597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" filled="f" stroked="f" strokeweight=".5pt">
                <v:textbox>
                  <w:txbxContent>
                    <w:p w14:paraId="0764E40C" w14:textId="1F2052DB" w:rsidR="00036576" w:rsidRPr="009F0109" w:rsidRDefault="00036576" w:rsidP="00036576">
                      <w:r w:rsidRPr="00F51318">
                        <w:rPr>
                          <w:b/>
                          <w:sz w:val="27"/>
                          <w:szCs w:val="27"/>
                        </w:rPr>
                        <w:t>a</w:t>
                      </w:r>
                      <w:r w:rsidRPr="00F51318">
                        <w:rPr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A04876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3F0D94E" wp14:editId="2CD55DAD">
                <wp:simplePos x="0" y="0"/>
                <wp:positionH relativeFrom="column">
                  <wp:posOffset>887730</wp:posOffset>
                </wp:positionH>
                <wp:positionV relativeFrom="paragraph">
                  <wp:posOffset>8890</wp:posOffset>
                </wp:positionV>
                <wp:extent cx="287655" cy="323215"/>
                <wp:effectExtent l="0" t="0" r="17145" b="19685"/>
                <wp:wrapNone/>
                <wp:docPr id="111" name="Textfeld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2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78F1AD83" w14:textId="77777777" w:rsidR="00E53570" w:rsidRPr="00BC3774" w:rsidRDefault="00E53570" w:rsidP="00E53570">
                            <w:pPr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F0D94E" id="Textfeld 111" o:spid="_x0000_s1030" type="#_x0000_t202" style="position:absolute;margin-left:69.9pt;margin-top:.7pt;width:22.65pt;height:25.4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" filled="f" strokecolor="black [3213]" strokeweight=".5pt">
                <v:textbox inset="0,0,0,0">
                  <w:txbxContent>
                    <w:p w14:paraId="78F1AD83" w14:textId="77777777" w:rsidR="00E53570" w:rsidRPr="00BC3774" w:rsidRDefault="00E53570" w:rsidP="00E53570">
                      <w:pPr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04876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09A4189" wp14:editId="7521CD7E">
                <wp:simplePos x="0" y="0"/>
                <wp:positionH relativeFrom="column">
                  <wp:posOffset>2421890</wp:posOffset>
                </wp:positionH>
                <wp:positionV relativeFrom="paragraph">
                  <wp:posOffset>8890</wp:posOffset>
                </wp:positionV>
                <wp:extent cx="287655" cy="323215"/>
                <wp:effectExtent l="0" t="0" r="17145" b="19685"/>
                <wp:wrapNone/>
                <wp:docPr id="32" name="Textfeld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2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460ECCC4" w14:textId="77777777" w:rsidR="00A04876" w:rsidRPr="00BC3774" w:rsidRDefault="00A04876" w:rsidP="00A04876">
                            <w:pPr>
                              <w:spacing w:line="240" w:lineRule="auto"/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Style w:val="ekvlsung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  <w:p w14:paraId="64909F03" w14:textId="6E86D7B9" w:rsidR="00A04876" w:rsidRPr="00BC3774" w:rsidRDefault="00A04876" w:rsidP="00E5357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9A4189" id="Textfeld 32" o:spid="_x0000_s1031" type="#_x0000_t202" style="position:absolute;margin-left:190.7pt;margin-top:.7pt;width:22.65pt;height:25.4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" filled="f" strokecolor="black [3213]" strokeweight=".5pt">
                <v:textbox inset="0,0,0,0">
                  <w:txbxContent>
                    <w:p w14:paraId="460ECCC4" w14:textId="77777777" w:rsidR="00A04876" w:rsidRPr="00BC3774" w:rsidRDefault="00A04876" w:rsidP="00A04876">
                      <w:pPr>
                        <w:spacing w:line="240" w:lineRule="auto"/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  <w:r>
                        <w:rPr>
                          <w:rStyle w:val="ekvlsung"/>
                          <w:sz w:val="36"/>
                          <w:szCs w:val="36"/>
                        </w:rPr>
                        <w:t>1</w:t>
                      </w:r>
                    </w:p>
                    <w:p w14:paraId="64909F03" w14:textId="6E86D7B9" w:rsidR="00A04876" w:rsidRPr="00BC3774" w:rsidRDefault="00A04876" w:rsidP="00E53570">
                      <w:pPr>
                        <w:jc w:val="center"/>
                        <w:rPr>
                          <w:rStyle w:val="Tabellenraster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04876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E475A09" wp14:editId="55CEAF24">
                <wp:simplePos x="0" y="0"/>
                <wp:positionH relativeFrom="column">
                  <wp:posOffset>3841115</wp:posOffset>
                </wp:positionH>
                <wp:positionV relativeFrom="paragraph">
                  <wp:posOffset>8890</wp:posOffset>
                </wp:positionV>
                <wp:extent cx="287655" cy="323215"/>
                <wp:effectExtent l="0" t="0" r="17145" b="19685"/>
                <wp:wrapNone/>
                <wp:docPr id="37" name="Textfeld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2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5EB98DEC" w14:textId="77777777" w:rsidR="00A04876" w:rsidRPr="00BC3774" w:rsidRDefault="00A04876" w:rsidP="00E5357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475A09" id="Textfeld 37" o:spid="_x0000_s1032" type="#_x0000_t202" style="position:absolute;margin-left:302.45pt;margin-top:.7pt;width:22.65pt;height:25.4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" filled="f" strokecolor="black [3213]" strokeweight=".5pt">
                <v:textbox inset="0,0,0,0">
                  <w:txbxContent>
                    <w:p w14:paraId="5EB98DEC" w14:textId="77777777" w:rsidR="00A04876" w:rsidRPr="00BC3774" w:rsidRDefault="00A04876" w:rsidP="00E53570">
                      <w:pPr>
                        <w:jc w:val="center"/>
                        <w:rPr>
                          <w:rStyle w:val="Tabellenraster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04876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161FD77" wp14:editId="5E82AA5E">
                <wp:simplePos x="0" y="0"/>
                <wp:positionH relativeFrom="column">
                  <wp:posOffset>5312410</wp:posOffset>
                </wp:positionH>
                <wp:positionV relativeFrom="paragraph">
                  <wp:posOffset>8890</wp:posOffset>
                </wp:positionV>
                <wp:extent cx="287655" cy="323215"/>
                <wp:effectExtent l="0" t="0" r="17145" b="19685"/>
                <wp:wrapNone/>
                <wp:docPr id="42" name="Textfeld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2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66433BB3" w14:textId="77777777" w:rsidR="00A04876" w:rsidRPr="00BC3774" w:rsidRDefault="00A04876" w:rsidP="00E5357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61FD77" id="Textfeld 42" o:spid="_x0000_s1033" type="#_x0000_t202" style="position:absolute;margin-left:418.3pt;margin-top:.7pt;width:22.65pt;height:25.4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" filled="f" strokecolor="black [3213]" strokeweight=".5pt">
                <v:textbox inset="0,0,0,0">
                  <w:txbxContent>
                    <w:p w14:paraId="66433BB3" w14:textId="77777777" w:rsidR="00A04876" w:rsidRPr="00BC3774" w:rsidRDefault="00A04876" w:rsidP="00E53570">
                      <w:pPr>
                        <w:jc w:val="center"/>
                        <w:rPr>
                          <w:rStyle w:val="Tabellenraster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04876">
        <w:rPr>
          <w:lang w:eastAsia="de-DE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65FAE7C4" wp14:editId="6DE3FD8B">
                <wp:simplePos x="0" y="0"/>
                <wp:positionH relativeFrom="column">
                  <wp:posOffset>3133725</wp:posOffset>
                </wp:positionH>
                <wp:positionV relativeFrom="paragraph">
                  <wp:posOffset>140335</wp:posOffset>
                </wp:positionV>
                <wp:extent cx="739775" cy="269875"/>
                <wp:effectExtent l="0" t="0" r="0" b="0"/>
                <wp:wrapNone/>
                <wp:docPr id="40" name="Textfeld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977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002B5B" w14:textId="079DA20C" w:rsidR="00A04876" w:rsidRPr="009F0109" w:rsidRDefault="00A04876" w:rsidP="00A04876">
                            <w:pPr>
                              <w:pStyle w:val="ekvkolumnentitel"/>
                              <w:jc w:val="right"/>
                            </w:pPr>
                            <w:r w:rsidRPr="007917D3">
                              <w:t>m</w:t>
                            </w:r>
                            <w:r w:rsidRPr="00BC3774">
                              <w:rPr>
                                <w:shd w:val="clear" w:color="auto" w:fill="D9D9D9" w:themeFill="background1" w:themeFillShade="D9"/>
                              </w:rPr>
                              <w:t>o</w:t>
                            </w:r>
                            <w:r w:rsidRPr="007917D3">
                              <w:t>geln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5FAE7C4" id="Textfeld 40" o:spid="_x0000_s1034" type="#_x0000_t202" style="position:absolute;margin-left:246.75pt;margin-top:11.05pt;width:58.25pt;height:21.25pt;z-index:-251619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" filled="f" stroked="f" strokeweight=".5pt">
                <v:textbox>
                  <w:txbxContent>
                    <w:p w14:paraId="27002B5B" w14:textId="079DA20C" w:rsidR="00A04876" w:rsidRPr="009F0109" w:rsidRDefault="00A04876" w:rsidP="00A04876">
                      <w:pPr>
                        <w:pStyle w:val="ekvkolumnentitel"/>
                        <w:jc w:val="right"/>
                      </w:pPr>
                      <w:r w:rsidRPr="007917D3">
                        <w:t>m</w:t>
                      </w:r>
                      <w:r w:rsidRPr="00BC3774">
                        <w:rPr>
                          <w:shd w:val="clear" w:color="auto" w:fill="D9D9D9" w:themeFill="background1" w:themeFillShade="D9"/>
                        </w:rPr>
                        <w:t>o</w:t>
                      </w:r>
                      <w:r w:rsidRPr="007917D3">
                        <w:t>geln</w:t>
                      </w:r>
                    </w:p>
                  </w:txbxContent>
                </v:textbox>
              </v:shape>
            </w:pict>
          </mc:Fallback>
        </mc:AlternateContent>
      </w:r>
      <w:r w:rsidR="00A04876">
        <w:rPr>
          <w:lang w:eastAsia="de-DE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0106FA8B" wp14:editId="27EB50AB">
                <wp:simplePos x="0" y="0"/>
                <wp:positionH relativeFrom="column">
                  <wp:posOffset>4604385</wp:posOffset>
                </wp:positionH>
                <wp:positionV relativeFrom="paragraph">
                  <wp:posOffset>140335</wp:posOffset>
                </wp:positionV>
                <wp:extent cx="739775" cy="269875"/>
                <wp:effectExtent l="0" t="0" r="0" b="0"/>
                <wp:wrapNone/>
                <wp:docPr id="45" name="Textfeld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977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E3C2E60" w14:textId="4A2AF0C5" w:rsidR="00A04876" w:rsidRPr="009F0109" w:rsidRDefault="00A04876" w:rsidP="00A04876">
                            <w:pPr>
                              <w:pStyle w:val="ekvkolumnentitel"/>
                              <w:jc w:val="right"/>
                            </w:pPr>
                            <w:r w:rsidRPr="007917D3">
                              <w:t>M</w:t>
                            </w:r>
                            <w:r w:rsidRPr="00BC3774">
                              <w:rPr>
                                <w:shd w:val="clear" w:color="auto" w:fill="D9D9D9" w:themeFill="background1" w:themeFillShade="D9"/>
                              </w:rPr>
                              <w:t>i</w:t>
                            </w:r>
                            <w:r w:rsidRPr="007917D3">
                              <w:t>lch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06FA8B" id="Textfeld 45" o:spid="_x0000_s1036" type="#_x0000_t202" style="position:absolute;margin-left:362.55pt;margin-top:11.05pt;width:58.25pt;height:21.25pt;z-index:-251618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" filled="f" stroked="f" strokeweight=".5pt">
                <v:textbox>
                  <w:txbxContent>
                    <w:p w14:paraId="7E3C2E60" w14:textId="4A2AF0C5" w:rsidR="00A04876" w:rsidRPr="009F0109" w:rsidRDefault="00A04876" w:rsidP="00A04876">
                      <w:pPr>
                        <w:pStyle w:val="ekvkolumnentitel"/>
                        <w:jc w:val="right"/>
                      </w:pPr>
                      <w:r w:rsidRPr="007917D3">
                        <w:t>M</w:t>
                      </w:r>
                      <w:r w:rsidRPr="00BC3774">
                        <w:rPr>
                          <w:shd w:val="clear" w:color="auto" w:fill="D9D9D9" w:themeFill="background1" w:themeFillShade="D9"/>
                        </w:rPr>
                        <w:t>i</w:t>
                      </w:r>
                      <w:r w:rsidRPr="007917D3">
                        <w:t>lch</w:t>
                      </w:r>
                    </w:p>
                  </w:txbxContent>
                </v:textbox>
              </v:shape>
            </w:pict>
          </mc:Fallback>
        </mc:AlternateContent>
      </w:r>
      <w:r w:rsidR="00A04876">
        <w:rPr>
          <w:lang w:eastAsia="de-DE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4106385D" wp14:editId="58315943">
                <wp:simplePos x="0" y="0"/>
                <wp:positionH relativeFrom="column">
                  <wp:posOffset>177165</wp:posOffset>
                </wp:positionH>
                <wp:positionV relativeFrom="paragraph">
                  <wp:posOffset>140335</wp:posOffset>
                </wp:positionV>
                <wp:extent cx="739775" cy="269875"/>
                <wp:effectExtent l="0" t="0" r="0" b="0"/>
                <wp:wrapNone/>
                <wp:docPr id="30" name="Textfeld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977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E0010D" w14:textId="67EEA0D5" w:rsidR="00A04876" w:rsidRPr="009F0109" w:rsidRDefault="00A04876" w:rsidP="00A04876">
                            <w:pPr>
                              <w:pStyle w:val="ekvaufgabenwortkarte"/>
                              <w:jc w:val="right"/>
                            </w:pPr>
                            <w:r>
                              <w:rPr>
                                <w:rFonts w:eastAsia="Calibri" w:cs="Times New Roman"/>
                              </w:rPr>
                              <w:t>m</w:t>
                            </w:r>
                            <w:r w:rsidRPr="00BC3774">
                              <w:rPr>
                                <w:rFonts w:eastAsia="Calibri" w:cs="Times New Roman"/>
                                <w:shd w:val="clear" w:color="auto" w:fill="D9D9D9" w:themeFill="background1" w:themeFillShade="D9"/>
                              </w:rPr>
                              <w:t>e</w:t>
                            </w:r>
                            <w:r>
                              <w:rPr>
                                <w:rFonts w:eastAsia="Calibri" w:cs="Times New Roman"/>
                              </w:rPr>
                              <w:t>ssen</w:t>
                            </w:r>
                            <w:r w:rsidRPr="002465B4">
                              <w:rPr>
                                <w:rFonts w:eastAsia="Calibri"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eastAsia="Calibri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106385D" id="Textfeld 30" o:spid="_x0000_s1036" type="#_x0000_t202" style="position:absolute;margin-left:13.95pt;margin-top:11.05pt;width:58.25pt;height:21.25pt;z-index:-251621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" filled="f" stroked="f" strokeweight=".5pt">
                <v:textbox>
                  <w:txbxContent>
                    <w:p w14:paraId="5EE0010D" w14:textId="67EEA0D5" w:rsidR="00A04876" w:rsidRPr="009F0109" w:rsidRDefault="00A04876" w:rsidP="00A04876">
                      <w:pPr>
                        <w:pStyle w:val="ekvaufgabenwortkarte"/>
                        <w:jc w:val="right"/>
                      </w:pPr>
                      <w:r>
                        <w:rPr>
                          <w:rFonts w:eastAsia="Calibri" w:cs="Times New Roman"/>
                        </w:rPr>
                        <w:t>m</w:t>
                      </w:r>
                      <w:r w:rsidRPr="00BC3774">
                        <w:rPr>
                          <w:rFonts w:eastAsia="Calibri" w:cs="Times New Roman"/>
                          <w:shd w:val="clear" w:color="auto" w:fill="D9D9D9" w:themeFill="background1" w:themeFillShade="D9"/>
                        </w:rPr>
                        <w:t>e</w:t>
                      </w:r>
                      <w:r>
                        <w:rPr>
                          <w:rFonts w:eastAsia="Calibri" w:cs="Times New Roman"/>
                        </w:rPr>
                        <w:t>ssen</w:t>
                      </w:r>
                      <w:r w:rsidRPr="002465B4">
                        <w:rPr>
                          <w:rFonts w:eastAsia="Calibri" w:cs="Times New Roman"/>
                        </w:rPr>
                        <w:t xml:space="preserve"> </w:t>
                      </w:r>
                      <w:r>
                        <w:rPr>
                          <w:rFonts w:eastAsia="Calibri" w:cs="Times New Roman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04876">
        <w:rPr>
          <w:lang w:eastAsia="de-DE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1B377180" wp14:editId="13EA79DF">
                <wp:simplePos x="0" y="0"/>
                <wp:positionH relativeFrom="column">
                  <wp:posOffset>1547495</wp:posOffset>
                </wp:positionH>
                <wp:positionV relativeFrom="paragraph">
                  <wp:posOffset>139906</wp:posOffset>
                </wp:positionV>
                <wp:extent cx="902335" cy="269875"/>
                <wp:effectExtent l="0" t="0" r="0" b="0"/>
                <wp:wrapNone/>
                <wp:docPr id="35" name="Textfeld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233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3C1DE39" w14:textId="720332BE" w:rsidR="00A04876" w:rsidRPr="009F0109" w:rsidRDefault="00A04876" w:rsidP="00A04876">
                            <w:pPr>
                              <w:pStyle w:val="ekvkolumnentitel"/>
                              <w:jc w:val="right"/>
                            </w:pPr>
                            <w:r w:rsidRPr="007917D3">
                              <w:t>M</w:t>
                            </w:r>
                            <w:r w:rsidRPr="00BC3774">
                              <w:rPr>
                                <w:shd w:val="clear" w:color="auto" w:fill="D9D9D9" w:themeFill="background1" w:themeFillShade="D9"/>
                              </w:rPr>
                              <w:t>a</w:t>
                            </w:r>
                            <w:r w:rsidRPr="007917D3">
                              <w:t>thematik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377180" id="Textfeld 35" o:spid="_x0000_s1037" type="#_x0000_t202" style="position:absolute;margin-left:121.85pt;margin-top:11pt;width:71.05pt;height:21.25pt;z-index:-251620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" filled="f" stroked="f" strokeweight=".5pt">
                <v:textbox>
                  <w:txbxContent>
                    <w:p w14:paraId="73C1DE39" w14:textId="720332BE" w:rsidR="00A04876" w:rsidRPr="009F0109" w:rsidRDefault="00A04876" w:rsidP="00A04876">
                      <w:pPr>
                        <w:pStyle w:val="ekvkolumnentitel"/>
                        <w:jc w:val="right"/>
                      </w:pPr>
                      <w:r w:rsidRPr="007917D3">
                        <w:t>M</w:t>
                      </w:r>
                      <w:r w:rsidRPr="00BC3774">
                        <w:rPr>
                          <w:shd w:val="clear" w:color="auto" w:fill="D9D9D9" w:themeFill="background1" w:themeFillShade="D9"/>
                        </w:rPr>
                        <w:t>a</w:t>
                      </w:r>
                      <w:r w:rsidRPr="007917D3">
                        <w:t>thematik</w:t>
                      </w:r>
                    </w:p>
                  </w:txbxContent>
                </v:textbox>
              </v:shape>
            </w:pict>
          </mc:Fallback>
        </mc:AlternateContent>
      </w:r>
    </w:p>
    <w:p w14:paraId="5EDAC876" w14:textId="6275F632" w:rsidR="00A04876" w:rsidRDefault="00A04876" w:rsidP="00A04876">
      <w:pPr>
        <w:pStyle w:val="ekvgrundtexthalbe"/>
        <w:rPr>
          <w:rStyle w:val="ekvarbeitsanweisungdeutsch"/>
        </w:rPr>
      </w:pPr>
    </w:p>
    <w:p w14:paraId="4BD68140" w14:textId="10C32182" w:rsidR="00A04876" w:rsidRDefault="00A04876" w:rsidP="00A04876">
      <w:r w:rsidRPr="00AB77C5">
        <w:rPr>
          <w:rFonts w:eastAsia="Calibri" w:cs="Times New Roman"/>
          <w:lang w:eastAsia="de-DE"/>
        </w:rPr>
        <mc:AlternateContent>
          <mc:Choice Requires="wps">
            <w:drawing>
              <wp:anchor distT="0" distB="0" distL="114300" distR="114300" simplePos="0" relativeHeight="251639808" behindDoc="0" locked="0" layoutInCell="0" allowOverlap="1" wp14:anchorId="60C9BB05" wp14:editId="1B475435">
                <wp:simplePos x="0" y="0"/>
                <wp:positionH relativeFrom="column">
                  <wp:posOffset>40322</wp:posOffset>
                </wp:positionH>
                <wp:positionV relativeFrom="paragraph">
                  <wp:posOffset>67310</wp:posOffset>
                </wp:positionV>
                <wp:extent cx="2596515" cy="361950"/>
                <wp:effectExtent l="0" t="0" r="13335" b="0"/>
                <wp:wrapNone/>
                <wp:docPr id="122" name="Textfeld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651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75C33D1" w14:textId="77777777" w:rsidR="00E53570" w:rsidRPr="00D57D4E" w:rsidRDefault="00E53570" w:rsidP="00E53570">
                            <w:pPr>
                              <w:spacing w:line="240" w:lineRule="auto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Style w:val="ekvlsung"/>
                                <w:sz w:val="36"/>
                                <w:szCs w:val="36"/>
                              </w:rPr>
                              <w:t>Mathematik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C9BB05" id="_x0000_t202" coordsize="21600,21600" o:spt="202" path="m,l,21600r21600,l21600,xe">
                <v:stroke joinstyle="miter"/>
                <v:path gradientshapeok="t" o:connecttype="rect"/>
              </v:shapetype>
              <v:shape id="Textfeld 122" o:spid="_x0000_s1039" type="#_x0000_t202" style="position:absolute;margin-left:3.15pt;margin-top:5.3pt;width:204.45pt;height:28.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" o:allowincell="f" filled="f" stroked="f" strokeweight=".5pt">
                <v:textbox inset="1mm,0,0,0">
                  <w:txbxContent>
                    <w:p w14:paraId="075C33D1" w14:textId="77777777" w:rsidR="00E53570" w:rsidRPr="00D57D4E" w:rsidRDefault="00E53570" w:rsidP="00E53570">
                      <w:pPr>
                        <w:spacing w:line="240" w:lineRule="auto"/>
                        <w:rPr>
                          <w:rStyle w:val="ekvlsung"/>
                          <w:sz w:val="36"/>
                          <w:szCs w:val="36"/>
                        </w:rPr>
                      </w:pPr>
                      <w:r>
                        <w:rPr>
                          <w:rStyle w:val="ekvlsung"/>
                          <w:sz w:val="36"/>
                          <w:szCs w:val="36"/>
                        </w:rPr>
                        <w:t>Mathematik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6" w:space="0" w:color="auto"/>
          <w:right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A04876" w:rsidRPr="00C24816" w14:paraId="6FC22D39" w14:textId="77777777" w:rsidTr="00B30D64">
        <w:trPr>
          <w:trHeight w:hRule="exact" w:val="198"/>
        </w:trPr>
        <w:tc>
          <w:tcPr>
            <w:tcW w:w="9356" w:type="dxa"/>
            <w:tcBorders>
              <w:top w:val="single" w:sz="2" w:space="0" w:color="auto"/>
              <w:bottom w:val="single" w:sz="6" w:space="0" w:color="auto"/>
            </w:tcBorders>
            <w:noWrap/>
            <w:vAlign w:val="center"/>
          </w:tcPr>
          <w:p w14:paraId="7F295581" w14:textId="33E70DBC" w:rsidR="00A04876" w:rsidRPr="00C24816" w:rsidRDefault="00A04876" w:rsidP="00B30D64">
            <w:pPr>
              <w:pStyle w:val="ekvmittelband"/>
            </w:pPr>
          </w:p>
        </w:tc>
      </w:tr>
    </w:tbl>
    <w:p w14:paraId="0487767C" w14:textId="5558CDC6" w:rsidR="00A04876" w:rsidRDefault="00A04876" w:rsidP="00A04876">
      <w:pPr>
        <w:rPr>
          <w:rStyle w:val="ekvarbeitsanweisungdeutsch"/>
        </w:rPr>
      </w:pPr>
    </w:p>
    <w:p w14:paraId="5BD91690" w14:textId="56646421" w:rsidR="00A04876" w:rsidRDefault="00036576" w:rsidP="00A04876">
      <w:pPr>
        <w:rPr>
          <w:rStyle w:val="ekvarbeitsanweisungdeutsch"/>
        </w:rPr>
      </w:pP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720704" behindDoc="1" locked="0" layoutInCell="1" allowOverlap="1" wp14:anchorId="7E7257FB" wp14:editId="75569EF1">
                <wp:simplePos x="0" y="0"/>
                <wp:positionH relativeFrom="column">
                  <wp:posOffset>-336550</wp:posOffset>
                </wp:positionH>
                <wp:positionV relativeFrom="paragraph">
                  <wp:posOffset>113475</wp:posOffset>
                </wp:positionV>
                <wp:extent cx="425416" cy="269875"/>
                <wp:effectExtent l="0" t="0" r="0" b="0"/>
                <wp:wrapNone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416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AA6A2E" w14:textId="0454E718" w:rsidR="00036576" w:rsidRPr="009F0109" w:rsidRDefault="00036576" w:rsidP="00036576">
                            <w:r>
                              <w:rPr>
                                <w:b/>
                                <w:sz w:val="27"/>
                                <w:szCs w:val="27"/>
                              </w:rPr>
                              <w:t>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E7257FB" id="Textfeld 6" o:spid="_x0000_s1040" type="#_x0000_t202" style="position:absolute;margin-left:-26.5pt;margin-top:8.95pt;width:33.5pt;height:21.25pt;z-index:-251595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" filled="f" stroked="f" strokeweight=".5pt">
                <v:textbox>
                  <w:txbxContent>
                    <w:p w14:paraId="77AA6A2E" w14:textId="0454E718" w:rsidR="00036576" w:rsidRPr="009F0109" w:rsidRDefault="00036576" w:rsidP="00036576">
                      <w:r>
                        <w:rPr>
                          <w:b/>
                          <w:sz w:val="27"/>
                          <w:szCs w:val="27"/>
                        </w:rPr>
                        <w:t>b)</w:t>
                      </w:r>
                    </w:p>
                  </w:txbxContent>
                </v:textbox>
              </v:shape>
            </w:pict>
          </mc:Fallback>
        </mc:AlternateContent>
      </w:r>
      <w:r w:rsidR="00A04876">
        <w:rPr>
          <w:lang w:eastAsia="de-DE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 wp14:anchorId="41CD6847" wp14:editId="4ABB9A8D">
                <wp:simplePos x="0" y="0"/>
                <wp:positionH relativeFrom="column">
                  <wp:posOffset>1547495</wp:posOffset>
                </wp:positionH>
                <wp:positionV relativeFrom="paragraph">
                  <wp:posOffset>139700</wp:posOffset>
                </wp:positionV>
                <wp:extent cx="902335" cy="269875"/>
                <wp:effectExtent l="0" t="0" r="0" b="0"/>
                <wp:wrapNone/>
                <wp:docPr id="51" name="Textfeld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233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55B2DE" w14:textId="20DFE174" w:rsidR="00A04876" w:rsidRPr="009F0109" w:rsidRDefault="00A04876" w:rsidP="00A04876">
                            <w:pPr>
                              <w:pStyle w:val="ekvkolumnentitel"/>
                              <w:jc w:val="right"/>
                            </w:pPr>
                            <w:r w:rsidRPr="005966D2">
                              <w:t>Ru</w:t>
                            </w:r>
                            <w:r w:rsidRPr="00BC3774">
                              <w:rPr>
                                <w:shd w:val="clear" w:color="auto" w:fill="D9D9D9" w:themeFill="background1" w:themeFillShade="D9"/>
                              </w:rPr>
                              <w:t>t</w:t>
                            </w:r>
                            <w:r w:rsidRPr="005966D2">
                              <w:t>sche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1CD6847" id="Textfeld 51" o:spid="_x0000_s1039" type="#_x0000_t202" style="position:absolute;margin-left:121.85pt;margin-top:11pt;width:71.05pt;height:21.25pt;z-index:-251611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" filled="f" stroked="f" strokeweight=".5pt">
                <v:textbox>
                  <w:txbxContent>
                    <w:p w14:paraId="7B55B2DE" w14:textId="20DFE174" w:rsidR="00A04876" w:rsidRPr="009F0109" w:rsidRDefault="00A04876" w:rsidP="00A04876">
                      <w:pPr>
                        <w:pStyle w:val="ekvkolumnentitel"/>
                        <w:jc w:val="right"/>
                      </w:pPr>
                      <w:r w:rsidRPr="005966D2">
                        <w:t>Ru</w:t>
                      </w:r>
                      <w:r w:rsidRPr="00BC3774">
                        <w:rPr>
                          <w:shd w:val="clear" w:color="auto" w:fill="D9D9D9" w:themeFill="background1" w:themeFillShade="D9"/>
                        </w:rPr>
                        <w:t>t</w:t>
                      </w:r>
                      <w:r w:rsidRPr="005966D2">
                        <w:t>sche</w:t>
                      </w:r>
                    </w:p>
                  </w:txbxContent>
                </v:textbox>
              </v:shape>
            </w:pict>
          </mc:Fallback>
        </mc:AlternateContent>
      </w:r>
      <w:r w:rsidR="00A04876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6AECA6E" wp14:editId="6FEF4F21">
                <wp:simplePos x="0" y="0"/>
                <wp:positionH relativeFrom="column">
                  <wp:posOffset>887730</wp:posOffset>
                </wp:positionH>
                <wp:positionV relativeFrom="paragraph">
                  <wp:posOffset>8255</wp:posOffset>
                </wp:positionV>
                <wp:extent cx="287655" cy="323215"/>
                <wp:effectExtent l="0" t="0" r="17145" b="19685"/>
                <wp:wrapNone/>
                <wp:docPr id="47" name="Textfeld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2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741B5C31" w14:textId="77777777" w:rsidR="00A04876" w:rsidRPr="00BC3774" w:rsidRDefault="00A04876" w:rsidP="00A04876">
                            <w:pPr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AECA6E" id="Textfeld 47" o:spid="_x0000_s1040" type="#_x0000_t202" style="position:absolute;margin-left:69.9pt;margin-top:.65pt;width:22.65pt;height:25.4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" filled="f" strokecolor="black [3213]" strokeweight=".5pt">
                <v:textbox inset="0,0,0,0">
                  <w:txbxContent>
                    <w:p w14:paraId="741B5C31" w14:textId="77777777" w:rsidR="00A04876" w:rsidRPr="00BC3774" w:rsidRDefault="00A04876" w:rsidP="00A04876">
                      <w:pPr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04876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367DBD6" wp14:editId="78550009">
                <wp:simplePos x="0" y="0"/>
                <wp:positionH relativeFrom="column">
                  <wp:posOffset>2421890</wp:posOffset>
                </wp:positionH>
                <wp:positionV relativeFrom="paragraph">
                  <wp:posOffset>8255</wp:posOffset>
                </wp:positionV>
                <wp:extent cx="287655" cy="323215"/>
                <wp:effectExtent l="0" t="0" r="17145" b="19685"/>
                <wp:wrapNone/>
                <wp:docPr id="48" name="Textfeld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2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58ACCC9E" w14:textId="77777777" w:rsidR="00A04876" w:rsidRPr="00BC3774" w:rsidRDefault="00A04876" w:rsidP="00A04876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67DBD6" id="Textfeld 48" o:spid="_x0000_s1041" type="#_x0000_t202" style="position:absolute;margin-left:190.7pt;margin-top:.65pt;width:22.65pt;height:25.4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" filled="f" strokecolor="black [3213]" strokeweight=".5pt">
                <v:textbox inset="0,0,0,0">
                  <w:txbxContent>
                    <w:p w14:paraId="58ACCC9E" w14:textId="77777777" w:rsidR="00A04876" w:rsidRPr="00BC3774" w:rsidRDefault="00A04876" w:rsidP="00A04876">
                      <w:pPr>
                        <w:jc w:val="center"/>
                        <w:rPr>
                          <w:rStyle w:val="Tabellenraster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04876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262A562" wp14:editId="2F194ABD">
                <wp:simplePos x="0" y="0"/>
                <wp:positionH relativeFrom="column">
                  <wp:posOffset>3841115</wp:posOffset>
                </wp:positionH>
                <wp:positionV relativeFrom="paragraph">
                  <wp:posOffset>8255</wp:posOffset>
                </wp:positionV>
                <wp:extent cx="287655" cy="323215"/>
                <wp:effectExtent l="0" t="0" r="17145" b="19685"/>
                <wp:wrapNone/>
                <wp:docPr id="49" name="Textfeld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2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7832BD4F" w14:textId="77777777" w:rsidR="00A04876" w:rsidRPr="00BC3774" w:rsidRDefault="00A04876" w:rsidP="00A04876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62A562" id="Textfeld 49" o:spid="_x0000_s1042" type="#_x0000_t202" style="position:absolute;margin-left:302.45pt;margin-top:.65pt;width:22.65pt;height:25.4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" filled="f" strokecolor="black [3213]" strokeweight=".5pt">
                <v:textbox inset="0,0,0,0">
                  <w:txbxContent>
                    <w:p w14:paraId="7832BD4F" w14:textId="77777777" w:rsidR="00A04876" w:rsidRPr="00BC3774" w:rsidRDefault="00A04876" w:rsidP="00A04876">
                      <w:pPr>
                        <w:jc w:val="center"/>
                        <w:rPr>
                          <w:rStyle w:val="Tabellenraster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04876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4833A38" wp14:editId="2FC18BB4">
                <wp:simplePos x="0" y="0"/>
                <wp:positionH relativeFrom="column">
                  <wp:posOffset>5312410</wp:posOffset>
                </wp:positionH>
                <wp:positionV relativeFrom="paragraph">
                  <wp:posOffset>8255</wp:posOffset>
                </wp:positionV>
                <wp:extent cx="287655" cy="323215"/>
                <wp:effectExtent l="0" t="0" r="17145" b="19685"/>
                <wp:wrapNone/>
                <wp:docPr id="50" name="Textfeld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2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4D957FD3" w14:textId="77777777" w:rsidR="00A04876" w:rsidRPr="00BC3774" w:rsidRDefault="00A04876" w:rsidP="00A04876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833A38" id="Textfeld 50" o:spid="_x0000_s1043" type="#_x0000_t202" style="position:absolute;margin-left:418.3pt;margin-top:.65pt;width:22.65pt;height:25.4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" filled="f" strokecolor="black [3213]" strokeweight=".5pt">
                <v:textbox inset="0,0,0,0">
                  <w:txbxContent>
                    <w:p w14:paraId="4D957FD3" w14:textId="77777777" w:rsidR="00A04876" w:rsidRPr="00BC3774" w:rsidRDefault="00A04876" w:rsidP="00A04876">
                      <w:pPr>
                        <w:jc w:val="center"/>
                        <w:rPr>
                          <w:rStyle w:val="Tabellenraster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04876">
        <w:rPr>
          <w:lang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58A5F9E0" wp14:editId="053079E9">
                <wp:simplePos x="0" y="0"/>
                <wp:positionH relativeFrom="column">
                  <wp:posOffset>3133725</wp:posOffset>
                </wp:positionH>
                <wp:positionV relativeFrom="paragraph">
                  <wp:posOffset>140335</wp:posOffset>
                </wp:positionV>
                <wp:extent cx="739775" cy="269875"/>
                <wp:effectExtent l="0" t="0" r="0" b="0"/>
                <wp:wrapNone/>
                <wp:docPr id="52" name="Textfeld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977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BBDA19" w14:textId="7999014B" w:rsidR="00A04876" w:rsidRPr="009F0109" w:rsidRDefault="00A04876" w:rsidP="00A04876">
                            <w:pPr>
                              <w:pStyle w:val="ekvkolumnentitel"/>
                              <w:jc w:val="right"/>
                            </w:pPr>
                            <w:r w:rsidRPr="005966D2">
                              <w:t>ru</w:t>
                            </w:r>
                            <w:r w:rsidRPr="00BC3774">
                              <w:rPr>
                                <w:shd w:val="clear" w:color="auto" w:fill="D9D9D9" w:themeFill="background1" w:themeFillShade="D9"/>
                              </w:rPr>
                              <w:t>f</w:t>
                            </w:r>
                            <w:r w:rsidRPr="005966D2">
                              <w:t>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8A5F9E0" id="Textfeld 52" o:spid="_x0000_s1044" type="#_x0000_t202" style="position:absolute;margin-left:246.75pt;margin-top:11.05pt;width:58.25pt;height:21.25pt;z-index:-251610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" filled="f" stroked="f" strokeweight=".5pt">
                <v:textbox>
                  <w:txbxContent>
                    <w:p w14:paraId="21BBDA19" w14:textId="7999014B" w:rsidR="00A04876" w:rsidRPr="009F0109" w:rsidRDefault="00A04876" w:rsidP="00A04876">
                      <w:pPr>
                        <w:pStyle w:val="ekvkolumnentitel"/>
                        <w:jc w:val="right"/>
                      </w:pPr>
                      <w:r w:rsidRPr="005966D2">
                        <w:t>ru</w:t>
                      </w:r>
                      <w:r w:rsidRPr="00BC3774">
                        <w:rPr>
                          <w:shd w:val="clear" w:color="auto" w:fill="D9D9D9" w:themeFill="background1" w:themeFillShade="D9"/>
                        </w:rPr>
                        <w:t>f</w:t>
                      </w:r>
                      <w:r w:rsidRPr="005966D2">
                        <w:t>en</w:t>
                      </w:r>
                    </w:p>
                  </w:txbxContent>
                </v:textbox>
              </v:shape>
            </w:pict>
          </mc:Fallback>
        </mc:AlternateContent>
      </w:r>
      <w:r w:rsidR="00A04876">
        <w:rPr>
          <w:lang w:eastAsia="de-DE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48EB1EAF" wp14:editId="66DB469A">
                <wp:simplePos x="0" y="0"/>
                <wp:positionH relativeFrom="column">
                  <wp:posOffset>4604385</wp:posOffset>
                </wp:positionH>
                <wp:positionV relativeFrom="paragraph">
                  <wp:posOffset>140335</wp:posOffset>
                </wp:positionV>
                <wp:extent cx="739775" cy="269875"/>
                <wp:effectExtent l="0" t="0" r="0" b="0"/>
                <wp:wrapNone/>
                <wp:docPr id="53" name="Textfeld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977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EAAB6D7" w14:textId="2565546B" w:rsidR="00A04876" w:rsidRPr="009F0109" w:rsidRDefault="00A04876" w:rsidP="00A04876">
                            <w:pPr>
                              <w:pStyle w:val="ekvkolumnentitel"/>
                              <w:jc w:val="right"/>
                            </w:pPr>
                            <w:r w:rsidRPr="005966D2">
                              <w:t>Ru</w:t>
                            </w:r>
                            <w:r w:rsidRPr="00BC3774">
                              <w:rPr>
                                <w:shd w:val="clear" w:color="auto" w:fill="D9D9D9" w:themeFill="background1" w:themeFillShade="D9"/>
                              </w:rPr>
                              <w:t>c</w:t>
                            </w:r>
                            <w:r w:rsidRPr="005966D2">
                              <w:t>ksack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8EB1EAF" id="Textfeld 53" o:spid="_x0000_s1045" type="#_x0000_t202" style="position:absolute;margin-left:362.55pt;margin-top:11.05pt;width:58.25pt;height:21.25pt;z-index:-251609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" filled="f" stroked="f" strokeweight=".5pt">
                <v:textbox>
                  <w:txbxContent>
                    <w:p w14:paraId="3EAAB6D7" w14:textId="2565546B" w:rsidR="00A04876" w:rsidRPr="009F0109" w:rsidRDefault="00A04876" w:rsidP="00A04876">
                      <w:pPr>
                        <w:pStyle w:val="ekvkolumnentitel"/>
                        <w:jc w:val="right"/>
                      </w:pPr>
                      <w:r w:rsidRPr="005966D2">
                        <w:t>Ru</w:t>
                      </w:r>
                      <w:r w:rsidRPr="00BC3774">
                        <w:rPr>
                          <w:shd w:val="clear" w:color="auto" w:fill="D9D9D9" w:themeFill="background1" w:themeFillShade="D9"/>
                        </w:rPr>
                        <w:t>c</w:t>
                      </w:r>
                      <w:r w:rsidRPr="005966D2">
                        <w:t>ksack</w:t>
                      </w:r>
                    </w:p>
                  </w:txbxContent>
                </v:textbox>
              </v:shape>
            </w:pict>
          </mc:Fallback>
        </mc:AlternateContent>
      </w:r>
      <w:r w:rsidR="00A04876">
        <w:rPr>
          <w:lang w:eastAsia="de-DE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7F314E89" wp14:editId="418D5AA5">
                <wp:simplePos x="0" y="0"/>
                <wp:positionH relativeFrom="column">
                  <wp:posOffset>177165</wp:posOffset>
                </wp:positionH>
                <wp:positionV relativeFrom="paragraph">
                  <wp:posOffset>140541</wp:posOffset>
                </wp:positionV>
                <wp:extent cx="739775" cy="269875"/>
                <wp:effectExtent l="0" t="0" r="0" b="0"/>
                <wp:wrapNone/>
                <wp:docPr id="54" name="Textfeld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977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353411" w14:textId="5EC2A0DC" w:rsidR="00A04876" w:rsidRPr="009F0109" w:rsidRDefault="00A04876" w:rsidP="00A04876">
                            <w:pPr>
                              <w:pStyle w:val="ekvaufgabenwortkarte"/>
                              <w:jc w:val="right"/>
                            </w:pPr>
                            <w:r w:rsidRPr="005966D2">
                              <w:t>ru</w:t>
                            </w:r>
                            <w:r w:rsidRPr="00BC3774">
                              <w:rPr>
                                <w:shd w:val="clear" w:color="auto" w:fill="D9D9D9" w:themeFill="background1" w:themeFillShade="D9"/>
                              </w:rPr>
                              <w:t>h</w:t>
                            </w:r>
                            <w:r w:rsidRPr="005966D2">
                              <w:t>ig</w:t>
                            </w:r>
                            <w:r w:rsidRPr="002465B4">
                              <w:rPr>
                                <w:rFonts w:eastAsia="Calibri"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eastAsia="Calibri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314E89" id="Textfeld 54" o:spid="_x0000_s1046" type="#_x0000_t202" style="position:absolute;margin-left:13.95pt;margin-top:11.05pt;width:58.25pt;height:21.25pt;z-index:-251612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" filled="f" stroked="f" strokeweight=".5pt">
                <v:textbox>
                  <w:txbxContent>
                    <w:p w14:paraId="36353411" w14:textId="5EC2A0DC" w:rsidR="00A04876" w:rsidRPr="009F0109" w:rsidRDefault="00A04876" w:rsidP="00A04876">
                      <w:pPr>
                        <w:pStyle w:val="ekvaufgabenwortkarte"/>
                        <w:jc w:val="right"/>
                      </w:pPr>
                      <w:r w:rsidRPr="005966D2">
                        <w:t>ru</w:t>
                      </w:r>
                      <w:r w:rsidRPr="00BC3774">
                        <w:rPr>
                          <w:shd w:val="clear" w:color="auto" w:fill="D9D9D9" w:themeFill="background1" w:themeFillShade="D9"/>
                        </w:rPr>
                        <w:t>h</w:t>
                      </w:r>
                      <w:r w:rsidRPr="005966D2">
                        <w:t>ig</w:t>
                      </w:r>
                      <w:r w:rsidRPr="002465B4">
                        <w:rPr>
                          <w:rFonts w:eastAsia="Calibri" w:cs="Times New Roman"/>
                        </w:rPr>
                        <w:t xml:space="preserve"> </w:t>
                      </w:r>
                      <w:r>
                        <w:rPr>
                          <w:rFonts w:eastAsia="Calibri" w:cs="Times New Roman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2436FE6" w14:textId="04CDB8F3" w:rsidR="00A04876" w:rsidRDefault="00A04876" w:rsidP="00A04876">
      <w:pPr>
        <w:pStyle w:val="ekvgrundtexthalbe"/>
        <w:rPr>
          <w:rStyle w:val="ekvarbeitsanweisungdeutsch"/>
        </w:rPr>
      </w:pPr>
    </w:p>
    <w:p w14:paraId="60289F5F" w14:textId="188B6D3A" w:rsidR="00A04876" w:rsidRDefault="00A04876" w:rsidP="00A04876"/>
    <w:tbl>
      <w:tblPr>
        <w:tblW w:w="9356" w:type="dxa"/>
        <w:tblBorders>
          <w:top w:val="single" w:sz="2" w:space="0" w:color="auto"/>
          <w:left w:val="single" w:sz="2" w:space="0" w:color="auto"/>
          <w:bottom w:val="single" w:sz="6" w:space="0" w:color="auto"/>
          <w:right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A04876" w:rsidRPr="00C24816" w14:paraId="1B097A81" w14:textId="77777777" w:rsidTr="00B30D64">
        <w:trPr>
          <w:trHeight w:hRule="exact" w:val="198"/>
        </w:trPr>
        <w:tc>
          <w:tcPr>
            <w:tcW w:w="9356" w:type="dxa"/>
            <w:tcBorders>
              <w:top w:val="single" w:sz="2" w:space="0" w:color="auto"/>
              <w:bottom w:val="single" w:sz="6" w:space="0" w:color="auto"/>
            </w:tcBorders>
            <w:noWrap/>
            <w:vAlign w:val="center"/>
          </w:tcPr>
          <w:p w14:paraId="1176F108" w14:textId="77777777" w:rsidR="00A04876" w:rsidRPr="00C24816" w:rsidRDefault="00A04876" w:rsidP="00B30D64">
            <w:pPr>
              <w:pStyle w:val="ekvmittelband"/>
            </w:pPr>
          </w:p>
        </w:tc>
      </w:tr>
    </w:tbl>
    <w:p w14:paraId="7C54A416" w14:textId="2003576F" w:rsidR="00A04876" w:rsidRDefault="00A04876" w:rsidP="00A04876">
      <w:pPr>
        <w:rPr>
          <w:rStyle w:val="ekvarbeitsanweisungdeutsch"/>
        </w:rPr>
      </w:pPr>
    </w:p>
    <w:p w14:paraId="5627E178" w14:textId="3B3E0E2C" w:rsidR="00A04876" w:rsidRDefault="00036576" w:rsidP="00A04876">
      <w:pPr>
        <w:rPr>
          <w:rStyle w:val="ekvarbeitsanweisungdeutsch"/>
        </w:rPr>
      </w:pP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722752" behindDoc="1" locked="0" layoutInCell="1" allowOverlap="1" wp14:anchorId="1C542C65" wp14:editId="3339B41F">
                <wp:simplePos x="0" y="0"/>
                <wp:positionH relativeFrom="column">
                  <wp:posOffset>-336550</wp:posOffset>
                </wp:positionH>
                <wp:positionV relativeFrom="paragraph">
                  <wp:posOffset>108402</wp:posOffset>
                </wp:positionV>
                <wp:extent cx="337399" cy="269875"/>
                <wp:effectExtent l="0" t="0" r="0" b="0"/>
                <wp:wrapNone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399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738639" w14:textId="2AFCE5A3" w:rsidR="00036576" w:rsidRPr="009F0109" w:rsidRDefault="00036576" w:rsidP="00036576">
                            <w:r>
                              <w:rPr>
                                <w:b/>
                                <w:sz w:val="27"/>
                                <w:szCs w:val="27"/>
                              </w:rPr>
                              <w:t>c</w:t>
                            </w:r>
                            <w:r w:rsidRPr="00F51318">
                              <w:rPr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C542C65" id="Textfeld 8" o:spid="_x0000_s1049" type="#_x0000_t202" style="position:absolute;margin-left:-26.5pt;margin-top:8.55pt;width:26.55pt;height:21.25pt;z-index:-251593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" filled="f" stroked="f" strokeweight=".5pt">
                <v:textbox>
                  <w:txbxContent>
                    <w:p w14:paraId="6D738639" w14:textId="2AFCE5A3" w:rsidR="00036576" w:rsidRPr="009F0109" w:rsidRDefault="00036576" w:rsidP="00036576">
                      <w:r>
                        <w:rPr>
                          <w:b/>
                          <w:sz w:val="27"/>
                          <w:szCs w:val="27"/>
                        </w:rPr>
                        <w:t>c</w:t>
                      </w:r>
                      <w:r w:rsidRPr="00F51318">
                        <w:rPr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A04876">
        <w:rPr>
          <w:lang w:eastAsia="de-DE"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5C045C22" wp14:editId="3BF8070A">
                <wp:simplePos x="0" y="0"/>
                <wp:positionH relativeFrom="column">
                  <wp:posOffset>1547495</wp:posOffset>
                </wp:positionH>
                <wp:positionV relativeFrom="paragraph">
                  <wp:posOffset>139700</wp:posOffset>
                </wp:positionV>
                <wp:extent cx="902335" cy="269875"/>
                <wp:effectExtent l="0" t="0" r="0" b="0"/>
                <wp:wrapNone/>
                <wp:docPr id="59" name="Textfeld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233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7D656A" w14:textId="1DDA4B59" w:rsidR="00A04876" w:rsidRPr="009F0109" w:rsidRDefault="00A04876" w:rsidP="00A04876">
                            <w:pPr>
                              <w:pStyle w:val="ekvkolumnentitel"/>
                              <w:jc w:val="right"/>
                            </w:pPr>
                            <w:r>
                              <w:t>fla</w:t>
                            </w:r>
                            <w:r w:rsidRPr="00C745F4">
                              <w:rPr>
                                <w:highlight w:val="lightGray"/>
                              </w:rPr>
                              <w:t>c</w:t>
                            </w:r>
                            <w:r>
                              <w:t>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C045C22" id="Textfeld 59" o:spid="_x0000_s1047" type="#_x0000_t202" style="position:absolute;margin-left:121.85pt;margin-top:11pt;width:71.05pt;height:21.25pt;z-index:-251601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" filled="f" stroked="f" strokeweight=".5pt">
                <v:textbox>
                  <w:txbxContent>
                    <w:p w14:paraId="237D656A" w14:textId="1DDA4B59" w:rsidR="00A04876" w:rsidRPr="009F0109" w:rsidRDefault="00A04876" w:rsidP="00A04876">
                      <w:pPr>
                        <w:pStyle w:val="ekvkolumnentitel"/>
                        <w:jc w:val="right"/>
                      </w:pPr>
                      <w:r>
                        <w:t>fla</w:t>
                      </w:r>
                      <w:r w:rsidRPr="00C745F4">
                        <w:rPr>
                          <w:highlight w:val="lightGray"/>
                        </w:rPr>
                        <w:t>c</w:t>
                      </w:r>
                      <w: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 w:rsidR="00A04876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3BBCB67" wp14:editId="602664DB">
                <wp:simplePos x="0" y="0"/>
                <wp:positionH relativeFrom="column">
                  <wp:posOffset>887730</wp:posOffset>
                </wp:positionH>
                <wp:positionV relativeFrom="paragraph">
                  <wp:posOffset>8890</wp:posOffset>
                </wp:positionV>
                <wp:extent cx="287655" cy="323215"/>
                <wp:effectExtent l="0" t="0" r="17145" b="19685"/>
                <wp:wrapNone/>
                <wp:docPr id="55" name="Textfeld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2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47B77571" w14:textId="77777777" w:rsidR="00A04876" w:rsidRPr="00BC3774" w:rsidRDefault="00A04876" w:rsidP="00A04876">
                            <w:pPr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BBCB67" id="Textfeld 55" o:spid="_x0000_s1048" type="#_x0000_t202" style="position:absolute;margin-left:69.9pt;margin-top:.7pt;width:22.65pt;height:25.4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" filled="f" strokecolor="black [3213]" strokeweight=".5pt">
                <v:textbox inset="0,0,0,0">
                  <w:txbxContent>
                    <w:p w14:paraId="47B77571" w14:textId="77777777" w:rsidR="00A04876" w:rsidRPr="00BC3774" w:rsidRDefault="00A04876" w:rsidP="00A04876">
                      <w:pPr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04876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0595415" wp14:editId="248A13CD">
                <wp:simplePos x="0" y="0"/>
                <wp:positionH relativeFrom="column">
                  <wp:posOffset>2421890</wp:posOffset>
                </wp:positionH>
                <wp:positionV relativeFrom="paragraph">
                  <wp:posOffset>8890</wp:posOffset>
                </wp:positionV>
                <wp:extent cx="287655" cy="323215"/>
                <wp:effectExtent l="0" t="0" r="17145" b="19685"/>
                <wp:wrapNone/>
                <wp:docPr id="56" name="Textfeld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2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69BB1CEA" w14:textId="77777777" w:rsidR="00A04876" w:rsidRPr="00BC3774" w:rsidRDefault="00A04876" w:rsidP="00A04876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595415" id="Textfeld 56" o:spid="_x0000_s1049" type="#_x0000_t202" style="position:absolute;margin-left:190.7pt;margin-top:.7pt;width:22.65pt;height:25.4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" filled="f" strokecolor="black [3213]" strokeweight=".5pt">
                <v:textbox inset="0,0,0,0">
                  <w:txbxContent>
                    <w:p w14:paraId="69BB1CEA" w14:textId="77777777" w:rsidR="00A04876" w:rsidRPr="00BC3774" w:rsidRDefault="00A04876" w:rsidP="00A04876">
                      <w:pPr>
                        <w:jc w:val="center"/>
                        <w:rPr>
                          <w:rStyle w:val="Tabellenraster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04876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F6923E6" wp14:editId="5C397D55">
                <wp:simplePos x="0" y="0"/>
                <wp:positionH relativeFrom="column">
                  <wp:posOffset>3841115</wp:posOffset>
                </wp:positionH>
                <wp:positionV relativeFrom="paragraph">
                  <wp:posOffset>8890</wp:posOffset>
                </wp:positionV>
                <wp:extent cx="287655" cy="323215"/>
                <wp:effectExtent l="0" t="0" r="17145" b="19685"/>
                <wp:wrapNone/>
                <wp:docPr id="57" name="Textfeld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2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28476212" w14:textId="77777777" w:rsidR="00A04876" w:rsidRPr="00BC3774" w:rsidRDefault="00A04876" w:rsidP="00A04876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6923E6" id="Textfeld 57" o:spid="_x0000_s1050" type="#_x0000_t202" style="position:absolute;margin-left:302.45pt;margin-top:.7pt;width:22.65pt;height:25.4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" filled="f" strokecolor="black [3213]" strokeweight=".5pt">
                <v:textbox inset="0,0,0,0">
                  <w:txbxContent>
                    <w:p w14:paraId="28476212" w14:textId="77777777" w:rsidR="00A04876" w:rsidRPr="00BC3774" w:rsidRDefault="00A04876" w:rsidP="00A04876">
                      <w:pPr>
                        <w:jc w:val="center"/>
                        <w:rPr>
                          <w:rStyle w:val="Tabellenraster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04876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2325059" wp14:editId="770A2BA6">
                <wp:simplePos x="0" y="0"/>
                <wp:positionH relativeFrom="column">
                  <wp:posOffset>5312410</wp:posOffset>
                </wp:positionH>
                <wp:positionV relativeFrom="paragraph">
                  <wp:posOffset>8890</wp:posOffset>
                </wp:positionV>
                <wp:extent cx="287655" cy="323215"/>
                <wp:effectExtent l="0" t="0" r="17145" b="19685"/>
                <wp:wrapNone/>
                <wp:docPr id="58" name="Textfeld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2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2AB964EB" w14:textId="77777777" w:rsidR="00A04876" w:rsidRPr="00BC3774" w:rsidRDefault="00A04876" w:rsidP="00A04876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325059" id="Textfeld 58" o:spid="_x0000_s1051" type="#_x0000_t202" style="position:absolute;margin-left:418.3pt;margin-top:.7pt;width:22.65pt;height:25.4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" filled="f" strokecolor="black [3213]" strokeweight=".5pt">
                <v:textbox inset="0,0,0,0">
                  <w:txbxContent>
                    <w:p w14:paraId="2AB964EB" w14:textId="77777777" w:rsidR="00A04876" w:rsidRPr="00BC3774" w:rsidRDefault="00A04876" w:rsidP="00A04876">
                      <w:pPr>
                        <w:jc w:val="center"/>
                        <w:rPr>
                          <w:rStyle w:val="Tabellenraster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04876">
        <w:rPr>
          <w:lang w:eastAsia="de-DE"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 wp14:anchorId="39FC4003" wp14:editId="0DFB26BF">
                <wp:simplePos x="0" y="0"/>
                <wp:positionH relativeFrom="column">
                  <wp:posOffset>3133725</wp:posOffset>
                </wp:positionH>
                <wp:positionV relativeFrom="paragraph">
                  <wp:posOffset>140335</wp:posOffset>
                </wp:positionV>
                <wp:extent cx="739775" cy="269875"/>
                <wp:effectExtent l="0" t="0" r="0" b="0"/>
                <wp:wrapNone/>
                <wp:docPr id="60" name="Textfeld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977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057439" w14:textId="38E8D926" w:rsidR="00A04876" w:rsidRPr="009F0109" w:rsidRDefault="00A04876" w:rsidP="00A04876">
                            <w:pPr>
                              <w:pStyle w:val="ekvkolumnentitel"/>
                              <w:jc w:val="right"/>
                            </w:pPr>
                            <w:r>
                              <w:t>Fla</w:t>
                            </w:r>
                            <w:r w:rsidRPr="00C745F4">
                              <w:rPr>
                                <w:highlight w:val="lightGray"/>
                              </w:rPr>
                              <w:t>g</w:t>
                            </w:r>
                            <w:r>
                              <w:t>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FC4003" id="Textfeld 60" o:spid="_x0000_s1052" type="#_x0000_t202" style="position:absolute;margin-left:246.75pt;margin-top:11.05pt;width:58.25pt;height:21.25pt;z-index:-251600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" filled="f" stroked="f" strokeweight=".5pt">
                <v:textbox>
                  <w:txbxContent>
                    <w:p w14:paraId="00057439" w14:textId="38E8D926" w:rsidR="00A04876" w:rsidRPr="009F0109" w:rsidRDefault="00A04876" w:rsidP="00A04876">
                      <w:pPr>
                        <w:pStyle w:val="ekvkolumnentitel"/>
                        <w:jc w:val="right"/>
                      </w:pPr>
                      <w:r>
                        <w:t>Fla</w:t>
                      </w:r>
                      <w:r w:rsidRPr="00C745F4">
                        <w:rPr>
                          <w:highlight w:val="lightGray"/>
                        </w:rPr>
                        <w:t>g</w:t>
                      </w:r>
                      <w:r>
                        <w:t>ge</w:t>
                      </w:r>
                    </w:p>
                  </w:txbxContent>
                </v:textbox>
              </v:shape>
            </w:pict>
          </mc:Fallback>
        </mc:AlternateContent>
      </w:r>
      <w:r w:rsidR="00A04876">
        <w:rPr>
          <w:lang w:eastAsia="de-DE"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681A54F8" wp14:editId="72ED2040">
                <wp:simplePos x="0" y="0"/>
                <wp:positionH relativeFrom="column">
                  <wp:posOffset>4604385</wp:posOffset>
                </wp:positionH>
                <wp:positionV relativeFrom="paragraph">
                  <wp:posOffset>140335</wp:posOffset>
                </wp:positionV>
                <wp:extent cx="739775" cy="269875"/>
                <wp:effectExtent l="0" t="0" r="0" b="0"/>
                <wp:wrapNone/>
                <wp:docPr id="61" name="Textfeld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977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33D60C" w14:textId="44C67B00" w:rsidR="00A04876" w:rsidRPr="009F0109" w:rsidRDefault="00A04876" w:rsidP="00A04876">
                            <w:pPr>
                              <w:pStyle w:val="ekvkolumnentitel"/>
                              <w:jc w:val="right"/>
                            </w:pPr>
                            <w:r>
                              <w:t>Fla</w:t>
                            </w:r>
                            <w:r w:rsidRPr="00C745F4">
                              <w:rPr>
                                <w:highlight w:val="lightGray"/>
                              </w:rPr>
                              <w:t>m</w:t>
                            </w:r>
                            <w:r>
                              <w:t>ingo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81A54F8" id="Textfeld 61" o:spid="_x0000_s1056" type="#_x0000_t202" style="position:absolute;margin-left:362.55pt;margin-top:11.05pt;width:58.25pt;height:21.25pt;z-index:-251599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" filled="f" stroked="f" strokeweight=".5pt">
                <v:textbox>
                  <w:txbxContent>
                    <w:p w14:paraId="2D33D60C" w14:textId="44C67B00" w:rsidR="00A04876" w:rsidRPr="009F0109" w:rsidRDefault="00A04876" w:rsidP="00A04876">
                      <w:pPr>
                        <w:pStyle w:val="ekvkolumnentitel"/>
                        <w:jc w:val="right"/>
                      </w:pPr>
                      <w:r>
                        <w:t>Fla</w:t>
                      </w:r>
                      <w:r w:rsidRPr="00C745F4">
                        <w:rPr>
                          <w:highlight w:val="lightGray"/>
                        </w:rPr>
                        <w:t>m</w:t>
                      </w:r>
                      <w:r>
                        <w:t>ing</w:t>
                      </w:r>
                      <w:bookmarkStart w:id="7" w:name="_GoBack"/>
                      <w:r>
                        <w:t>o</w:t>
                      </w:r>
                      <w:bookmarkEnd w:id="7"/>
                    </w:p>
                  </w:txbxContent>
                </v:textbox>
              </v:shape>
            </w:pict>
          </mc:Fallback>
        </mc:AlternateContent>
      </w:r>
      <w:r w:rsidR="00A04876">
        <w:rPr>
          <w:lang w:eastAsia="de-DE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 wp14:anchorId="46EA0F08" wp14:editId="4EE99B06">
                <wp:simplePos x="0" y="0"/>
                <wp:positionH relativeFrom="column">
                  <wp:posOffset>177165</wp:posOffset>
                </wp:positionH>
                <wp:positionV relativeFrom="paragraph">
                  <wp:posOffset>140541</wp:posOffset>
                </wp:positionV>
                <wp:extent cx="739775" cy="269875"/>
                <wp:effectExtent l="0" t="0" r="0" b="0"/>
                <wp:wrapNone/>
                <wp:docPr id="62" name="Textfeld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977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FBB566" w14:textId="1591821B" w:rsidR="00A04876" w:rsidRPr="009F0109" w:rsidRDefault="00A04876" w:rsidP="00A04876">
                            <w:pPr>
                              <w:pStyle w:val="ekvaufgabenwortkarte"/>
                              <w:jc w:val="right"/>
                            </w:pPr>
                            <w:r>
                              <w:t>Fla</w:t>
                            </w:r>
                            <w:r w:rsidRPr="00C745F4">
                              <w:rPr>
                                <w:highlight w:val="lightGray"/>
                              </w:rPr>
                              <w:t>s</w:t>
                            </w:r>
                            <w:r>
                              <w:t>che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6EA0F08" id="Textfeld 62" o:spid="_x0000_s1054" type="#_x0000_t202" style="position:absolute;margin-left:13.95pt;margin-top:11.05pt;width:58.25pt;height:21.25pt;z-index:-251602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" filled="f" stroked="f" strokeweight=".5pt">
                <v:textbox>
                  <w:txbxContent>
                    <w:p w14:paraId="04FBB566" w14:textId="1591821B" w:rsidR="00A04876" w:rsidRPr="009F0109" w:rsidRDefault="00A04876" w:rsidP="00A04876">
                      <w:pPr>
                        <w:pStyle w:val="ekvaufgabenwortkarte"/>
                        <w:jc w:val="right"/>
                      </w:pPr>
                      <w:r>
                        <w:t>Fla</w:t>
                      </w:r>
                      <w:r w:rsidRPr="00C745F4">
                        <w:rPr>
                          <w:highlight w:val="lightGray"/>
                        </w:rPr>
                        <w:t>s</w:t>
                      </w:r>
                      <w:r>
                        <w:t>che</w:t>
                      </w:r>
                    </w:p>
                  </w:txbxContent>
                </v:textbox>
              </v:shape>
            </w:pict>
          </mc:Fallback>
        </mc:AlternateContent>
      </w:r>
    </w:p>
    <w:p w14:paraId="53018DA3" w14:textId="73EE1AB4" w:rsidR="00A04876" w:rsidRDefault="00A04876" w:rsidP="00A04876">
      <w:pPr>
        <w:pStyle w:val="ekvgrundtexthalbe"/>
        <w:tabs>
          <w:tab w:val="clear" w:pos="340"/>
          <w:tab w:val="clear" w:pos="595"/>
          <w:tab w:val="clear" w:pos="851"/>
          <w:tab w:val="left" w:pos="3412"/>
        </w:tabs>
        <w:rPr>
          <w:rStyle w:val="ekvarbeitsanweisungdeutsch"/>
        </w:rPr>
      </w:pPr>
      <w:r>
        <w:rPr>
          <w:rStyle w:val="ekvarbeitsanweisungdeutsch"/>
        </w:rPr>
        <w:tab/>
      </w:r>
    </w:p>
    <w:p w14:paraId="7DA38645" w14:textId="77777777" w:rsidR="00A04876" w:rsidRDefault="00A04876" w:rsidP="00A04876"/>
    <w:tbl>
      <w:tblPr>
        <w:tblW w:w="9356" w:type="dxa"/>
        <w:tblBorders>
          <w:top w:val="single" w:sz="2" w:space="0" w:color="auto"/>
          <w:left w:val="single" w:sz="2" w:space="0" w:color="auto"/>
          <w:bottom w:val="single" w:sz="6" w:space="0" w:color="auto"/>
          <w:right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A04876" w:rsidRPr="00C24816" w14:paraId="4204C2DE" w14:textId="77777777" w:rsidTr="00B30D64">
        <w:trPr>
          <w:trHeight w:hRule="exact" w:val="198"/>
        </w:trPr>
        <w:tc>
          <w:tcPr>
            <w:tcW w:w="9356" w:type="dxa"/>
            <w:tcBorders>
              <w:top w:val="single" w:sz="2" w:space="0" w:color="auto"/>
              <w:bottom w:val="single" w:sz="6" w:space="0" w:color="auto"/>
            </w:tcBorders>
            <w:noWrap/>
            <w:vAlign w:val="center"/>
          </w:tcPr>
          <w:p w14:paraId="05630007" w14:textId="77777777" w:rsidR="00A04876" w:rsidRPr="00C24816" w:rsidRDefault="00A04876" w:rsidP="00B30D64">
            <w:pPr>
              <w:pStyle w:val="ekvmittelband"/>
            </w:pPr>
          </w:p>
        </w:tc>
      </w:tr>
    </w:tbl>
    <w:p w14:paraId="38DC9BB1" w14:textId="7D468BB2" w:rsidR="00777DA9" w:rsidRDefault="00777DA9" w:rsidP="00A04876">
      <w:pPr>
        <w:spacing w:line="20" w:lineRule="exact"/>
      </w:pPr>
    </w:p>
    <w:sectPr w:rsidR="00777DA9" w:rsidSect="00903706">
      <w:footerReference w:type="default" r:id="rId9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E3BF9" w14:textId="77777777" w:rsidR="00597000" w:rsidRDefault="00597000" w:rsidP="003C599D">
      <w:pPr>
        <w:spacing w:line="240" w:lineRule="auto"/>
      </w:pPr>
      <w:r>
        <w:separator/>
      </w:r>
    </w:p>
  </w:endnote>
  <w:endnote w:type="continuationSeparator" w:id="0">
    <w:p w14:paraId="6B3B69D6" w14:textId="77777777" w:rsidR="00597000" w:rsidRDefault="00597000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6CEC806" w14:textId="77777777" w:rsidTr="006B2D23">
      <w:trPr>
        <w:trHeight w:hRule="exact" w:val="680"/>
      </w:trPr>
      <w:tc>
        <w:tcPr>
          <w:tcW w:w="1131" w:type="dxa"/>
          <w:noWrap/>
        </w:tcPr>
        <w:p w14:paraId="03DEE71B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FE3E6EF" wp14:editId="451F3DE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A41EFB8" w14:textId="63F7735C"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0F7D80">
            <w:t>2</w:t>
          </w:r>
          <w:r w:rsidR="00983AD0">
            <w:t>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1954AABD" w14:textId="03D5EBE9" w:rsidR="0021744C" w:rsidRPr="00913892" w:rsidRDefault="0021744C" w:rsidP="002500F3">
          <w:pPr>
            <w:pStyle w:val="ekvpagina"/>
          </w:pPr>
        </w:p>
      </w:tc>
      <w:tc>
        <w:tcPr>
          <w:tcW w:w="5823" w:type="dxa"/>
          <w:noWrap/>
        </w:tcPr>
        <w:p w14:paraId="529D6D9E" w14:textId="4C3FA295" w:rsidR="00391933" w:rsidRPr="00CD3A3C" w:rsidRDefault="00391933" w:rsidP="00391933">
          <w:pPr>
            <w:pStyle w:val="ekvquelle"/>
            <w:rPr>
              <w:b/>
            </w:rPr>
          </w:pPr>
          <w:r w:rsidRPr="00920459">
            <w:rPr>
              <w:rStyle w:val="ekvquellefett"/>
            </w:rPr>
            <w:t>Abbildung:</w:t>
          </w:r>
          <w:r>
            <w:t xml:space="preserve"> </w:t>
          </w:r>
          <w:r w:rsidR="002351E8">
            <w:rPr>
              <w:rFonts w:cs="Arial"/>
              <w:noProof w:val="0"/>
              <w:szCs w:val="10"/>
            </w:rPr>
            <w:t>Anke Fröhlich, Leipzig</w:t>
          </w:r>
        </w:p>
        <w:p w14:paraId="53D2783E" w14:textId="7C832BA0" w:rsidR="00BD4A79" w:rsidRPr="002F7DFF" w:rsidRDefault="00391933" w:rsidP="00391933">
          <w:pPr>
            <w:pStyle w:val="ekvpagina"/>
          </w:pPr>
          <w:r w:rsidRPr="00920459">
            <w:rPr>
              <w:rStyle w:val="ekvquellefett"/>
            </w:rPr>
            <w:t>Text:</w:t>
          </w:r>
          <w:r>
            <w:t xml:space="preserve"> Redaktion GSV</w:t>
          </w:r>
        </w:p>
      </w:tc>
      <w:tc>
        <w:tcPr>
          <w:tcW w:w="397" w:type="dxa"/>
        </w:tcPr>
        <w:p w14:paraId="4C5BBF82" w14:textId="77777777" w:rsidR="00193A18" w:rsidRPr="00913892" w:rsidRDefault="00193A18" w:rsidP="00913892">
          <w:pPr>
            <w:pStyle w:val="ekvpagina"/>
          </w:pPr>
        </w:p>
      </w:tc>
    </w:tr>
  </w:tbl>
  <w:p w14:paraId="75DC7A4C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DAE8C" w14:textId="77777777" w:rsidR="00597000" w:rsidRDefault="00597000" w:rsidP="003C599D">
      <w:pPr>
        <w:spacing w:line="240" w:lineRule="auto"/>
      </w:pPr>
      <w:r>
        <w:separator/>
      </w:r>
    </w:p>
  </w:footnote>
  <w:footnote w:type="continuationSeparator" w:id="0">
    <w:p w14:paraId="0E4CA0B7" w14:textId="77777777" w:rsidR="00597000" w:rsidRDefault="00597000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C47"/>
    <w:rsid w:val="000040E2"/>
    <w:rsid w:val="00005AE2"/>
    <w:rsid w:val="000101D7"/>
    <w:rsid w:val="00017D13"/>
    <w:rsid w:val="00020440"/>
    <w:rsid w:val="000206B8"/>
    <w:rsid w:val="000236D8"/>
    <w:rsid w:val="00025140"/>
    <w:rsid w:val="00025B77"/>
    <w:rsid w:val="000327C2"/>
    <w:rsid w:val="00035074"/>
    <w:rsid w:val="00035289"/>
    <w:rsid w:val="00036576"/>
    <w:rsid w:val="00037566"/>
    <w:rsid w:val="00042B11"/>
    <w:rsid w:val="00042C33"/>
    <w:rsid w:val="00043523"/>
    <w:rsid w:val="0004394A"/>
    <w:rsid w:val="0005189B"/>
    <w:rsid w:val="000523D4"/>
    <w:rsid w:val="00054678"/>
    <w:rsid w:val="00054A93"/>
    <w:rsid w:val="00056587"/>
    <w:rsid w:val="0006258C"/>
    <w:rsid w:val="00062D31"/>
    <w:rsid w:val="00073C70"/>
    <w:rsid w:val="00077BDB"/>
    <w:rsid w:val="00077DAF"/>
    <w:rsid w:val="000812E6"/>
    <w:rsid w:val="0008320C"/>
    <w:rsid w:val="000832B9"/>
    <w:rsid w:val="00086957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E76AA"/>
    <w:rsid w:val="000F21E8"/>
    <w:rsid w:val="000F7910"/>
    <w:rsid w:val="000F7D80"/>
    <w:rsid w:val="0010022B"/>
    <w:rsid w:val="00103057"/>
    <w:rsid w:val="0010618C"/>
    <w:rsid w:val="00107D77"/>
    <w:rsid w:val="001168AF"/>
    <w:rsid w:val="001178BC"/>
    <w:rsid w:val="00124062"/>
    <w:rsid w:val="00127C41"/>
    <w:rsid w:val="0013113E"/>
    <w:rsid w:val="00131417"/>
    <w:rsid w:val="00145E99"/>
    <w:rsid w:val="001524C9"/>
    <w:rsid w:val="00153B1C"/>
    <w:rsid w:val="00153BCD"/>
    <w:rsid w:val="00153C26"/>
    <w:rsid w:val="001641FA"/>
    <w:rsid w:val="0016475A"/>
    <w:rsid w:val="00165ECC"/>
    <w:rsid w:val="00171E7B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05E13"/>
    <w:rsid w:val="00210140"/>
    <w:rsid w:val="00216D91"/>
    <w:rsid w:val="0021744C"/>
    <w:rsid w:val="002240EA"/>
    <w:rsid w:val="002266E8"/>
    <w:rsid w:val="002277D2"/>
    <w:rsid w:val="002301FF"/>
    <w:rsid w:val="00232213"/>
    <w:rsid w:val="002351E8"/>
    <w:rsid w:val="00246F77"/>
    <w:rsid w:val="002500F3"/>
    <w:rsid w:val="002527A5"/>
    <w:rsid w:val="00255466"/>
    <w:rsid w:val="00255FE3"/>
    <w:rsid w:val="00256029"/>
    <w:rsid w:val="00261D9E"/>
    <w:rsid w:val="0026581E"/>
    <w:rsid w:val="00271367"/>
    <w:rsid w:val="00275E38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5A9"/>
    <w:rsid w:val="002D7B0C"/>
    <w:rsid w:val="002D7B42"/>
    <w:rsid w:val="002E023D"/>
    <w:rsid w:val="002E163A"/>
    <w:rsid w:val="002E7FEA"/>
    <w:rsid w:val="002F1328"/>
    <w:rsid w:val="002F7DFF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509"/>
    <w:rsid w:val="00362B02"/>
    <w:rsid w:val="0036404C"/>
    <w:rsid w:val="00370A70"/>
    <w:rsid w:val="00376A0A"/>
    <w:rsid w:val="0038356B"/>
    <w:rsid w:val="00384305"/>
    <w:rsid w:val="003879B4"/>
    <w:rsid w:val="00391933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43BE"/>
    <w:rsid w:val="003D70F5"/>
    <w:rsid w:val="003E21AC"/>
    <w:rsid w:val="003E3FB4"/>
    <w:rsid w:val="003E6330"/>
    <w:rsid w:val="003F362F"/>
    <w:rsid w:val="003F640D"/>
    <w:rsid w:val="00405D0B"/>
    <w:rsid w:val="00411B18"/>
    <w:rsid w:val="00414457"/>
    <w:rsid w:val="00415405"/>
    <w:rsid w:val="00415632"/>
    <w:rsid w:val="00416BF9"/>
    <w:rsid w:val="0042107E"/>
    <w:rsid w:val="00424375"/>
    <w:rsid w:val="004341AE"/>
    <w:rsid w:val="004350BE"/>
    <w:rsid w:val="00436C24"/>
    <w:rsid w:val="004372DD"/>
    <w:rsid w:val="0044079F"/>
    <w:rsid w:val="00441088"/>
    <w:rsid w:val="00441724"/>
    <w:rsid w:val="00441DFA"/>
    <w:rsid w:val="00441FDD"/>
    <w:rsid w:val="00451CC2"/>
    <w:rsid w:val="00454148"/>
    <w:rsid w:val="004621B3"/>
    <w:rsid w:val="00464D91"/>
    <w:rsid w:val="0047471A"/>
    <w:rsid w:val="004763D2"/>
    <w:rsid w:val="00480502"/>
    <w:rsid w:val="00483A7A"/>
    <w:rsid w:val="00483D65"/>
    <w:rsid w:val="00486B3D"/>
    <w:rsid w:val="00490692"/>
    <w:rsid w:val="004925F2"/>
    <w:rsid w:val="004A0F7F"/>
    <w:rsid w:val="004A66C3"/>
    <w:rsid w:val="004A66CF"/>
    <w:rsid w:val="004B4520"/>
    <w:rsid w:val="004D4BE1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7000"/>
    <w:rsid w:val="00597506"/>
    <w:rsid w:val="00597E2F"/>
    <w:rsid w:val="005A5E71"/>
    <w:rsid w:val="005A67C8"/>
    <w:rsid w:val="005A6D94"/>
    <w:rsid w:val="005B0E4D"/>
    <w:rsid w:val="005B3E17"/>
    <w:rsid w:val="005B588B"/>
    <w:rsid w:val="005C047C"/>
    <w:rsid w:val="005C0FBD"/>
    <w:rsid w:val="005C44EF"/>
    <w:rsid w:val="005D367A"/>
    <w:rsid w:val="005D3E99"/>
    <w:rsid w:val="005E15AC"/>
    <w:rsid w:val="005F2AB3"/>
    <w:rsid w:val="005F3914"/>
    <w:rsid w:val="005F439D"/>
    <w:rsid w:val="0060019A"/>
    <w:rsid w:val="00603AD5"/>
    <w:rsid w:val="00603C47"/>
    <w:rsid w:val="00610988"/>
    <w:rsid w:val="006201CB"/>
    <w:rsid w:val="00622F6B"/>
    <w:rsid w:val="00627765"/>
    <w:rsid w:val="006314E0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2C2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E55F7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3D43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77DA9"/>
    <w:rsid w:val="00782506"/>
    <w:rsid w:val="00787700"/>
    <w:rsid w:val="00794C12"/>
    <w:rsid w:val="007A2F5A"/>
    <w:rsid w:val="007A5AA1"/>
    <w:rsid w:val="007B5223"/>
    <w:rsid w:val="007B656B"/>
    <w:rsid w:val="007B7171"/>
    <w:rsid w:val="007B7D0B"/>
    <w:rsid w:val="007C6460"/>
    <w:rsid w:val="007D186F"/>
    <w:rsid w:val="007D68F4"/>
    <w:rsid w:val="007E4DDC"/>
    <w:rsid w:val="007E5E71"/>
    <w:rsid w:val="007E68A0"/>
    <w:rsid w:val="00802E02"/>
    <w:rsid w:val="00805225"/>
    <w:rsid w:val="00805C65"/>
    <w:rsid w:val="00812D4E"/>
    <w:rsid w:val="00816953"/>
    <w:rsid w:val="0082136B"/>
    <w:rsid w:val="00826DDD"/>
    <w:rsid w:val="00826E45"/>
    <w:rsid w:val="008273B7"/>
    <w:rsid w:val="008277EF"/>
    <w:rsid w:val="008306D5"/>
    <w:rsid w:val="00833B09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672F9"/>
    <w:rsid w:val="0086770B"/>
    <w:rsid w:val="00874376"/>
    <w:rsid w:val="00882053"/>
    <w:rsid w:val="0088471E"/>
    <w:rsid w:val="00891508"/>
    <w:rsid w:val="0089395C"/>
    <w:rsid w:val="008942A2"/>
    <w:rsid w:val="00894390"/>
    <w:rsid w:val="0089534A"/>
    <w:rsid w:val="008A0923"/>
    <w:rsid w:val="008A0F4C"/>
    <w:rsid w:val="008A14B4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3706"/>
    <w:rsid w:val="00905BCF"/>
    <w:rsid w:val="009064C0"/>
    <w:rsid w:val="00907EC2"/>
    <w:rsid w:val="00912A0A"/>
    <w:rsid w:val="00913598"/>
    <w:rsid w:val="00913892"/>
    <w:rsid w:val="009215E3"/>
    <w:rsid w:val="00925EDC"/>
    <w:rsid w:val="00931F0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3AD0"/>
    <w:rsid w:val="009856A1"/>
    <w:rsid w:val="009915B2"/>
    <w:rsid w:val="00992275"/>
    <w:rsid w:val="00992B92"/>
    <w:rsid w:val="009A056D"/>
    <w:rsid w:val="009A17FC"/>
    <w:rsid w:val="009A50D4"/>
    <w:rsid w:val="009A7614"/>
    <w:rsid w:val="009A7C27"/>
    <w:rsid w:val="009B28D6"/>
    <w:rsid w:val="009B7E8B"/>
    <w:rsid w:val="009C26DF"/>
    <w:rsid w:val="009C2A7B"/>
    <w:rsid w:val="009C3081"/>
    <w:rsid w:val="009C3C75"/>
    <w:rsid w:val="009C5BF4"/>
    <w:rsid w:val="009D016A"/>
    <w:rsid w:val="009D35F5"/>
    <w:rsid w:val="009E17E1"/>
    <w:rsid w:val="009E45C5"/>
    <w:rsid w:val="009E47B1"/>
    <w:rsid w:val="009F003E"/>
    <w:rsid w:val="009F0109"/>
    <w:rsid w:val="009F1185"/>
    <w:rsid w:val="00A01AD0"/>
    <w:rsid w:val="00A024FF"/>
    <w:rsid w:val="00A04876"/>
    <w:rsid w:val="00A05E18"/>
    <w:rsid w:val="00A06EFE"/>
    <w:rsid w:val="00A170E5"/>
    <w:rsid w:val="00A2146F"/>
    <w:rsid w:val="00A23038"/>
    <w:rsid w:val="00A23E76"/>
    <w:rsid w:val="00A24F86"/>
    <w:rsid w:val="00A26B32"/>
    <w:rsid w:val="00A27593"/>
    <w:rsid w:val="00A35787"/>
    <w:rsid w:val="00A36393"/>
    <w:rsid w:val="00A370D6"/>
    <w:rsid w:val="00A41DA3"/>
    <w:rsid w:val="00A43B4C"/>
    <w:rsid w:val="00A45DC7"/>
    <w:rsid w:val="00A478DC"/>
    <w:rsid w:val="00A701AF"/>
    <w:rsid w:val="00A75504"/>
    <w:rsid w:val="00A8687B"/>
    <w:rsid w:val="00A92B79"/>
    <w:rsid w:val="00A9695B"/>
    <w:rsid w:val="00AA2D66"/>
    <w:rsid w:val="00AA3A94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2D3A"/>
    <w:rsid w:val="00AC7B89"/>
    <w:rsid w:val="00AD2E3F"/>
    <w:rsid w:val="00AD4D22"/>
    <w:rsid w:val="00AE65F6"/>
    <w:rsid w:val="00AE6684"/>
    <w:rsid w:val="00AF053E"/>
    <w:rsid w:val="00AF61DF"/>
    <w:rsid w:val="00B022FE"/>
    <w:rsid w:val="00B039E8"/>
    <w:rsid w:val="00B112CF"/>
    <w:rsid w:val="00B14B45"/>
    <w:rsid w:val="00B155E8"/>
    <w:rsid w:val="00B15B5E"/>
    <w:rsid w:val="00B15F75"/>
    <w:rsid w:val="00B168C2"/>
    <w:rsid w:val="00B16D7B"/>
    <w:rsid w:val="00B2194E"/>
    <w:rsid w:val="00B21AC6"/>
    <w:rsid w:val="00B31F29"/>
    <w:rsid w:val="00B32DAF"/>
    <w:rsid w:val="00B37E68"/>
    <w:rsid w:val="00B4344B"/>
    <w:rsid w:val="00B468CC"/>
    <w:rsid w:val="00B54655"/>
    <w:rsid w:val="00B54814"/>
    <w:rsid w:val="00B6045F"/>
    <w:rsid w:val="00B65ABF"/>
    <w:rsid w:val="00B661D9"/>
    <w:rsid w:val="00B72030"/>
    <w:rsid w:val="00B7242A"/>
    <w:rsid w:val="00B73B76"/>
    <w:rsid w:val="00B76B3F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4A79"/>
    <w:rsid w:val="00BD542D"/>
    <w:rsid w:val="00BD6E66"/>
    <w:rsid w:val="00BE1620"/>
    <w:rsid w:val="00BE1962"/>
    <w:rsid w:val="00BE4821"/>
    <w:rsid w:val="00BF17F2"/>
    <w:rsid w:val="00C00404"/>
    <w:rsid w:val="00C01C98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51EB"/>
    <w:rsid w:val="00C87044"/>
    <w:rsid w:val="00C94D17"/>
    <w:rsid w:val="00CA25D4"/>
    <w:rsid w:val="00CA5A56"/>
    <w:rsid w:val="00CB27C6"/>
    <w:rsid w:val="00CB463B"/>
    <w:rsid w:val="00CB5B82"/>
    <w:rsid w:val="00CB782D"/>
    <w:rsid w:val="00CC3610"/>
    <w:rsid w:val="00CC54E0"/>
    <w:rsid w:val="00CC65A8"/>
    <w:rsid w:val="00CD6369"/>
    <w:rsid w:val="00CD6FE3"/>
    <w:rsid w:val="00CD7D9F"/>
    <w:rsid w:val="00CE2A37"/>
    <w:rsid w:val="00CE5160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55635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29EF"/>
    <w:rsid w:val="00DA7AA4"/>
    <w:rsid w:val="00DB0557"/>
    <w:rsid w:val="00DB17A6"/>
    <w:rsid w:val="00DB19FD"/>
    <w:rsid w:val="00DB2C80"/>
    <w:rsid w:val="00DC2340"/>
    <w:rsid w:val="00DC30DA"/>
    <w:rsid w:val="00DC4F7B"/>
    <w:rsid w:val="00DC5620"/>
    <w:rsid w:val="00DC5FCC"/>
    <w:rsid w:val="00DD47BB"/>
    <w:rsid w:val="00DE287B"/>
    <w:rsid w:val="00DF023E"/>
    <w:rsid w:val="00DF129D"/>
    <w:rsid w:val="00DF4371"/>
    <w:rsid w:val="00DF625F"/>
    <w:rsid w:val="00DF74DB"/>
    <w:rsid w:val="00E01841"/>
    <w:rsid w:val="00E126C1"/>
    <w:rsid w:val="00E13C6C"/>
    <w:rsid w:val="00E21473"/>
    <w:rsid w:val="00E22935"/>
    <w:rsid w:val="00E22C67"/>
    <w:rsid w:val="00E34F46"/>
    <w:rsid w:val="00E375D2"/>
    <w:rsid w:val="00E414A5"/>
    <w:rsid w:val="00E43E04"/>
    <w:rsid w:val="00E50799"/>
    <w:rsid w:val="00E53570"/>
    <w:rsid w:val="00E63251"/>
    <w:rsid w:val="00E70C40"/>
    <w:rsid w:val="00E710C7"/>
    <w:rsid w:val="00E76079"/>
    <w:rsid w:val="00E95ED3"/>
    <w:rsid w:val="00EA7542"/>
    <w:rsid w:val="00EB7DDA"/>
    <w:rsid w:val="00EC1621"/>
    <w:rsid w:val="00EC409D"/>
    <w:rsid w:val="00EC662E"/>
    <w:rsid w:val="00EC6804"/>
    <w:rsid w:val="00EC74D9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2835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1BB1"/>
    <w:rsid w:val="00F72065"/>
    <w:rsid w:val="00F81CDB"/>
    <w:rsid w:val="00F84284"/>
    <w:rsid w:val="00F849BE"/>
    <w:rsid w:val="00F94A4B"/>
    <w:rsid w:val="00F94FAE"/>
    <w:rsid w:val="00F97AD4"/>
    <w:rsid w:val="00F97E0E"/>
    <w:rsid w:val="00FB0917"/>
    <w:rsid w:val="00FB3BCE"/>
    <w:rsid w:val="00FB59FB"/>
    <w:rsid w:val="00FB72A0"/>
    <w:rsid w:val="00FC35C5"/>
    <w:rsid w:val="00FC7DBF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84480B2"/>
  <w15:chartTrackingRefBased/>
  <w15:docId w15:val="{3CDE78EA-AF2C-4BA5-9A4A-1C45A337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E414A5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E414A5"/>
    <w:rPr>
      <w:rFonts w:ascii="Arial" w:hAnsi="Arial"/>
      <w:color w:val="7F7F7F" w:themeColor="text1" w:themeTint="80"/>
      <w:sz w:val="20"/>
    </w:rPr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qFormat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character" w:customStyle="1" w:styleId="ekvgrundtextarialZchn">
    <w:name w:val="ekv.grundtext.arial Zchn"/>
    <w:rsid w:val="009B28D6"/>
    <w:rPr>
      <w:rFonts w:ascii="Arial" w:hAnsi="Arial"/>
      <w:sz w:val="23"/>
      <w:szCs w:val="22"/>
    </w:rPr>
  </w:style>
  <w:style w:type="paragraph" w:customStyle="1" w:styleId="ekvlesetext1218pt">
    <w:name w:val="ekv.lesetext 12/18 pt"/>
    <w:basedOn w:val="Standard"/>
    <w:uiPriority w:val="89"/>
    <w:qFormat/>
    <w:rsid w:val="00B21AC6"/>
    <w:pPr>
      <w:spacing w:line="360" w:lineRule="exact"/>
    </w:pPr>
    <w:rPr>
      <w:rFonts w:eastAsia="Times New Roman" w:cs="Times New Roman"/>
      <w:noProof w:val="0"/>
      <w:sz w:val="24"/>
      <w:lang w:eastAsia="de-DE"/>
    </w:rPr>
  </w:style>
  <w:style w:type="paragraph" w:customStyle="1" w:styleId="ekvaufzaehlung">
    <w:name w:val="ekv.aufzaehlung"/>
    <w:basedOn w:val="Standard"/>
    <w:qFormat/>
    <w:rsid w:val="00B76B3F"/>
    <w:pPr>
      <w:tabs>
        <w:tab w:val="left" w:pos="397"/>
        <w:tab w:val="left" w:pos="709"/>
      </w:tabs>
      <w:ind w:left="340" w:hanging="340"/>
    </w:pPr>
    <w:rPr>
      <w:rFonts w:eastAsia="Times New Roman" w:cs="Times New Roman"/>
      <w:noProof w:val="0"/>
      <w:lang w:eastAsia="de-DE"/>
    </w:rPr>
  </w:style>
  <w:style w:type="paragraph" w:customStyle="1" w:styleId="evktabelleZentriert">
    <w:name w:val="evk.tabelle + Zentriert"/>
    <w:basedOn w:val="ekvtabelle"/>
    <w:qFormat/>
    <w:rsid w:val="008A14B4"/>
    <w:pPr>
      <w:ind w:left="-113"/>
      <w:jc w:val="center"/>
    </w:pPr>
    <w:rPr>
      <w:rFonts w:eastAsia="Times New Roman" w:cs="Times New Roman"/>
      <w:noProof w:val="0"/>
    </w:rPr>
  </w:style>
  <w:style w:type="character" w:customStyle="1" w:styleId="ekvquellefett">
    <w:name w:val="ekv.quelle.fett"/>
    <w:basedOn w:val="Absatz-Standardschriftart"/>
    <w:uiPriority w:val="1"/>
    <w:qFormat/>
    <w:rsid w:val="00391933"/>
    <w:rPr>
      <w:rFonts w:ascii="Arial" w:hAnsi="Arial"/>
      <w:b/>
      <w:color w:val="auto"/>
      <w:sz w:val="10"/>
    </w:rPr>
  </w:style>
  <w:style w:type="character" w:customStyle="1" w:styleId="content">
    <w:name w:val="content"/>
    <w:basedOn w:val="Absatz-Standardschriftart"/>
    <w:rsid w:val="00391933"/>
  </w:style>
  <w:style w:type="table" w:customStyle="1" w:styleId="Tabellenraster11">
    <w:name w:val="Tabellenraster11"/>
    <w:basedOn w:val="NormaleTabelle"/>
    <w:next w:val="Tabellenraster"/>
    <w:uiPriority w:val="39"/>
    <w:rsid w:val="00E535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yx288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10</cp:revision>
  <cp:lastPrinted>2021-10-28T08:37:00Z</cp:lastPrinted>
  <dcterms:created xsi:type="dcterms:W3CDTF">2022-06-14T10:07:00Z</dcterms:created>
  <dcterms:modified xsi:type="dcterms:W3CDTF">2022-08-17T06:42:00Z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1.01</vt:lpwstr>
  </property>
</Properties>
</file>