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4BB37D0C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345440">
              <w:t>3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1387C46B" w14:textId="685E0EF5" w:rsidR="009F155F" w:rsidRDefault="009F155F" w:rsidP="009F155F">
      <w:pPr>
        <w:pStyle w:val="ekvue1arial"/>
      </w:pPr>
      <w:bookmarkStart w:id="0" w:name="bmStart"/>
      <w:bookmarkEnd w:id="0"/>
      <w:r>
        <w:t xml:space="preserve">Wörter nach dem 1. Buchstaben </w:t>
      </w:r>
      <w:r w:rsidR="007A7ACE">
        <w:br/>
      </w:r>
      <w:r>
        <w:t>ordnen und nachschlagen</w:t>
      </w:r>
    </w:p>
    <w:p w14:paraId="0612B442" w14:textId="4AA0DC4C" w:rsidR="009F155F" w:rsidRDefault="009F155F" w:rsidP="009F155F"/>
    <w:p w14:paraId="1699F696" w14:textId="77777777" w:rsidR="009F155F" w:rsidRPr="00287B24" w:rsidRDefault="009F155F" w:rsidP="009F155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F812ABA" wp14:editId="6950E29B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58B38" w14:textId="77777777" w:rsidR="009F155F" w:rsidRPr="00D3427F" w:rsidRDefault="009F155F" w:rsidP="009F155F">
      <w:pPr>
        <w:pStyle w:val="ekvnummerierung"/>
        <w:framePr w:wrap="around"/>
      </w:pPr>
      <w:r>
        <w:t>1</w:t>
      </w:r>
    </w:p>
    <w:p w14:paraId="230ABC10" w14:textId="380F9EC4" w:rsidR="009F155F" w:rsidRDefault="007A7ACE" w:rsidP="00104820">
      <w:r>
        <w:drawing>
          <wp:anchor distT="0" distB="0" distL="114300" distR="114300" simplePos="0" relativeHeight="251664896" behindDoc="0" locked="0" layoutInCell="1" allowOverlap="1" wp14:anchorId="438FEBD9" wp14:editId="49DDE381">
            <wp:simplePos x="0" y="0"/>
            <wp:positionH relativeFrom="column">
              <wp:posOffset>4247306</wp:posOffset>
            </wp:positionH>
            <wp:positionV relativeFrom="paragraph">
              <wp:posOffset>107773</wp:posOffset>
            </wp:positionV>
            <wp:extent cx="1474855" cy="1018572"/>
            <wp:effectExtent l="0" t="0" r="0" b="0"/>
            <wp:wrapNone/>
            <wp:docPr id="4" name="Grafik 4" descr="S118270758_Obst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855" cy="10185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155F">
        <w:t xml:space="preserve">Schreibe die </w:t>
      </w:r>
      <w:r w:rsidR="00D858B3" w:rsidRPr="00D858B3">
        <w:rPr>
          <w:rStyle w:val="ekvarbeitsanweisungdeutsch"/>
        </w:rPr>
        <w:t>Nomen</w:t>
      </w:r>
      <w:r w:rsidR="00D858B3">
        <w:rPr>
          <w:rStyle w:val="ekvarbeitsanweisungdeutsch"/>
        </w:rPr>
        <w:t xml:space="preserve"> </w:t>
      </w:r>
      <w:r w:rsidR="009F155F">
        <w:t>nach dem Alphabet geordnet auf.</w:t>
      </w:r>
    </w:p>
    <w:p w14:paraId="6DDD67AF" w14:textId="673610C9" w:rsidR="009F155F" w:rsidRDefault="00104820" w:rsidP="009F155F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F12479F" wp14:editId="69388665">
                <wp:simplePos x="0" y="0"/>
                <wp:positionH relativeFrom="column">
                  <wp:posOffset>3038898</wp:posOffset>
                </wp:positionH>
                <wp:positionV relativeFrom="paragraph">
                  <wp:posOffset>118532</wp:posOffset>
                </wp:positionV>
                <wp:extent cx="349250" cy="343747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" cy="3437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D9E094" w14:textId="77777777" w:rsidR="009F155F" w:rsidRPr="00634A15" w:rsidRDefault="009F155F" w:rsidP="009F155F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32"/>
                                <w:szCs w:val="28"/>
                              </w:rPr>
                            </w:pPr>
                            <w:r w:rsidRPr="00634A15">
                              <w:rPr>
                                <w:rStyle w:val="ekvlsung"/>
                                <w:color w:val="000000" w:themeColor="text1" w:themeShade="A6"/>
                                <w:sz w:val="32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12479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39.3pt;margin-top:9.35pt;width:27.5pt;height:27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" filled="f" stroked="f" strokeweight=".5pt">
                <v:textbox>
                  <w:txbxContent>
                    <w:p w14:paraId="40D9E094" w14:textId="77777777" w:rsidR="009F155F" w:rsidRPr="00634A15" w:rsidRDefault="009F155F" w:rsidP="009F155F">
                      <w:pPr>
                        <w:pStyle w:val="ekvaufgabenwortkarte"/>
                        <w:rPr>
                          <w:rStyle w:val="ekvlsung"/>
                          <w:color w:val="000000" w:themeColor="text1" w:themeShade="A6"/>
                          <w:sz w:val="32"/>
                          <w:szCs w:val="28"/>
                        </w:rPr>
                      </w:pPr>
                      <w:r w:rsidRPr="00634A15">
                        <w:rPr>
                          <w:rStyle w:val="ekvlsung"/>
                          <w:color w:val="000000" w:themeColor="text1" w:themeShade="A6"/>
                          <w:sz w:val="32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8754F59" wp14:editId="4FB80F6F">
                <wp:simplePos x="0" y="0"/>
                <wp:positionH relativeFrom="column">
                  <wp:posOffset>3143250</wp:posOffset>
                </wp:positionH>
                <wp:positionV relativeFrom="paragraph">
                  <wp:posOffset>117898</wp:posOffset>
                </wp:positionV>
                <wp:extent cx="755964" cy="379359"/>
                <wp:effectExtent l="0" t="0" r="25400" b="20955"/>
                <wp:wrapNone/>
                <wp:docPr id="13" name="Gerader Verbinde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964" cy="37935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756C26" id="Gerader Verbinder 13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5pt,9.3pt" to="307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AB3E5E7" wp14:editId="1DE4F4D5">
                <wp:simplePos x="0" y="0"/>
                <wp:positionH relativeFrom="column">
                  <wp:posOffset>3084195</wp:posOffset>
                </wp:positionH>
                <wp:positionV relativeFrom="paragraph">
                  <wp:posOffset>182880</wp:posOffset>
                </wp:positionV>
                <wp:extent cx="863600" cy="269875"/>
                <wp:effectExtent l="0" t="0" r="12700" b="15875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6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E3F0EC0" w14:textId="77777777" w:rsidR="009F155F" w:rsidRPr="009F0109" w:rsidRDefault="009F155F" w:rsidP="009F155F">
                            <w:pPr>
                              <w:pStyle w:val="ekvaufgabenwortkarte"/>
                              <w:jc w:val="center"/>
                            </w:pPr>
                            <w:r w:rsidRPr="001E36A7">
                              <w:rPr>
                                <w:rStyle w:val="ekvfett"/>
                              </w:rPr>
                              <w:t>A</w:t>
                            </w:r>
                            <w:r>
                              <w:t>pfel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3E5E7" id="Textfeld 8" o:spid="_x0000_s1027" type="#_x0000_t202" style="position:absolute;margin-left:242.85pt;margin-top:14.4pt;width:68pt;height:21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" fillcolor="white [3212]" strokecolor="black [3213]" strokeweight=".5pt">
                <v:textbox>
                  <w:txbxContent>
                    <w:p w14:paraId="2E3F0EC0" w14:textId="77777777" w:rsidR="009F155F" w:rsidRPr="009F0109" w:rsidRDefault="009F155F" w:rsidP="009F155F">
                      <w:pPr>
                        <w:pStyle w:val="ekvaufgabenwortkarte"/>
                        <w:jc w:val="center"/>
                      </w:pPr>
                      <w:r w:rsidRPr="001E36A7">
                        <w:rPr>
                          <w:rStyle w:val="ekvfett"/>
                        </w:rPr>
                        <w:t>A</w:t>
                      </w:r>
                      <w:r>
                        <w:t>pfel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03F64DA" wp14:editId="7BB9B1BF">
                <wp:simplePos x="0" y="0"/>
                <wp:positionH relativeFrom="column">
                  <wp:posOffset>3084830</wp:posOffset>
                </wp:positionH>
                <wp:positionV relativeFrom="paragraph">
                  <wp:posOffset>563245</wp:posOffset>
                </wp:positionV>
                <wp:extent cx="863600" cy="269875"/>
                <wp:effectExtent l="0" t="0" r="12700" b="15875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6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DE8AE79" w14:textId="77777777" w:rsidR="009F155F" w:rsidRPr="009F0109" w:rsidRDefault="009F155F" w:rsidP="009F155F">
                            <w:pPr>
                              <w:pStyle w:val="ekvaufgabenwortkarte"/>
                              <w:jc w:val="center"/>
                            </w:pPr>
                            <w:r w:rsidRPr="001E36A7">
                              <w:rPr>
                                <w:rStyle w:val="ekvfett"/>
                              </w:rPr>
                              <w:t>H</w:t>
                            </w:r>
                            <w:r>
                              <w:t>imbeere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F64DA" id="Textfeld 12" o:spid="_x0000_s1028" type="#_x0000_t202" style="position:absolute;margin-left:242.9pt;margin-top:44.35pt;width:68pt;height:21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" fillcolor="white [3212]" strokecolor="black [3213]" strokeweight=".5pt">
                <v:textbox>
                  <w:txbxContent>
                    <w:p w14:paraId="2DE8AE79" w14:textId="77777777" w:rsidR="009F155F" w:rsidRPr="009F0109" w:rsidRDefault="009F155F" w:rsidP="009F155F">
                      <w:pPr>
                        <w:pStyle w:val="ekvaufgabenwortkarte"/>
                        <w:jc w:val="center"/>
                      </w:pPr>
                      <w:r w:rsidRPr="001E36A7">
                        <w:rPr>
                          <w:rStyle w:val="ekvfett"/>
                        </w:rPr>
                        <w:t>H</w:t>
                      </w:r>
                      <w:r>
                        <w:t>imbeere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A64EBAC" wp14:editId="7C4EF27D">
                <wp:simplePos x="0" y="0"/>
                <wp:positionH relativeFrom="column">
                  <wp:posOffset>2058035</wp:posOffset>
                </wp:positionH>
                <wp:positionV relativeFrom="paragraph">
                  <wp:posOffset>182880</wp:posOffset>
                </wp:positionV>
                <wp:extent cx="863600" cy="269875"/>
                <wp:effectExtent l="0" t="0" r="12700" b="15875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6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735A716" w14:textId="77777777" w:rsidR="009F155F" w:rsidRPr="009F0109" w:rsidRDefault="009F155F" w:rsidP="009F155F">
                            <w:pPr>
                              <w:pStyle w:val="ekvaufgabenwortkarte"/>
                              <w:jc w:val="center"/>
                            </w:pPr>
                            <w:r w:rsidRPr="001E36A7">
                              <w:rPr>
                                <w:rStyle w:val="ekvfett"/>
                              </w:rPr>
                              <w:t>P</w:t>
                            </w:r>
                            <w:r>
                              <w:t>flaume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4EBAC" id="Textfeld 7" o:spid="_x0000_s1029" type="#_x0000_t202" style="position:absolute;margin-left:162.05pt;margin-top:14.4pt;width:68pt;height:21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" fillcolor="white [3212]" strokecolor="black [3213]" strokeweight=".5pt">
                <v:textbox>
                  <w:txbxContent>
                    <w:p w14:paraId="0735A716" w14:textId="77777777" w:rsidR="009F155F" w:rsidRPr="009F0109" w:rsidRDefault="009F155F" w:rsidP="009F155F">
                      <w:pPr>
                        <w:pStyle w:val="ekvaufgabenwortkarte"/>
                        <w:jc w:val="center"/>
                      </w:pPr>
                      <w:r w:rsidRPr="001E36A7">
                        <w:rPr>
                          <w:rStyle w:val="ekvfett"/>
                        </w:rPr>
                        <w:t>P</w:t>
                      </w:r>
                      <w:r>
                        <w:t>flaume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D6E87B1" wp14:editId="2CB6CFCF">
                <wp:simplePos x="0" y="0"/>
                <wp:positionH relativeFrom="column">
                  <wp:posOffset>2058035</wp:posOffset>
                </wp:positionH>
                <wp:positionV relativeFrom="paragraph">
                  <wp:posOffset>563245</wp:posOffset>
                </wp:positionV>
                <wp:extent cx="863600" cy="269875"/>
                <wp:effectExtent l="0" t="0" r="12700" b="15875"/>
                <wp:wrapNone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6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D414EFB" w14:textId="77777777" w:rsidR="009F155F" w:rsidRPr="009F0109" w:rsidRDefault="009F155F" w:rsidP="009F155F">
                            <w:pPr>
                              <w:pStyle w:val="ekvaufgabenwortkarte"/>
                              <w:jc w:val="center"/>
                            </w:pPr>
                            <w:r w:rsidRPr="001E36A7">
                              <w:rPr>
                                <w:rStyle w:val="ekvfett"/>
                              </w:rPr>
                              <w:t>K</w:t>
                            </w:r>
                            <w:r>
                              <w:t>irsche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E87B1" id="Textfeld 11" o:spid="_x0000_s1030" type="#_x0000_t202" style="position:absolute;margin-left:162.05pt;margin-top:44.35pt;width:68pt;height:21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" fillcolor="white [3212]" strokecolor="black [3213]" strokeweight=".5pt">
                <v:textbox>
                  <w:txbxContent>
                    <w:p w14:paraId="6D414EFB" w14:textId="77777777" w:rsidR="009F155F" w:rsidRPr="009F0109" w:rsidRDefault="009F155F" w:rsidP="009F155F">
                      <w:pPr>
                        <w:pStyle w:val="ekvaufgabenwortkarte"/>
                        <w:jc w:val="center"/>
                      </w:pPr>
                      <w:r w:rsidRPr="001E36A7">
                        <w:rPr>
                          <w:rStyle w:val="ekvfett"/>
                        </w:rPr>
                        <w:t>K</w:t>
                      </w:r>
                      <w:r>
                        <w:t>irsche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722F9F1" wp14:editId="5CD9DB16">
                <wp:simplePos x="0" y="0"/>
                <wp:positionH relativeFrom="column">
                  <wp:posOffset>1028065</wp:posOffset>
                </wp:positionH>
                <wp:positionV relativeFrom="paragraph">
                  <wp:posOffset>182880</wp:posOffset>
                </wp:positionV>
                <wp:extent cx="863600" cy="269875"/>
                <wp:effectExtent l="0" t="0" r="12700" b="15875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6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C7E0090" w14:textId="77777777" w:rsidR="009F155F" w:rsidRPr="009F0109" w:rsidRDefault="009F155F" w:rsidP="009F155F">
                            <w:pPr>
                              <w:pStyle w:val="ekvaufgabenwortkarte"/>
                              <w:jc w:val="center"/>
                            </w:pPr>
                            <w:r w:rsidRPr="001E36A7">
                              <w:rPr>
                                <w:rStyle w:val="ekvfett"/>
                              </w:rPr>
                              <w:t>E</w:t>
                            </w:r>
                            <w:r>
                              <w:t>rdbeere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2F9F1" id="Textfeld 6" o:spid="_x0000_s1031" type="#_x0000_t202" style="position:absolute;margin-left:80.95pt;margin-top:14.4pt;width:68pt;height:21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" fillcolor="white [3212]" strokecolor="black [3213]" strokeweight=".5pt">
                <v:textbox>
                  <w:txbxContent>
                    <w:p w14:paraId="2C7E0090" w14:textId="77777777" w:rsidR="009F155F" w:rsidRPr="009F0109" w:rsidRDefault="009F155F" w:rsidP="009F155F">
                      <w:pPr>
                        <w:pStyle w:val="ekvaufgabenwortkarte"/>
                        <w:jc w:val="center"/>
                      </w:pPr>
                      <w:r w:rsidRPr="001E36A7">
                        <w:rPr>
                          <w:rStyle w:val="ekvfett"/>
                        </w:rPr>
                        <w:t>E</w:t>
                      </w:r>
                      <w:r>
                        <w:t>rdbeere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E98927D" wp14:editId="647AFA1B">
                <wp:simplePos x="0" y="0"/>
                <wp:positionH relativeFrom="column">
                  <wp:posOffset>13970</wp:posOffset>
                </wp:positionH>
                <wp:positionV relativeFrom="paragraph">
                  <wp:posOffset>182880</wp:posOffset>
                </wp:positionV>
                <wp:extent cx="863600" cy="269875"/>
                <wp:effectExtent l="0" t="0" r="12700" b="15875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6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CB29B61" w14:textId="77777777" w:rsidR="009F155F" w:rsidRPr="009F0109" w:rsidRDefault="009F155F" w:rsidP="009F155F">
                            <w:pPr>
                              <w:pStyle w:val="ekvaufgabenwortkarte"/>
                              <w:jc w:val="center"/>
                            </w:pPr>
                            <w:r w:rsidRPr="001E36A7">
                              <w:rPr>
                                <w:rStyle w:val="ekvfett"/>
                              </w:rPr>
                              <w:t>M</w:t>
                            </w:r>
                            <w:r>
                              <w:t>andarine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8927D" id="Textfeld 5" o:spid="_x0000_s1032" type="#_x0000_t202" style="position:absolute;margin-left:1.1pt;margin-top:14.4pt;width:68pt;height:21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" fillcolor="white [3212]" strokecolor="black [3213]" strokeweight=".5pt">
                <v:textbox>
                  <w:txbxContent>
                    <w:p w14:paraId="3CB29B61" w14:textId="77777777" w:rsidR="009F155F" w:rsidRPr="009F0109" w:rsidRDefault="009F155F" w:rsidP="009F155F">
                      <w:pPr>
                        <w:pStyle w:val="ekvaufgabenwortkarte"/>
                        <w:jc w:val="center"/>
                      </w:pPr>
                      <w:r w:rsidRPr="001E36A7">
                        <w:rPr>
                          <w:rStyle w:val="ekvfett"/>
                        </w:rPr>
                        <w:t>M</w:t>
                      </w:r>
                      <w:r>
                        <w:t>andarine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0812C11" wp14:editId="51A287A7">
                <wp:simplePos x="0" y="0"/>
                <wp:positionH relativeFrom="column">
                  <wp:posOffset>13970</wp:posOffset>
                </wp:positionH>
                <wp:positionV relativeFrom="paragraph">
                  <wp:posOffset>563245</wp:posOffset>
                </wp:positionV>
                <wp:extent cx="863600" cy="269875"/>
                <wp:effectExtent l="0" t="0" r="12700" b="15875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6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32A90C1" w14:textId="77777777" w:rsidR="009F155F" w:rsidRPr="009F0109" w:rsidRDefault="009F155F" w:rsidP="009F155F">
                            <w:pPr>
                              <w:pStyle w:val="ekvaufgabenwortkarte"/>
                              <w:jc w:val="center"/>
                            </w:pPr>
                            <w:r w:rsidRPr="001E36A7">
                              <w:rPr>
                                <w:rStyle w:val="ekvfett"/>
                              </w:rPr>
                              <w:t>O</w:t>
                            </w:r>
                            <w:r>
                              <w:t>range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12C11" id="Textfeld 9" o:spid="_x0000_s1033" type="#_x0000_t202" style="position:absolute;margin-left:1.1pt;margin-top:44.35pt;width:68pt;height:21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" fillcolor="white [3212]" strokecolor="black [3213]" strokeweight=".5pt">
                <v:textbox>
                  <w:txbxContent>
                    <w:p w14:paraId="732A90C1" w14:textId="77777777" w:rsidR="009F155F" w:rsidRPr="009F0109" w:rsidRDefault="009F155F" w:rsidP="009F155F">
                      <w:pPr>
                        <w:pStyle w:val="ekvaufgabenwortkarte"/>
                        <w:jc w:val="center"/>
                      </w:pPr>
                      <w:r w:rsidRPr="001E36A7">
                        <w:rPr>
                          <w:rStyle w:val="ekvfett"/>
                        </w:rPr>
                        <w:t>O</w:t>
                      </w:r>
                      <w:r>
                        <w:t>range</w:t>
                      </w:r>
                    </w:p>
                  </w:txbxContent>
                </v:textbox>
              </v:shape>
            </w:pict>
          </mc:Fallback>
        </mc:AlternateContent>
      </w:r>
    </w:p>
    <w:p w14:paraId="61DF956A" w14:textId="05FB4F48" w:rsidR="009F155F" w:rsidRDefault="009F155F" w:rsidP="009F155F"/>
    <w:p w14:paraId="5973F2A0" w14:textId="15EC715D" w:rsidR="009F155F" w:rsidRDefault="009F155F" w:rsidP="009F155F">
      <w: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9E4443" wp14:editId="22910AF0">
                <wp:simplePos x="0" y="0"/>
                <wp:positionH relativeFrom="column">
                  <wp:posOffset>1028065</wp:posOffset>
                </wp:positionH>
                <wp:positionV relativeFrom="paragraph">
                  <wp:posOffset>167428</wp:posOffset>
                </wp:positionV>
                <wp:extent cx="864000" cy="269875"/>
                <wp:effectExtent l="0" t="0" r="12700" b="15875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6DDF1CC" w14:textId="77777777" w:rsidR="009F155F" w:rsidRPr="009F0109" w:rsidRDefault="009F155F" w:rsidP="009F155F">
                            <w:pPr>
                              <w:pStyle w:val="ekvaufgabenwortkarte"/>
                              <w:jc w:val="center"/>
                            </w:pPr>
                            <w:r w:rsidRPr="001E36A7">
                              <w:rPr>
                                <w:rStyle w:val="ekvfett"/>
                              </w:rPr>
                              <w:t>B</w:t>
                            </w:r>
                            <w:r>
                              <w:t>anane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E4443" id="Textfeld 10" o:spid="_x0000_s1034" type="#_x0000_t202" style="position:absolute;margin-left:80.95pt;margin-top:13.2pt;width:68.05pt;height:2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" fillcolor="white [3212]" strokecolor="black [3213]" strokeweight=".5pt">
                <v:textbox>
                  <w:txbxContent>
                    <w:p w14:paraId="76DDF1CC" w14:textId="77777777" w:rsidR="009F155F" w:rsidRPr="009F0109" w:rsidRDefault="009F155F" w:rsidP="009F155F">
                      <w:pPr>
                        <w:pStyle w:val="ekvaufgabenwortkarte"/>
                        <w:jc w:val="center"/>
                      </w:pPr>
                      <w:r w:rsidRPr="001E36A7">
                        <w:rPr>
                          <w:rStyle w:val="ekvfett"/>
                        </w:rPr>
                        <w:t>B</w:t>
                      </w:r>
                      <w:r>
                        <w:t>anane</w:t>
                      </w:r>
                    </w:p>
                  </w:txbxContent>
                </v:textbox>
              </v:shape>
            </w:pict>
          </mc:Fallback>
        </mc:AlternateContent>
      </w:r>
    </w:p>
    <w:p w14:paraId="502FCC46" w14:textId="0BF82596" w:rsidR="009F155F" w:rsidRDefault="009F155F" w:rsidP="009F155F"/>
    <w:p w14:paraId="25F3F45A" w14:textId="1AF1ED20" w:rsidR="007A7ACE" w:rsidRDefault="007A7ACE" w:rsidP="007A7ACE">
      <w:pPr>
        <w:pStyle w:val="ekvgrundtexthalbe"/>
        <w:rPr>
          <w:rStyle w:val="ekvlsungunterstrichen"/>
        </w:rPr>
      </w:pPr>
    </w:p>
    <w:p w14:paraId="4E22A297" w14:textId="77777777" w:rsidR="007A7ACE" w:rsidRDefault="007A7ACE" w:rsidP="007A7ACE">
      <w:pPr>
        <w:pStyle w:val="ekvgrundtexthalbe"/>
        <w:rPr>
          <w:rStyle w:val="ekvlsungunterstrichen"/>
        </w:rPr>
      </w:pPr>
    </w:p>
    <w:p w14:paraId="2BE9EF51" w14:textId="784A13F6" w:rsidR="00BD2D5C" w:rsidRDefault="00BD2D5C" w:rsidP="00BD2D5C">
      <w:pPr>
        <w:tabs>
          <w:tab w:val="clear" w:pos="340"/>
          <w:tab w:val="clear" w:pos="595"/>
          <w:tab w:val="clear" w:pos="851"/>
          <w:tab w:val="left" w:pos="9354"/>
        </w:tabs>
        <w:spacing w:line="566" w:lineRule="exact"/>
        <w:rPr>
          <w:rStyle w:val="ekvhandschriftunterstrichen"/>
        </w:rPr>
      </w:pPr>
      <w:bookmarkStart w:id="1" w:name="_Hlk103852793"/>
      <w:r>
        <w:rPr>
          <w:rStyle w:val="ekvhandschriftunterstrichen"/>
        </w:rPr>
        <w:t xml:space="preserve"> Apfel,</w:t>
      </w:r>
      <w:r>
        <w:rPr>
          <w:rStyle w:val="ekvhandschriftunterstrichen"/>
        </w:rPr>
        <w:tab/>
      </w:r>
    </w:p>
    <w:p w14:paraId="488EAE9F" w14:textId="0BECB60D" w:rsidR="00BD2D5C" w:rsidRDefault="00BD2D5C" w:rsidP="00BD2D5C">
      <w:pPr>
        <w:tabs>
          <w:tab w:val="clear" w:pos="340"/>
          <w:tab w:val="clear" w:pos="595"/>
          <w:tab w:val="clear" w:pos="851"/>
          <w:tab w:val="left" w:pos="9354"/>
        </w:tabs>
        <w:spacing w:line="566" w:lineRule="exact"/>
        <w:rPr>
          <w:rStyle w:val="ekvhandschriftunterstrichen"/>
        </w:rPr>
      </w:pPr>
      <w:r>
        <w:rPr>
          <w:rStyle w:val="ekvhandschriftunterstrichen"/>
        </w:rPr>
        <w:tab/>
      </w:r>
    </w:p>
    <w:p w14:paraId="24CDEC72" w14:textId="6866F3AC" w:rsidR="00BD2D5C" w:rsidRPr="00E31389" w:rsidRDefault="00BD2D5C" w:rsidP="00BD2D5C">
      <w:pPr>
        <w:tabs>
          <w:tab w:val="clear" w:pos="340"/>
          <w:tab w:val="clear" w:pos="595"/>
          <w:tab w:val="clear" w:pos="851"/>
          <w:tab w:val="left" w:pos="9354"/>
        </w:tabs>
        <w:spacing w:line="566" w:lineRule="exact"/>
      </w:pPr>
      <w:r>
        <w:rPr>
          <w:rStyle w:val="ekvhandschriftunterstrichen"/>
        </w:rPr>
        <w:t xml:space="preserve"> </w:t>
      </w:r>
      <w:r>
        <w:rPr>
          <w:rStyle w:val="ekvhandschriftunterstrichen"/>
        </w:rPr>
        <w:tab/>
      </w:r>
    </w:p>
    <w:bookmarkEnd w:id="1"/>
    <w:p w14:paraId="45882F27" w14:textId="5EB35853" w:rsidR="009F155F" w:rsidRDefault="009F155F" w:rsidP="009F155F">
      <w:pPr>
        <w:rPr>
          <w:rStyle w:val="ekvhandschriftunterstrichen"/>
        </w:rPr>
      </w:pPr>
    </w:p>
    <w:p w14:paraId="21504763" w14:textId="1676D696" w:rsidR="00AC094F" w:rsidRDefault="00AC094F" w:rsidP="009F155F">
      <w:pPr>
        <w:rPr>
          <w:rStyle w:val="ekvhandschriftunterstrichen"/>
        </w:rPr>
      </w:pPr>
    </w:p>
    <w:p w14:paraId="6812FBC7" w14:textId="77777777" w:rsidR="007A7ACE" w:rsidRDefault="007A7ACE" w:rsidP="007A7ACE">
      <w:pPr>
        <w:pStyle w:val="ekvgrundtexthalbe"/>
        <w:rPr>
          <w:rStyle w:val="ekvhandschriftunterstrichen"/>
        </w:rPr>
      </w:pPr>
    </w:p>
    <w:p w14:paraId="6AF20EC0" w14:textId="77777777" w:rsidR="009F155F" w:rsidRPr="00D3427F" w:rsidRDefault="009F155F" w:rsidP="009F155F">
      <w:pPr>
        <w:pStyle w:val="ekvnummerierung"/>
        <w:framePr w:wrap="around"/>
      </w:pPr>
      <w:r>
        <w:t>2</w:t>
      </w:r>
    </w:p>
    <w:p w14:paraId="00DF18A2" w14:textId="77777777" w:rsidR="00D858B3" w:rsidRPr="00287B24" w:rsidRDefault="00D858B3" w:rsidP="00D858B3">
      <w:pPr>
        <w:pStyle w:val="ekvpicto"/>
        <w:framePr w:wrap="around"/>
      </w:pPr>
      <w:bookmarkStart w:id="2" w:name="_Hlk103852887"/>
      <w:r>
        <w:rPr>
          <w:lang w:eastAsia="de-DE"/>
        </w:rPr>
        <w:drawing>
          <wp:inline distT="0" distB="0" distL="0" distR="0" wp14:anchorId="09C0B747" wp14:editId="4143C9A7">
            <wp:extent cx="288290" cy="288290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CC6E5" w14:textId="77777777" w:rsidR="009F155F" w:rsidRDefault="009F155F" w:rsidP="009F155F">
      <w:pPr>
        <w:rPr>
          <w:rStyle w:val="ekvarbeitsanweisungdeutsch"/>
        </w:rPr>
      </w:pPr>
      <w:r w:rsidRPr="004F689F">
        <w:rPr>
          <w:rStyle w:val="ekvarbeitsanweisungdeutsch"/>
        </w:rPr>
        <w:t xml:space="preserve">Streiche die Wörter durch, die nicht </w:t>
      </w:r>
      <w:r>
        <w:rPr>
          <w:rStyle w:val="ekvarbeitsanweisungdeutsch"/>
        </w:rPr>
        <w:t>im Wörterbuch</w:t>
      </w:r>
      <w:r w:rsidRPr="004F689F">
        <w:rPr>
          <w:rStyle w:val="ekvarbeitsanweisungdeutsch"/>
        </w:rPr>
        <w:t xml:space="preserve"> stehen.</w:t>
      </w:r>
    </w:p>
    <w:bookmarkEnd w:id="2"/>
    <w:p w14:paraId="47D735CE" w14:textId="77777777" w:rsidR="009F155F" w:rsidRDefault="009F155F" w:rsidP="009F155F"/>
    <w:tbl>
      <w:tblPr>
        <w:tblStyle w:val="Tabellenraster"/>
        <w:tblW w:w="9354" w:type="dxa"/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  <w:gridCol w:w="1559"/>
      </w:tblGrid>
      <w:tr w:rsidR="009F155F" w:rsidRPr="00485B74" w14:paraId="02D2159D" w14:textId="77777777" w:rsidTr="007A7ACE">
        <w:trPr>
          <w:trHeight w:val="425"/>
        </w:trPr>
        <w:tc>
          <w:tcPr>
            <w:tcW w:w="1559" w:type="dxa"/>
            <w:vAlign w:val="center"/>
          </w:tcPr>
          <w:p w14:paraId="2637E7EB" w14:textId="77777777" w:rsidR="009F155F" w:rsidRPr="00485B74" w:rsidRDefault="009F155F" w:rsidP="00473218">
            <w:pPr>
              <w:jc w:val="center"/>
            </w:pPr>
            <w:r w:rsidRPr="00634A15">
              <w:rPr>
                <w:b/>
                <w:bCs/>
              </w:rPr>
              <w:t>A</w:t>
            </w:r>
            <w:r>
              <w:t>bend</w:t>
            </w:r>
          </w:p>
        </w:tc>
        <w:tc>
          <w:tcPr>
            <w:tcW w:w="1559" w:type="dxa"/>
            <w:vAlign w:val="center"/>
          </w:tcPr>
          <w:p w14:paraId="49C8F22B" w14:textId="77777777" w:rsidR="009F155F" w:rsidRPr="00485B74" w:rsidRDefault="009F155F" w:rsidP="00473218">
            <w:pPr>
              <w:jc w:val="center"/>
            </w:pPr>
            <w:r w:rsidRPr="00634A15">
              <w:rPr>
                <w:rStyle w:val="ekvfett"/>
              </w:rPr>
              <w:t>B</w:t>
            </w:r>
            <w:r>
              <w:t>adewanne</w:t>
            </w:r>
          </w:p>
        </w:tc>
        <w:tc>
          <w:tcPr>
            <w:tcW w:w="1559" w:type="dxa"/>
            <w:vAlign w:val="center"/>
          </w:tcPr>
          <w:p w14:paraId="3CFF469F" w14:textId="77777777" w:rsidR="009F155F" w:rsidRPr="00485B74" w:rsidRDefault="009F155F" w:rsidP="00473218">
            <w:pPr>
              <w:jc w:val="center"/>
            </w:pPr>
            <w:r w:rsidRPr="00634A15">
              <w:rPr>
                <w:rStyle w:val="ekvfett"/>
              </w:rPr>
              <w:t>c</w:t>
            </w:r>
            <w:r>
              <w:t>ool</w:t>
            </w:r>
          </w:p>
        </w:tc>
        <w:tc>
          <w:tcPr>
            <w:tcW w:w="1559" w:type="dxa"/>
            <w:vAlign w:val="center"/>
          </w:tcPr>
          <w:p w14:paraId="284503ED" w14:textId="77777777" w:rsidR="009F155F" w:rsidRPr="00485B74" w:rsidRDefault="009F155F" w:rsidP="00473218">
            <w:pPr>
              <w:jc w:val="center"/>
            </w:pPr>
            <w:r w:rsidRPr="00634A15">
              <w:rPr>
                <w:rStyle w:val="ekvfett"/>
              </w:rPr>
              <w:t>d</w:t>
            </w:r>
            <w:r>
              <w:t>enken</w:t>
            </w:r>
          </w:p>
        </w:tc>
        <w:tc>
          <w:tcPr>
            <w:tcW w:w="1559" w:type="dxa"/>
            <w:vAlign w:val="center"/>
          </w:tcPr>
          <w:p w14:paraId="7AB45D7B" w14:textId="77777777" w:rsidR="009F155F" w:rsidRPr="00485B74" w:rsidRDefault="009F155F" w:rsidP="00473218">
            <w:pPr>
              <w:jc w:val="center"/>
            </w:pPr>
            <w:r w:rsidRPr="00634A15">
              <w:rPr>
                <w:rStyle w:val="ekvfett"/>
              </w:rPr>
              <w:t>E</w:t>
            </w:r>
            <w:r>
              <w:t>inhorn</w:t>
            </w:r>
          </w:p>
        </w:tc>
        <w:tc>
          <w:tcPr>
            <w:tcW w:w="1559" w:type="dxa"/>
            <w:vAlign w:val="center"/>
          </w:tcPr>
          <w:p w14:paraId="74733556" w14:textId="77777777" w:rsidR="009F155F" w:rsidRPr="00485B74" w:rsidRDefault="009F155F" w:rsidP="00473218">
            <w:pPr>
              <w:jc w:val="center"/>
            </w:pPr>
            <w:r w:rsidRPr="00634A15">
              <w:rPr>
                <w:rStyle w:val="ekvfett"/>
              </w:rPr>
              <w:t>F</w:t>
            </w:r>
            <w:r>
              <w:t>oto</w:t>
            </w:r>
          </w:p>
        </w:tc>
      </w:tr>
      <w:tr w:rsidR="009F155F" w:rsidRPr="00485B74" w14:paraId="4943A06B" w14:textId="77777777" w:rsidTr="007A7ACE">
        <w:trPr>
          <w:trHeight w:val="425"/>
        </w:trPr>
        <w:tc>
          <w:tcPr>
            <w:tcW w:w="1559" w:type="dxa"/>
            <w:vAlign w:val="center"/>
          </w:tcPr>
          <w:p w14:paraId="5093D4C4" w14:textId="77777777" w:rsidR="009F155F" w:rsidRPr="00485B74" w:rsidRDefault="009F155F" w:rsidP="00473218">
            <w:pPr>
              <w:jc w:val="center"/>
            </w:pPr>
            <w:r w:rsidRPr="00634A15">
              <w:rPr>
                <w:rStyle w:val="ekvfett"/>
              </w:rPr>
              <w:t>g</w:t>
            </w:r>
            <w:r>
              <w:t>enau</w:t>
            </w:r>
          </w:p>
        </w:tc>
        <w:tc>
          <w:tcPr>
            <w:tcW w:w="1559" w:type="dxa"/>
            <w:vAlign w:val="center"/>
          </w:tcPr>
          <w:p w14:paraId="52564DE7" w14:textId="77777777" w:rsidR="009F155F" w:rsidRPr="00485B74" w:rsidRDefault="009F155F" w:rsidP="00473218">
            <w:pPr>
              <w:jc w:val="center"/>
            </w:pPr>
            <w:r w:rsidRPr="00634A15">
              <w:rPr>
                <w:rStyle w:val="ekvfett"/>
              </w:rPr>
              <w:t>H</w:t>
            </w:r>
            <w:r>
              <w:t>awaii</w:t>
            </w:r>
          </w:p>
        </w:tc>
        <w:tc>
          <w:tcPr>
            <w:tcW w:w="1559" w:type="dxa"/>
            <w:vAlign w:val="center"/>
          </w:tcPr>
          <w:p w14:paraId="53F77A92" w14:textId="77777777" w:rsidR="009F155F" w:rsidRPr="00485B74" w:rsidRDefault="009F155F" w:rsidP="00473218">
            <w:pPr>
              <w:jc w:val="center"/>
            </w:pPr>
            <w:r w:rsidRPr="00634A15">
              <w:rPr>
                <w:rStyle w:val="ekvfett"/>
              </w:rPr>
              <w:t>I</w:t>
            </w:r>
            <w:r>
              <w:t>ngwer</w:t>
            </w:r>
          </w:p>
        </w:tc>
        <w:tc>
          <w:tcPr>
            <w:tcW w:w="1559" w:type="dxa"/>
            <w:vAlign w:val="center"/>
          </w:tcPr>
          <w:p w14:paraId="58262335" w14:textId="77777777" w:rsidR="009F155F" w:rsidRPr="00485B74" w:rsidRDefault="009F155F" w:rsidP="00473218">
            <w:pPr>
              <w:jc w:val="center"/>
            </w:pPr>
            <w:r w:rsidRPr="00634A15">
              <w:rPr>
                <w:rStyle w:val="ekvfett"/>
              </w:rPr>
              <w:t>j</w:t>
            </w:r>
            <w:r>
              <w:t>odeln</w:t>
            </w:r>
          </w:p>
        </w:tc>
        <w:tc>
          <w:tcPr>
            <w:tcW w:w="1559" w:type="dxa"/>
            <w:vAlign w:val="center"/>
          </w:tcPr>
          <w:p w14:paraId="4A217EDF" w14:textId="77777777" w:rsidR="009F155F" w:rsidRPr="00485B74" w:rsidRDefault="009F155F" w:rsidP="00473218">
            <w:pPr>
              <w:jc w:val="center"/>
            </w:pPr>
            <w:r w:rsidRPr="00634A15">
              <w:rPr>
                <w:rStyle w:val="ekvfett"/>
              </w:rPr>
              <w:t>K</w:t>
            </w:r>
            <w:r>
              <w:t>oala</w:t>
            </w:r>
          </w:p>
        </w:tc>
        <w:tc>
          <w:tcPr>
            <w:tcW w:w="1559" w:type="dxa"/>
            <w:vAlign w:val="center"/>
          </w:tcPr>
          <w:p w14:paraId="020D09F5" w14:textId="77777777" w:rsidR="009F155F" w:rsidRPr="00485B74" w:rsidRDefault="009F155F" w:rsidP="00473218">
            <w:pPr>
              <w:jc w:val="center"/>
            </w:pPr>
            <w:r w:rsidRPr="00634A15">
              <w:rPr>
                <w:rStyle w:val="ekvfett"/>
              </w:rPr>
              <w:t>l</w:t>
            </w:r>
            <w:r>
              <w:t>angweilig</w:t>
            </w:r>
          </w:p>
        </w:tc>
      </w:tr>
      <w:tr w:rsidR="009F155F" w:rsidRPr="00485B74" w14:paraId="01C147FF" w14:textId="77777777" w:rsidTr="007A7ACE">
        <w:trPr>
          <w:trHeight w:val="425"/>
        </w:trPr>
        <w:tc>
          <w:tcPr>
            <w:tcW w:w="1559" w:type="dxa"/>
            <w:vAlign w:val="center"/>
          </w:tcPr>
          <w:p w14:paraId="426E0D5A" w14:textId="77777777" w:rsidR="009F155F" w:rsidRDefault="009F155F" w:rsidP="00473218">
            <w:pPr>
              <w:jc w:val="center"/>
            </w:pPr>
            <w:r w:rsidRPr="00634A15">
              <w:rPr>
                <w:rStyle w:val="ekvfett"/>
              </w:rPr>
              <w:t>M</w:t>
            </w:r>
            <w:r>
              <w:t>eer</w:t>
            </w:r>
          </w:p>
        </w:tc>
        <w:tc>
          <w:tcPr>
            <w:tcW w:w="1559" w:type="dxa"/>
            <w:vAlign w:val="center"/>
          </w:tcPr>
          <w:p w14:paraId="1303166E" w14:textId="77777777" w:rsidR="009F155F" w:rsidRDefault="009F155F" w:rsidP="00473218">
            <w:pPr>
              <w:jc w:val="center"/>
            </w:pPr>
            <w:r w:rsidRPr="00634A15">
              <w:rPr>
                <w:rStyle w:val="ekvfett"/>
              </w:rPr>
              <w:t>n</w:t>
            </w:r>
            <w:r>
              <w:t>eugierig</w:t>
            </w:r>
          </w:p>
        </w:tc>
        <w:tc>
          <w:tcPr>
            <w:tcW w:w="1559" w:type="dxa"/>
            <w:vAlign w:val="center"/>
          </w:tcPr>
          <w:p w14:paraId="7880408A" w14:textId="77777777" w:rsidR="009F155F" w:rsidRDefault="009F155F" w:rsidP="00473218">
            <w:pPr>
              <w:jc w:val="center"/>
            </w:pPr>
            <w:r w:rsidRPr="00634A15">
              <w:rPr>
                <w:rStyle w:val="ekvfett"/>
              </w:rPr>
              <w:t>O</w:t>
            </w:r>
            <w:r>
              <w:t>per</w:t>
            </w:r>
          </w:p>
        </w:tc>
        <w:tc>
          <w:tcPr>
            <w:tcW w:w="1559" w:type="dxa"/>
            <w:vAlign w:val="center"/>
          </w:tcPr>
          <w:p w14:paraId="6B38F261" w14:textId="77777777" w:rsidR="009F155F" w:rsidRDefault="009F155F" w:rsidP="00473218">
            <w:pPr>
              <w:jc w:val="center"/>
            </w:pPr>
            <w:r w:rsidRPr="00634A15">
              <w:rPr>
                <w:rStyle w:val="ekvfett"/>
              </w:rPr>
              <w:t>P</w:t>
            </w:r>
            <w:r>
              <w:t>icknick</w:t>
            </w:r>
          </w:p>
        </w:tc>
        <w:tc>
          <w:tcPr>
            <w:tcW w:w="1559" w:type="dxa"/>
            <w:vAlign w:val="center"/>
          </w:tcPr>
          <w:p w14:paraId="02B76402" w14:textId="77777777" w:rsidR="009F155F" w:rsidRDefault="009F155F" w:rsidP="00473218">
            <w:pPr>
              <w:jc w:val="center"/>
            </w:pPr>
            <w:r w:rsidRPr="00634A15">
              <w:rPr>
                <w:rStyle w:val="ekvfett"/>
              </w:rPr>
              <w:t>q</w:t>
            </w:r>
            <w:r>
              <w:t>uirlen</w:t>
            </w:r>
          </w:p>
        </w:tc>
        <w:tc>
          <w:tcPr>
            <w:tcW w:w="1559" w:type="dxa"/>
            <w:vAlign w:val="center"/>
          </w:tcPr>
          <w:p w14:paraId="50846270" w14:textId="77777777" w:rsidR="009F155F" w:rsidRDefault="009F155F" w:rsidP="00473218">
            <w:pPr>
              <w:jc w:val="center"/>
            </w:pPr>
            <w:r w:rsidRPr="00634A15">
              <w:rPr>
                <w:rStyle w:val="ekvfett"/>
              </w:rPr>
              <w:t>r</w:t>
            </w:r>
            <w:r>
              <w:t>ennen</w:t>
            </w:r>
          </w:p>
        </w:tc>
      </w:tr>
      <w:tr w:rsidR="009F155F" w:rsidRPr="00485B74" w14:paraId="6C1ADC6A" w14:textId="77777777" w:rsidTr="007A7ACE">
        <w:trPr>
          <w:trHeight w:val="425"/>
        </w:trPr>
        <w:tc>
          <w:tcPr>
            <w:tcW w:w="1559" w:type="dxa"/>
            <w:vAlign w:val="center"/>
          </w:tcPr>
          <w:p w14:paraId="6EF3BBEE" w14:textId="77777777" w:rsidR="009F155F" w:rsidRDefault="009F155F" w:rsidP="00473218">
            <w:pPr>
              <w:jc w:val="center"/>
            </w:pPr>
            <w:r w:rsidRPr="00634A15">
              <w:rPr>
                <w:rStyle w:val="ekvfett"/>
              </w:rPr>
              <w:t>S</w:t>
            </w:r>
            <w:r>
              <w:t>kateboard</w:t>
            </w:r>
          </w:p>
        </w:tc>
        <w:tc>
          <w:tcPr>
            <w:tcW w:w="1559" w:type="dxa"/>
            <w:vAlign w:val="center"/>
          </w:tcPr>
          <w:p w14:paraId="177D7F72" w14:textId="77777777" w:rsidR="009F155F" w:rsidRDefault="009F155F" w:rsidP="00473218">
            <w:pPr>
              <w:jc w:val="center"/>
            </w:pPr>
            <w:r w:rsidRPr="00634A15">
              <w:rPr>
                <w:rStyle w:val="ekvfett"/>
              </w:rPr>
              <w:t>T</w:t>
            </w:r>
            <w:r>
              <w:t>ermite</w:t>
            </w:r>
          </w:p>
        </w:tc>
        <w:tc>
          <w:tcPr>
            <w:tcW w:w="1559" w:type="dxa"/>
            <w:vAlign w:val="center"/>
          </w:tcPr>
          <w:p w14:paraId="448EE4B2" w14:textId="77777777" w:rsidR="009F155F" w:rsidRDefault="009F155F" w:rsidP="00473218">
            <w:pPr>
              <w:jc w:val="center"/>
            </w:pPr>
            <w:r w:rsidRPr="00634A15">
              <w:rPr>
                <w:rStyle w:val="ekvfett"/>
              </w:rPr>
              <w:t>u</w:t>
            </w:r>
            <w:r>
              <w:t>nd</w:t>
            </w:r>
          </w:p>
        </w:tc>
        <w:tc>
          <w:tcPr>
            <w:tcW w:w="1559" w:type="dxa"/>
            <w:vAlign w:val="center"/>
          </w:tcPr>
          <w:p w14:paraId="38E867EA" w14:textId="77777777" w:rsidR="009F155F" w:rsidRDefault="009F155F" w:rsidP="00473218">
            <w:pPr>
              <w:jc w:val="center"/>
            </w:pPr>
            <w:r w:rsidRPr="00634A15">
              <w:rPr>
                <w:rStyle w:val="ekvfett"/>
              </w:rPr>
              <w:t>V</w:t>
            </w:r>
            <w:r>
              <w:t>ulkan</w:t>
            </w:r>
          </w:p>
        </w:tc>
        <w:tc>
          <w:tcPr>
            <w:tcW w:w="1559" w:type="dxa"/>
            <w:vAlign w:val="center"/>
          </w:tcPr>
          <w:p w14:paraId="46E76163" w14:textId="77777777" w:rsidR="009F155F" w:rsidRDefault="009F155F" w:rsidP="00473218">
            <w:pPr>
              <w:jc w:val="center"/>
            </w:pPr>
            <w:r w:rsidRPr="00634A15">
              <w:rPr>
                <w:rStyle w:val="ekvfett"/>
              </w:rPr>
              <w:t>W</w:t>
            </w:r>
            <w:r>
              <w:t>eiher</w:t>
            </w:r>
          </w:p>
        </w:tc>
        <w:tc>
          <w:tcPr>
            <w:tcW w:w="1559" w:type="dxa"/>
            <w:vAlign w:val="center"/>
          </w:tcPr>
          <w:p w14:paraId="358FE397" w14:textId="77777777" w:rsidR="009F155F" w:rsidRDefault="009F155F" w:rsidP="00473218">
            <w:pPr>
              <w:jc w:val="center"/>
            </w:pPr>
            <w:r w:rsidRPr="00634A15">
              <w:rPr>
                <w:rStyle w:val="ekvfett"/>
              </w:rPr>
              <w:t>X</w:t>
            </w:r>
            <w:r>
              <w:t>ylofon</w:t>
            </w:r>
          </w:p>
        </w:tc>
      </w:tr>
    </w:tbl>
    <w:p w14:paraId="5D86B010" w14:textId="66493F06" w:rsidR="009F155F" w:rsidRDefault="009F155F" w:rsidP="009F155F"/>
    <w:p w14:paraId="2303AF02" w14:textId="77777777" w:rsidR="007A7ACE" w:rsidRDefault="007A7ACE" w:rsidP="007A7ACE">
      <w:pPr>
        <w:pStyle w:val="ekvgrundtexthalbe"/>
      </w:pPr>
    </w:p>
    <w:p w14:paraId="74E0AB6E" w14:textId="77777777" w:rsidR="00AC094F" w:rsidRDefault="00AC094F" w:rsidP="009F155F"/>
    <w:p w14:paraId="131D42D6" w14:textId="77777777" w:rsidR="009F155F" w:rsidRPr="00287B24" w:rsidRDefault="009F155F" w:rsidP="009F155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0010D96" wp14:editId="1372FEE0">
            <wp:extent cx="288290" cy="288290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9CA3B" w14:textId="77777777" w:rsidR="009F155F" w:rsidRPr="00D3427F" w:rsidRDefault="009F155F" w:rsidP="009F155F">
      <w:pPr>
        <w:pStyle w:val="ekvnummerierung"/>
        <w:framePr w:wrap="around"/>
      </w:pPr>
      <w:r>
        <w:t>3</w:t>
      </w:r>
    </w:p>
    <w:p w14:paraId="7AF02600" w14:textId="77777777" w:rsidR="009F155F" w:rsidRPr="004F689F" w:rsidRDefault="009F155F" w:rsidP="009F155F">
      <w:pPr>
        <w:rPr>
          <w:rStyle w:val="ekvarbeitsanweisungdeutsch"/>
        </w:rPr>
      </w:pPr>
      <w:r w:rsidRPr="004F689F">
        <w:rPr>
          <w:rStyle w:val="ekvarbeitsanweisungdeutsch"/>
        </w:rPr>
        <w:t xml:space="preserve">Schlage </w:t>
      </w:r>
      <w:r>
        <w:rPr>
          <w:rStyle w:val="ekvarbeitsanweisungdeutsch"/>
        </w:rPr>
        <w:t>im Wörterbuch</w:t>
      </w:r>
      <w:r w:rsidRPr="004F689F">
        <w:rPr>
          <w:rStyle w:val="ekvarbeitsanweisungdeutsch"/>
        </w:rPr>
        <w:t xml:space="preserve"> nach. Ergänze </w:t>
      </w:r>
      <w:r>
        <w:rPr>
          <w:rStyle w:val="ekvarbeitsanweisungdeutsch"/>
        </w:rPr>
        <w:t>die</w:t>
      </w:r>
      <w:r w:rsidRPr="004F689F">
        <w:rPr>
          <w:rStyle w:val="ekvarbeitsanweisungdeutsch"/>
        </w:rPr>
        <w:t xml:space="preserve"> Tabelle.</w:t>
      </w:r>
    </w:p>
    <w:p w14:paraId="69EED5C5" w14:textId="6F049EA1" w:rsidR="009F155F" w:rsidRDefault="009F155F" w:rsidP="009F155F"/>
    <w:tbl>
      <w:tblPr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1417"/>
        <w:gridCol w:w="2979"/>
        <w:gridCol w:w="2979"/>
      </w:tblGrid>
      <w:tr w:rsidR="007A7ACE" w:rsidRPr="00FB3BCE" w14:paraId="054F0CC0" w14:textId="77777777" w:rsidTr="007A7ACE">
        <w:trPr>
          <w:trHeight w:val="284"/>
        </w:trPr>
        <w:tc>
          <w:tcPr>
            <w:tcW w:w="1985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</w:tcPr>
          <w:p w14:paraId="4E515E39" w14:textId="482DB954" w:rsidR="007A7ACE" w:rsidRPr="007A7ACE" w:rsidRDefault="007A7ACE" w:rsidP="00F1331A">
            <w:pPr>
              <w:pStyle w:val="ekvtabelle"/>
              <w:ind w:left="142"/>
              <w:jc w:val="center"/>
              <w:rPr>
                <w:b/>
              </w:rPr>
            </w:pPr>
            <w:r w:rsidRPr="007A7ACE">
              <w:rPr>
                <w:b/>
              </w:rPr>
              <w:t>gesuchtes Wort</w:t>
            </w:r>
          </w:p>
        </w:tc>
        <w:tc>
          <w:tcPr>
            <w:tcW w:w="1417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</w:tcPr>
          <w:p w14:paraId="76732B99" w14:textId="28E45BC7" w:rsidR="007A7ACE" w:rsidRPr="007A7ACE" w:rsidRDefault="007A7ACE" w:rsidP="00F1331A">
            <w:pPr>
              <w:pStyle w:val="ekvtabelle"/>
              <w:ind w:left="142"/>
              <w:jc w:val="center"/>
              <w:rPr>
                <w:b/>
              </w:rPr>
            </w:pPr>
            <w:r w:rsidRPr="007A7ACE">
              <w:rPr>
                <w:b/>
              </w:rPr>
              <w:t>Seite</w:t>
            </w:r>
          </w:p>
        </w:tc>
        <w:tc>
          <w:tcPr>
            <w:tcW w:w="2979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</w:tcPr>
          <w:p w14:paraId="229883BB" w14:textId="2F287D96" w:rsidR="007A7ACE" w:rsidRPr="007A7ACE" w:rsidRDefault="007A7ACE" w:rsidP="00F1331A">
            <w:pPr>
              <w:pStyle w:val="ekvtabelle"/>
              <w:ind w:left="142"/>
              <w:jc w:val="center"/>
              <w:rPr>
                <w:b/>
              </w:rPr>
            </w:pPr>
            <w:r w:rsidRPr="007A7ACE">
              <w:rPr>
                <w:b/>
              </w:rPr>
              <w:t>1. Folgewort</w:t>
            </w:r>
          </w:p>
        </w:tc>
        <w:tc>
          <w:tcPr>
            <w:tcW w:w="2979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</w:tcPr>
          <w:p w14:paraId="50025A4D" w14:textId="3F669F6F" w:rsidR="007A7ACE" w:rsidRPr="007A7ACE" w:rsidRDefault="007A7ACE" w:rsidP="00F1331A">
            <w:pPr>
              <w:pStyle w:val="ekvtabelle"/>
              <w:ind w:left="142"/>
              <w:jc w:val="center"/>
              <w:rPr>
                <w:b/>
              </w:rPr>
            </w:pPr>
            <w:r w:rsidRPr="007A7ACE">
              <w:rPr>
                <w:b/>
              </w:rPr>
              <w:t>2. Folgewort</w:t>
            </w:r>
          </w:p>
        </w:tc>
      </w:tr>
      <w:tr w:rsidR="007A7ACE" w:rsidRPr="00FB3BCE" w14:paraId="47A601DD" w14:textId="77777777" w:rsidTr="007A7ACE">
        <w:trPr>
          <w:trHeight w:val="567"/>
        </w:trPr>
        <w:tc>
          <w:tcPr>
            <w:tcW w:w="1985" w:type="dxa"/>
            <w:tcBorders>
              <w:top w:val="single" w:sz="12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44A8CDE2" w14:textId="3B1422AB" w:rsidR="007A7ACE" w:rsidRPr="00FB3BCE" w:rsidRDefault="007A7ACE" w:rsidP="007A7ACE">
            <w:pPr>
              <w:pStyle w:val="ekvtabelle"/>
              <w:ind w:left="142"/>
            </w:pPr>
            <w:r>
              <w:rPr>
                <w:rStyle w:val="ekvfett"/>
                <w:b w:val="0"/>
              </w:rPr>
              <w:t xml:space="preserve">die </w:t>
            </w:r>
            <w:r w:rsidRPr="00442BD6">
              <w:rPr>
                <w:rStyle w:val="ekvfett"/>
              </w:rPr>
              <w:t>L</w:t>
            </w:r>
            <w:r>
              <w:rPr>
                <w:rStyle w:val="ekvfett"/>
                <w:b w:val="0"/>
              </w:rPr>
              <w:t>aterne</w:t>
            </w:r>
          </w:p>
        </w:tc>
        <w:tc>
          <w:tcPr>
            <w:tcW w:w="1417" w:type="dxa"/>
            <w:tcBorders>
              <w:top w:val="single" w:sz="12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6724BD1D" w14:textId="668AEF19" w:rsidR="007A7ACE" w:rsidRPr="00FB3BCE" w:rsidRDefault="007A7ACE" w:rsidP="007A7ACE">
            <w:pPr>
              <w:pStyle w:val="ekvtabelle"/>
              <w:ind w:left="145"/>
            </w:pPr>
            <w:r>
              <w:t xml:space="preserve">S. </w:t>
            </w:r>
            <w:r w:rsidRPr="007A7ACE">
              <w:rPr>
                <w:rStyle w:val="ekvlsung"/>
              </w:rPr>
              <w:t>202</w:t>
            </w:r>
          </w:p>
        </w:tc>
        <w:tc>
          <w:tcPr>
            <w:tcW w:w="2979" w:type="dxa"/>
            <w:tcBorders>
              <w:top w:val="single" w:sz="12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1AEF306B" w14:textId="7124B3EE" w:rsidR="007A7ACE" w:rsidRPr="007A7ACE" w:rsidRDefault="007A7ACE" w:rsidP="007A7ACE">
            <w:pPr>
              <w:pStyle w:val="ekvtabelle"/>
              <w:ind w:left="145"/>
              <w:rPr>
                <w:rStyle w:val="ekvlsung"/>
              </w:rPr>
            </w:pPr>
            <w:r w:rsidRPr="007A7ACE">
              <w:rPr>
                <w:rStyle w:val="ekvlsung"/>
              </w:rPr>
              <w:t>das Laub</w:t>
            </w:r>
          </w:p>
        </w:tc>
        <w:tc>
          <w:tcPr>
            <w:tcW w:w="2979" w:type="dxa"/>
            <w:tcBorders>
              <w:top w:val="single" w:sz="12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65214020" w14:textId="2817AF91" w:rsidR="007A7ACE" w:rsidRPr="007A7ACE" w:rsidRDefault="007A7ACE" w:rsidP="007A7ACE">
            <w:pPr>
              <w:pStyle w:val="ekvtabelle"/>
              <w:ind w:left="145"/>
              <w:rPr>
                <w:rStyle w:val="ekvlsung"/>
              </w:rPr>
            </w:pPr>
            <w:r w:rsidRPr="007A7ACE">
              <w:rPr>
                <w:rStyle w:val="ekvlsung"/>
              </w:rPr>
              <w:t>der Laubbaum</w:t>
            </w:r>
          </w:p>
        </w:tc>
      </w:tr>
      <w:tr w:rsidR="007A7ACE" w:rsidRPr="00FB3BCE" w14:paraId="40965EB3" w14:textId="77777777" w:rsidTr="007A7ACE">
        <w:trPr>
          <w:trHeight w:val="567"/>
        </w:trPr>
        <w:tc>
          <w:tcPr>
            <w:tcW w:w="198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46A246E3" w14:textId="0E82C8CD" w:rsidR="007A7ACE" w:rsidRPr="00FB3BCE" w:rsidRDefault="007A7ACE" w:rsidP="007A7ACE">
            <w:pPr>
              <w:pStyle w:val="ekvtabelle"/>
              <w:ind w:left="142"/>
            </w:pPr>
            <w:r>
              <w:rPr>
                <w:rStyle w:val="ekvfett"/>
                <w:b w:val="0"/>
              </w:rPr>
              <w:t xml:space="preserve">die </w:t>
            </w:r>
            <w:r>
              <w:rPr>
                <w:rStyle w:val="ekvfett"/>
              </w:rPr>
              <w:t>A</w:t>
            </w:r>
            <w:r>
              <w:t>mpel</w:t>
            </w:r>
          </w:p>
        </w:tc>
        <w:tc>
          <w:tcPr>
            <w:tcW w:w="1417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1FC839C7" w14:textId="42AA9CB7" w:rsidR="007A7ACE" w:rsidRPr="00FB3BCE" w:rsidRDefault="007A7ACE" w:rsidP="007A7ACE">
            <w:pPr>
              <w:pStyle w:val="ekvtabelle"/>
              <w:ind w:left="145"/>
            </w:pPr>
            <w:r>
              <w:t>S.</w:t>
            </w: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5A8656DE" w14:textId="0777F394" w:rsidR="007A7ACE" w:rsidRPr="00FB3BCE" w:rsidRDefault="007A7ACE" w:rsidP="007A7ACE">
            <w:pPr>
              <w:pStyle w:val="ekvtabelle"/>
              <w:ind w:left="145"/>
            </w:pP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6EBF6BC5" w14:textId="77777777" w:rsidR="007A7ACE" w:rsidRPr="00FB3BCE" w:rsidRDefault="007A7ACE" w:rsidP="007A7ACE">
            <w:pPr>
              <w:pStyle w:val="ekvtabelle"/>
              <w:ind w:left="145"/>
            </w:pPr>
          </w:p>
        </w:tc>
      </w:tr>
      <w:tr w:rsidR="007A7ACE" w:rsidRPr="00FB3BCE" w14:paraId="6C2A65DF" w14:textId="77777777" w:rsidTr="007A7ACE">
        <w:trPr>
          <w:trHeight w:val="567"/>
        </w:trPr>
        <w:tc>
          <w:tcPr>
            <w:tcW w:w="198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570614C7" w14:textId="4A5E094F" w:rsidR="007A7ACE" w:rsidRPr="00FB3BCE" w:rsidRDefault="007A7ACE" w:rsidP="007A7ACE">
            <w:pPr>
              <w:pStyle w:val="ekvtabelle"/>
              <w:ind w:left="142"/>
            </w:pPr>
            <w:r w:rsidRPr="00B3726A">
              <w:rPr>
                <w:b/>
                <w:bCs/>
              </w:rPr>
              <w:t>r</w:t>
            </w:r>
            <w:r>
              <w:t>osa</w:t>
            </w:r>
          </w:p>
        </w:tc>
        <w:tc>
          <w:tcPr>
            <w:tcW w:w="1417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1850B5F9" w14:textId="264AE2F6" w:rsidR="007A7ACE" w:rsidRPr="00FB3BCE" w:rsidRDefault="007A7ACE" w:rsidP="007A7ACE">
            <w:pPr>
              <w:pStyle w:val="ekvtabelle"/>
              <w:ind w:left="145"/>
            </w:pPr>
            <w:r>
              <w:t>S.</w:t>
            </w: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1F5801BE" w14:textId="5F5D45EE" w:rsidR="007A7ACE" w:rsidRPr="00FB3BCE" w:rsidRDefault="007A7ACE" w:rsidP="007A7ACE">
            <w:pPr>
              <w:pStyle w:val="ekvtabelle"/>
              <w:ind w:left="145"/>
            </w:pP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0E479BA3" w14:textId="77777777" w:rsidR="007A7ACE" w:rsidRPr="00FB3BCE" w:rsidRDefault="007A7ACE" w:rsidP="007A7ACE">
            <w:pPr>
              <w:pStyle w:val="ekvtabelle"/>
              <w:ind w:left="145"/>
            </w:pPr>
          </w:p>
        </w:tc>
      </w:tr>
      <w:tr w:rsidR="007A7ACE" w:rsidRPr="00FB3BCE" w14:paraId="69621C20" w14:textId="77777777" w:rsidTr="007A7ACE">
        <w:trPr>
          <w:trHeight w:val="567"/>
        </w:trPr>
        <w:tc>
          <w:tcPr>
            <w:tcW w:w="198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7281E9E7" w14:textId="1497F551" w:rsidR="007A7ACE" w:rsidRPr="00FB3BCE" w:rsidRDefault="007A7ACE" w:rsidP="007A7ACE">
            <w:pPr>
              <w:pStyle w:val="ekvtabelle"/>
              <w:ind w:left="142"/>
            </w:pPr>
            <w:r w:rsidRPr="001E36A7">
              <w:rPr>
                <w:rStyle w:val="ekvfett"/>
              </w:rPr>
              <w:t>f</w:t>
            </w:r>
            <w:r>
              <w:t>egen</w:t>
            </w:r>
          </w:p>
        </w:tc>
        <w:tc>
          <w:tcPr>
            <w:tcW w:w="1417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20B2F7AA" w14:textId="21F1BFFA" w:rsidR="007A7ACE" w:rsidRPr="00FB3BCE" w:rsidRDefault="007A7ACE" w:rsidP="007A7ACE">
            <w:pPr>
              <w:pStyle w:val="ekvtabelle"/>
              <w:ind w:left="145"/>
            </w:pPr>
            <w:r>
              <w:t>S.</w:t>
            </w: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7CF72B11" w14:textId="6B61C442" w:rsidR="007A7ACE" w:rsidRPr="00FB3BCE" w:rsidRDefault="007A7ACE" w:rsidP="007A7ACE">
            <w:pPr>
              <w:pStyle w:val="ekvtabelle"/>
              <w:ind w:left="145"/>
            </w:pP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313C1799" w14:textId="77777777" w:rsidR="007A7ACE" w:rsidRPr="00FB3BCE" w:rsidRDefault="007A7ACE" w:rsidP="007A7ACE">
            <w:pPr>
              <w:pStyle w:val="ekvtabelle"/>
              <w:ind w:left="145"/>
            </w:pPr>
          </w:p>
        </w:tc>
      </w:tr>
      <w:tr w:rsidR="007A7ACE" w:rsidRPr="00FB3BCE" w14:paraId="2F186E3F" w14:textId="77777777" w:rsidTr="007A7ACE">
        <w:trPr>
          <w:trHeight w:val="567"/>
        </w:trPr>
        <w:tc>
          <w:tcPr>
            <w:tcW w:w="1985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1C0811BF" w14:textId="24AAE132" w:rsidR="007A7ACE" w:rsidRPr="00FB3BCE" w:rsidRDefault="007A7ACE" w:rsidP="007A7ACE">
            <w:pPr>
              <w:pStyle w:val="ekvtabelle"/>
              <w:ind w:left="142"/>
            </w:pPr>
            <w:r w:rsidRPr="00B3726A">
              <w:rPr>
                <w:b/>
                <w:bCs/>
              </w:rPr>
              <w:t>w</w:t>
            </w:r>
            <w:r>
              <w:t>ertvoll</w:t>
            </w:r>
          </w:p>
        </w:tc>
        <w:tc>
          <w:tcPr>
            <w:tcW w:w="1417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14:paraId="3841DA51" w14:textId="525E8DAB" w:rsidR="007A7ACE" w:rsidRPr="00FB3BCE" w:rsidRDefault="007A7ACE" w:rsidP="007A7ACE">
            <w:pPr>
              <w:pStyle w:val="ekvtabelle"/>
              <w:ind w:left="145"/>
            </w:pPr>
            <w:r>
              <w:t>S.</w:t>
            </w: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7C9D98BC" w14:textId="0CD3E697" w:rsidR="007A7ACE" w:rsidRPr="00FB3BCE" w:rsidRDefault="007A7ACE" w:rsidP="007A7ACE">
            <w:pPr>
              <w:pStyle w:val="ekvtabelle"/>
              <w:ind w:left="145"/>
            </w:pPr>
          </w:p>
        </w:tc>
        <w:tc>
          <w:tcPr>
            <w:tcW w:w="2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vAlign w:val="center"/>
          </w:tcPr>
          <w:p w14:paraId="44F96805" w14:textId="77777777" w:rsidR="007A7ACE" w:rsidRPr="00FB3BCE" w:rsidRDefault="007A7ACE" w:rsidP="007A7ACE">
            <w:pPr>
              <w:pStyle w:val="ekvtabelle"/>
              <w:ind w:left="145"/>
            </w:pPr>
          </w:p>
        </w:tc>
      </w:tr>
    </w:tbl>
    <w:p w14:paraId="38DC9BB1" w14:textId="2A071445" w:rsidR="00777DA9" w:rsidRDefault="00777DA9" w:rsidP="009F155F">
      <w:pPr>
        <w:pStyle w:val="ekvgrundtexthalbe"/>
      </w:pPr>
    </w:p>
    <w:sectPr w:rsidR="00777DA9" w:rsidSect="00903706"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37D15" w14:textId="77777777" w:rsidR="004B31F6" w:rsidRDefault="004B31F6" w:rsidP="003C599D">
      <w:pPr>
        <w:spacing w:line="240" w:lineRule="auto"/>
      </w:pPr>
      <w:r>
        <w:separator/>
      </w:r>
    </w:p>
  </w:endnote>
  <w:endnote w:type="continuationSeparator" w:id="0">
    <w:p w14:paraId="1C35C5E5" w14:textId="77777777" w:rsidR="004B31F6" w:rsidRDefault="004B31F6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5A4692B8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345440">
            <w:rPr>
              <w:rFonts w:cs="Arial"/>
              <w:noProof w:val="0"/>
              <w:szCs w:val="10"/>
            </w:rPr>
            <w:t>Verena Ballhaus, München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A25F8" w14:textId="77777777" w:rsidR="004B31F6" w:rsidRDefault="004B31F6" w:rsidP="003C599D">
      <w:pPr>
        <w:spacing w:line="240" w:lineRule="auto"/>
      </w:pPr>
      <w:r>
        <w:separator/>
      </w:r>
    </w:p>
  </w:footnote>
  <w:footnote w:type="continuationSeparator" w:id="0">
    <w:p w14:paraId="45B145FB" w14:textId="77777777" w:rsidR="004B31F6" w:rsidRDefault="004B31F6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4820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37B4A"/>
    <w:rsid w:val="00246F77"/>
    <w:rsid w:val="002500F3"/>
    <w:rsid w:val="002527A5"/>
    <w:rsid w:val="00255466"/>
    <w:rsid w:val="00255FE3"/>
    <w:rsid w:val="00256029"/>
    <w:rsid w:val="00261D9E"/>
    <w:rsid w:val="0026581E"/>
    <w:rsid w:val="00266DC7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45440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26A0"/>
    <w:rsid w:val="004B31F6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2632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A7ACE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5E3E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2FDA"/>
    <w:rsid w:val="009D35F5"/>
    <w:rsid w:val="009E17E1"/>
    <w:rsid w:val="009E45C5"/>
    <w:rsid w:val="009E47B1"/>
    <w:rsid w:val="009F003E"/>
    <w:rsid w:val="009F0109"/>
    <w:rsid w:val="009F1185"/>
    <w:rsid w:val="009F155F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094F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2D5C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02632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58B3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331A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13</cp:revision>
  <cp:lastPrinted>2022-08-03T06:33:00Z</cp:lastPrinted>
  <dcterms:created xsi:type="dcterms:W3CDTF">2022-06-14T10:07:00Z</dcterms:created>
  <dcterms:modified xsi:type="dcterms:W3CDTF">2022-08-17T06:37:00Z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