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24675151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E761B2">
              <w:t>4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5E3D81F6" w14:textId="15F2E5A1" w:rsidR="00541F18" w:rsidRDefault="00541F18" w:rsidP="00541F18">
      <w:pPr>
        <w:pStyle w:val="ekvue1arial"/>
      </w:pPr>
      <w:bookmarkStart w:id="0" w:name="bmStart"/>
      <w:bookmarkEnd w:id="0"/>
      <w:r>
        <w:t>Wörter nach dem 1. und 2. Buchstaben</w:t>
      </w:r>
    </w:p>
    <w:p w14:paraId="78AF9E3E" w14:textId="77777777" w:rsidR="00541F18" w:rsidRDefault="00541F18" w:rsidP="00541F18">
      <w:pPr>
        <w:pStyle w:val="ekvue1arial"/>
      </w:pPr>
      <w:r>
        <w:t>ordnen und nachschlagen</w:t>
      </w:r>
    </w:p>
    <w:p w14:paraId="0D8178D7" w14:textId="5893F396" w:rsidR="00541F18" w:rsidRDefault="00541F18" w:rsidP="00541F18"/>
    <w:p w14:paraId="3B0583CE" w14:textId="77777777" w:rsidR="00541F18" w:rsidRPr="00287B24" w:rsidRDefault="00541F18" w:rsidP="00541F18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068FFC3" wp14:editId="1728B0E3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E5C69" w14:textId="77777777" w:rsidR="00541F18" w:rsidRPr="00D3427F" w:rsidRDefault="00541F18" w:rsidP="00541F18">
      <w:pPr>
        <w:pStyle w:val="ekvnummerierung"/>
        <w:framePr w:wrap="around"/>
      </w:pPr>
      <w:r>
        <w:t>1</w:t>
      </w:r>
    </w:p>
    <w:p w14:paraId="1F4C1B89" w14:textId="7DE6F97A" w:rsidR="00541F18" w:rsidRDefault="00541F18" w:rsidP="00541F18">
      <w:bookmarkStart w:id="1" w:name="_Hlk103936268"/>
      <w:bookmarkStart w:id="2" w:name="_Hlk103927342"/>
      <w:r>
        <w:t xml:space="preserve">Schreibe die </w:t>
      </w:r>
      <w:r w:rsidR="00254B1F" w:rsidRPr="00254B1F">
        <w:t>Nomen</w:t>
      </w:r>
      <w:r w:rsidR="00254B1F">
        <w:t xml:space="preserve"> </w:t>
      </w:r>
      <w:r>
        <w:t>nach dem Alphabet geordnet auf.</w:t>
      </w:r>
    </w:p>
    <w:p w14:paraId="45C9261E" w14:textId="6B62F8C6" w:rsidR="00541F18" w:rsidRPr="00F47BF6" w:rsidRDefault="00541F18" w:rsidP="00927225">
      <w:pPr>
        <w:rPr>
          <w:rStyle w:val="ekvkursiv"/>
          <w:w w:val="99"/>
        </w:rPr>
      </w:pPr>
      <w:r w:rsidRPr="00F47BF6">
        <w:rPr>
          <w:rStyle w:val="ekvfettkursiv"/>
          <w:i w:val="0"/>
          <w:w w:val="99"/>
        </w:rPr>
        <w:t>Tipp:</w:t>
      </w:r>
      <w:r w:rsidRPr="00F47BF6">
        <w:rPr>
          <w:rStyle w:val="ekvkursiv"/>
          <w:w w:val="99"/>
        </w:rPr>
        <w:t xml:space="preserve"> Wörter mit gleichem Anfangsbuchstaben ordnet man </w:t>
      </w:r>
      <w:r w:rsidRPr="00F47BF6">
        <w:rPr>
          <w:rStyle w:val="ekvfettkursiv"/>
          <w:b w:val="0"/>
          <w:w w:val="99"/>
          <w:u w:val="single"/>
        </w:rPr>
        <w:t xml:space="preserve">nach dem </w:t>
      </w:r>
      <w:r w:rsidR="00254B1F" w:rsidRPr="00254B1F">
        <w:rPr>
          <w:rStyle w:val="ekvfettkursiv"/>
          <w:b w:val="0"/>
          <w:w w:val="99"/>
          <w:u w:val="single"/>
        </w:rPr>
        <w:t>nächsten</w:t>
      </w:r>
      <w:r w:rsidRPr="00F47BF6">
        <w:rPr>
          <w:rStyle w:val="ekvfettkursiv"/>
          <w:b w:val="0"/>
          <w:w w:val="99"/>
          <w:u w:val="single"/>
        </w:rPr>
        <w:t xml:space="preserve"> Buchstaben</w:t>
      </w:r>
      <w:r w:rsidRPr="00F47BF6">
        <w:rPr>
          <w:rStyle w:val="ekvkursiv"/>
          <w:w w:val="99"/>
        </w:rPr>
        <w:t>.</w:t>
      </w:r>
    </w:p>
    <w:bookmarkEnd w:id="1"/>
    <w:p w14:paraId="50C83473" w14:textId="31C32C21" w:rsidR="00541F18" w:rsidRDefault="00254B1F" w:rsidP="00541F18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C3E1D1B" wp14:editId="2F824436">
                <wp:simplePos x="0" y="0"/>
                <wp:positionH relativeFrom="column">
                  <wp:posOffset>3701415</wp:posOffset>
                </wp:positionH>
                <wp:positionV relativeFrom="paragraph">
                  <wp:posOffset>133350</wp:posOffset>
                </wp:positionV>
                <wp:extent cx="558800" cy="373380"/>
                <wp:effectExtent l="0" t="0" r="31750" b="26670"/>
                <wp:wrapNone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8800" cy="3733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23DE71" id="Gerader Verbinder 11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1.45pt,10.5pt" to="335.45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" strokecolor="black [3213]" strokeweight=".5pt">
                <v:stroke joinstyle="miter"/>
              </v:lin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F16AE2A" wp14:editId="22624874">
                <wp:simplePos x="0" y="0"/>
                <wp:positionH relativeFrom="column">
                  <wp:posOffset>3498215</wp:posOffset>
                </wp:positionH>
                <wp:positionV relativeFrom="paragraph">
                  <wp:posOffset>133985</wp:posOffset>
                </wp:positionV>
                <wp:extent cx="349250" cy="373380"/>
                <wp:effectExtent l="0" t="0" r="0" b="7620"/>
                <wp:wrapNone/>
                <wp:docPr id="17" name="Textfel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373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0E9908" w14:textId="77777777" w:rsidR="00541F18" w:rsidRPr="00634A15" w:rsidRDefault="00541F18" w:rsidP="00541F18">
                            <w:pPr>
                              <w:pStyle w:val="ekvaufgabenwortkarte"/>
                              <w:rPr>
                                <w:rStyle w:val="ekvlsung"/>
                                <w:color w:val="000000" w:themeColor="text1" w:themeShade="A6"/>
                                <w:sz w:val="32"/>
                                <w:szCs w:val="28"/>
                              </w:rPr>
                            </w:pPr>
                            <w:r w:rsidRPr="00634A15">
                              <w:rPr>
                                <w:rStyle w:val="ekvlsung"/>
                                <w:color w:val="000000" w:themeColor="text1" w:themeShade="A6"/>
                                <w:sz w:val="32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16AE2A" id="_x0000_t202" coordsize="21600,21600" o:spt="202" path="m,l,21600r21600,l21600,xe">
                <v:stroke joinstyle="miter"/>
                <v:path gradientshapeok="t" o:connecttype="rect"/>
              </v:shapetype>
              <v:shape id="Textfeld 17" o:spid="_x0000_s1026" type="#_x0000_t202" style="position:absolute;margin-left:275.45pt;margin-top:10.55pt;width:27.5pt;height:29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" filled="f" stroked="f" strokeweight=".5pt">
                <v:textbox>
                  <w:txbxContent>
                    <w:p w14:paraId="570E9908" w14:textId="77777777" w:rsidR="00541F18" w:rsidRPr="00634A15" w:rsidRDefault="00541F18" w:rsidP="00541F18">
                      <w:pPr>
                        <w:pStyle w:val="ekvaufgabenwortkarte"/>
                        <w:rPr>
                          <w:rStyle w:val="ekvlsung"/>
                          <w:color w:val="000000" w:themeColor="text1" w:themeShade="A6"/>
                          <w:sz w:val="32"/>
                          <w:szCs w:val="2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 w:rsidRPr="00634A15">
                        <w:rPr>
                          <w:rStyle w:val="ekvlsung"/>
                          <w:color w:val="000000" w:themeColor="text1" w:themeShade="A6"/>
                          <w:sz w:val="32"/>
                          <w:szCs w:val="2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B87D050" wp14:editId="4845A5F7">
                <wp:simplePos x="0" y="0"/>
                <wp:positionH relativeFrom="column">
                  <wp:posOffset>3536871</wp:posOffset>
                </wp:positionH>
                <wp:positionV relativeFrom="paragraph">
                  <wp:posOffset>191135</wp:posOffset>
                </wp:positionV>
                <wp:extent cx="863600" cy="269875"/>
                <wp:effectExtent l="0" t="0" r="12700" b="15875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60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65A2801" w14:textId="77777777" w:rsidR="00541F18" w:rsidRPr="009F0109" w:rsidRDefault="00541F18" w:rsidP="00541F18">
                            <w:pPr>
                              <w:pStyle w:val="ekvaufgabenwortkarte"/>
                              <w:jc w:val="center"/>
                            </w:pPr>
                            <w:r w:rsidRPr="00A812B6">
                              <w:rPr>
                                <w:rStyle w:val="ekvfett"/>
                              </w:rPr>
                              <w:t>A</w:t>
                            </w:r>
                            <w:r w:rsidRPr="00A812B6">
                              <w:rPr>
                                <w:highlight w:val="lightGray"/>
                              </w:rPr>
                              <w:t>p</w:t>
                            </w:r>
                            <w:r>
                              <w:t>ril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7D050" id="Textfeld 6" o:spid="_x0000_s1027" type="#_x0000_t202" style="position:absolute;margin-left:278.5pt;margin-top:15.05pt;width:68pt;height:21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" fillcolor="white [3212]" strokecolor="black [3213]" strokeweight=".5pt">
                <v:textbox>
                  <w:txbxContent>
                    <w:p w14:paraId="565A2801" w14:textId="77777777" w:rsidR="00541F18" w:rsidRPr="009F0109" w:rsidRDefault="00541F18" w:rsidP="00541F18">
                      <w:pPr>
                        <w:pStyle w:val="ekvaufgabenwortkarte"/>
                        <w:jc w:val="center"/>
                      </w:pPr>
                      <w:r w:rsidRPr="00A812B6">
                        <w:rPr>
                          <w:rStyle w:val="ekvfett"/>
                        </w:rPr>
                        <w:t>A</w:t>
                      </w:r>
                      <w:r w:rsidRPr="00A812B6">
                        <w:rPr>
                          <w:highlight w:val="lightGray"/>
                        </w:rPr>
                        <w:t>p</w:t>
                      </w:r>
                      <w:r>
                        <w:t>ril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97E2A60" wp14:editId="7E1CC5E8">
                <wp:simplePos x="0" y="0"/>
                <wp:positionH relativeFrom="column">
                  <wp:posOffset>2398395</wp:posOffset>
                </wp:positionH>
                <wp:positionV relativeFrom="paragraph">
                  <wp:posOffset>191135</wp:posOffset>
                </wp:positionV>
                <wp:extent cx="800735" cy="284480"/>
                <wp:effectExtent l="0" t="0" r="18415" b="2032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735" cy="2844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9E4F5E5" w14:textId="77777777" w:rsidR="00541F18" w:rsidRPr="009F0109" w:rsidRDefault="00541F18" w:rsidP="00541F18">
                            <w:pPr>
                              <w:pStyle w:val="ekvaufgabenwortkarte"/>
                              <w:jc w:val="center"/>
                            </w:pPr>
                            <w:r w:rsidRPr="00A812B6">
                              <w:rPr>
                                <w:rStyle w:val="ekvfett"/>
                              </w:rPr>
                              <w:t>M</w:t>
                            </w:r>
                            <w:r>
                              <w:t>ai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7E2A60" id="Textfeld 5" o:spid="_x0000_s1028" type="#_x0000_t202" style="position:absolute;margin-left:188.85pt;margin-top:15.05pt;width:63.05pt;height:22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" fillcolor="white [3212]" strokecolor="black [3213]" strokeweight=".5pt">
                <v:textbox>
                  <w:txbxContent>
                    <w:p w14:paraId="49E4F5E5" w14:textId="77777777" w:rsidR="00541F18" w:rsidRPr="009F0109" w:rsidRDefault="00541F18" w:rsidP="00541F18">
                      <w:pPr>
                        <w:pStyle w:val="ekvaufgabenwortkarte"/>
                        <w:jc w:val="center"/>
                      </w:pPr>
                      <w:r w:rsidRPr="00A812B6">
                        <w:rPr>
                          <w:rStyle w:val="ekvfett"/>
                        </w:rPr>
                        <w:t>M</w:t>
                      </w:r>
                      <w:r>
                        <w:t>ai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FE67E12" wp14:editId="30E15C14">
                <wp:simplePos x="0" y="0"/>
                <wp:positionH relativeFrom="column">
                  <wp:posOffset>1142365</wp:posOffset>
                </wp:positionH>
                <wp:positionV relativeFrom="paragraph">
                  <wp:posOffset>192405</wp:posOffset>
                </wp:positionV>
                <wp:extent cx="899795" cy="269875"/>
                <wp:effectExtent l="0" t="0" r="14605" b="15875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83DE3B4" w14:textId="77777777" w:rsidR="00541F18" w:rsidRPr="009F0109" w:rsidRDefault="00541F18" w:rsidP="00541F18">
                            <w:pPr>
                              <w:pStyle w:val="ekvaufgabenwortkarte"/>
                              <w:jc w:val="center"/>
                            </w:pPr>
                            <w:r w:rsidRPr="00A812B6">
                              <w:rPr>
                                <w:rStyle w:val="ekvfett"/>
                              </w:rPr>
                              <w:t>S</w:t>
                            </w:r>
                            <w:r>
                              <w:t>eptember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67E12" id="Textfeld 4" o:spid="_x0000_s1029" type="#_x0000_t202" style="position:absolute;margin-left:89.95pt;margin-top:15.15pt;width:70.85pt;height:21.25pt;z-index:25165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" fillcolor="white [3212]" strokecolor="black [3213]" strokeweight=".5pt">
                <v:textbox>
                  <w:txbxContent>
                    <w:p w14:paraId="683DE3B4" w14:textId="77777777" w:rsidR="00541F18" w:rsidRPr="009F0109" w:rsidRDefault="00541F18" w:rsidP="00541F18">
                      <w:pPr>
                        <w:pStyle w:val="ekvaufgabenwortkarte"/>
                        <w:jc w:val="center"/>
                      </w:pPr>
                      <w:r w:rsidRPr="00A812B6">
                        <w:rPr>
                          <w:rStyle w:val="ekvfett"/>
                        </w:rPr>
                        <w:t>S</w:t>
                      </w:r>
                      <w:r>
                        <w:t>eptember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69F0E0C" wp14:editId="50963C6A">
                <wp:simplePos x="0" y="0"/>
                <wp:positionH relativeFrom="column">
                  <wp:posOffset>1143635</wp:posOffset>
                </wp:positionH>
                <wp:positionV relativeFrom="paragraph">
                  <wp:posOffset>589280</wp:posOffset>
                </wp:positionV>
                <wp:extent cx="899795" cy="269875"/>
                <wp:effectExtent l="0" t="0" r="14605" b="15875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66240A3" w14:textId="77777777" w:rsidR="00541F18" w:rsidRPr="009F0109" w:rsidRDefault="00541F18" w:rsidP="00541F18">
                            <w:pPr>
                              <w:pStyle w:val="ekvaufgabenwortkarte"/>
                              <w:jc w:val="center"/>
                            </w:pPr>
                            <w:r w:rsidRPr="00A812B6">
                              <w:rPr>
                                <w:rStyle w:val="ekvfett"/>
                              </w:rPr>
                              <w:t>J</w:t>
                            </w:r>
                            <w:r w:rsidRPr="00A812B6">
                              <w:rPr>
                                <w:highlight w:val="lightGray"/>
                              </w:rPr>
                              <w:t>a</w:t>
                            </w:r>
                            <w:r>
                              <w:t>nuar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9F0E0C" id="Textfeld 8" o:spid="_x0000_s1030" type="#_x0000_t202" style="position:absolute;margin-left:90.05pt;margin-top:46.4pt;width:70.85pt;height:21.25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" fillcolor="white [3212]" strokecolor="black [3213]" strokeweight=".5pt">
                <v:textbox>
                  <w:txbxContent>
                    <w:p w14:paraId="366240A3" w14:textId="77777777" w:rsidR="00541F18" w:rsidRPr="009F0109" w:rsidRDefault="00541F18" w:rsidP="00541F18">
                      <w:pPr>
                        <w:pStyle w:val="ekvaufgabenwortkarte"/>
                        <w:jc w:val="center"/>
                      </w:pPr>
                      <w:r w:rsidRPr="00A812B6">
                        <w:rPr>
                          <w:rStyle w:val="ekvfett"/>
                        </w:rPr>
                        <w:t>J</w:t>
                      </w:r>
                      <w:r w:rsidRPr="00A812B6">
                        <w:rPr>
                          <w:highlight w:val="lightGray"/>
                        </w:rPr>
                        <w:t>a</w:t>
                      </w:r>
                      <w:r>
                        <w:t>nuar</w:t>
                      </w:r>
                    </w:p>
                  </w:txbxContent>
                </v:textbox>
              </v:shape>
            </w:pict>
          </mc:Fallback>
        </mc:AlternateContent>
      </w:r>
      <w:r w:rsidR="00927225">
        <w:rPr>
          <w:lang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1C9F70E" wp14:editId="2E987D7C">
                <wp:simplePos x="0" y="0"/>
                <wp:positionH relativeFrom="column">
                  <wp:posOffset>0</wp:posOffset>
                </wp:positionH>
                <wp:positionV relativeFrom="paragraph">
                  <wp:posOffset>192193</wp:posOffset>
                </wp:positionV>
                <wp:extent cx="799888" cy="270000"/>
                <wp:effectExtent l="0" t="0" r="19685" b="158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9888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16AC089" w14:textId="77777777" w:rsidR="00541F18" w:rsidRPr="009F0109" w:rsidRDefault="00541F18" w:rsidP="00541F18">
                            <w:pPr>
                              <w:pStyle w:val="ekvaufgabenwortkarte"/>
                              <w:jc w:val="center"/>
                            </w:pPr>
                            <w:r w:rsidRPr="00A812B6">
                              <w:rPr>
                                <w:rStyle w:val="ekvfett"/>
                              </w:rPr>
                              <w:t>J</w:t>
                            </w:r>
                            <w:r w:rsidRPr="00A812B6">
                              <w:rPr>
                                <w:highlight w:val="lightGray"/>
                              </w:rPr>
                              <w:t>u</w:t>
                            </w:r>
                            <w:r>
                              <w:t>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9F70E" id="Textfeld 2" o:spid="_x0000_s1031" type="#_x0000_t202" style="position:absolute;margin-left:0;margin-top:15.15pt;width:63pt;height:21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" fillcolor="white [3212]" strokecolor="black [3213]" strokeweight=".5pt">
                <v:textbox>
                  <w:txbxContent>
                    <w:p w14:paraId="516AC089" w14:textId="77777777" w:rsidR="00541F18" w:rsidRPr="009F0109" w:rsidRDefault="00541F18" w:rsidP="00541F18">
                      <w:pPr>
                        <w:pStyle w:val="ekvaufgabenwortkarte"/>
                        <w:jc w:val="center"/>
                      </w:pPr>
                      <w:r w:rsidRPr="00A812B6">
                        <w:rPr>
                          <w:rStyle w:val="ekvfett"/>
                        </w:rPr>
                        <w:t>J</w:t>
                      </w:r>
                      <w:r w:rsidRPr="00A812B6">
                        <w:rPr>
                          <w:highlight w:val="lightGray"/>
                        </w:rPr>
                        <w:t>u</w:t>
                      </w:r>
                      <w:r>
                        <w:t>ni</w:t>
                      </w:r>
                    </w:p>
                  </w:txbxContent>
                </v:textbox>
              </v:shape>
            </w:pict>
          </mc:Fallback>
        </mc:AlternateContent>
      </w:r>
    </w:p>
    <w:p w14:paraId="2B90FAAB" w14:textId="59A02B1F" w:rsidR="00541F18" w:rsidRDefault="00541F18" w:rsidP="00541F18"/>
    <w:p w14:paraId="73ED3242" w14:textId="48A4F75C" w:rsidR="00541F18" w:rsidRDefault="00F47BF6" w:rsidP="00541F18"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6B184CC" wp14:editId="2B12C2C2">
                <wp:simplePos x="0" y="0"/>
                <wp:positionH relativeFrom="column">
                  <wp:posOffset>2398463</wp:posOffset>
                </wp:positionH>
                <wp:positionV relativeFrom="paragraph">
                  <wp:posOffset>188595</wp:posOffset>
                </wp:positionV>
                <wp:extent cx="800735" cy="284480"/>
                <wp:effectExtent l="0" t="0" r="18415" b="2032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735" cy="2844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96E9973" w14:textId="77777777" w:rsidR="00541F18" w:rsidRPr="009F0109" w:rsidRDefault="00541F18" w:rsidP="00541F18">
                            <w:pPr>
                              <w:pStyle w:val="ekvaufgabenwortkarte"/>
                              <w:jc w:val="center"/>
                            </w:pPr>
                            <w:r w:rsidRPr="00A812B6">
                              <w:rPr>
                                <w:rStyle w:val="ekvfett"/>
                              </w:rPr>
                              <w:t>A</w:t>
                            </w:r>
                            <w:r w:rsidRPr="00A812B6">
                              <w:rPr>
                                <w:highlight w:val="lightGray"/>
                              </w:rPr>
                              <w:t>u</w:t>
                            </w:r>
                            <w:r>
                              <w:t>gust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184CC" id="Textfeld 9" o:spid="_x0000_s1032" type="#_x0000_t202" style="position:absolute;margin-left:188.85pt;margin-top:14.85pt;width:63.05pt;height:22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" fillcolor="white [3212]" strokecolor="black [3213]" strokeweight=".5pt">
                <v:textbox>
                  <w:txbxContent>
                    <w:p w14:paraId="796E9973" w14:textId="77777777" w:rsidR="00541F18" w:rsidRPr="009F0109" w:rsidRDefault="00541F18" w:rsidP="00541F18">
                      <w:pPr>
                        <w:pStyle w:val="ekvaufgabenwortkarte"/>
                        <w:jc w:val="center"/>
                      </w:pPr>
                      <w:r w:rsidRPr="00A812B6">
                        <w:rPr>
                          <w:rStyle w:val="ekvfett"/>
                        </w:rPr>
                        <w:t>A</w:t>
                      </w:r>
                      <w:r w:rsidRPr="00A812B6">
                        <w:rPr>
                          <w:highlight w:val="lightGray"/>
                        </w:rPr>
                        <w:t>u</w:t>
                      </w:r>
                      <w:r>
                        <w:t>gust</w:t>
                      </w:r>
                    </w:p>
                  </w:txbxContent>
                </v:textbox>
              </v:shape>
            </w:pict>
          </mc:Fallback>
        </mc:AlternateContent>
      </w:r>
      <w:r w:rsidR="00927225"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A5E202" wp14:editId="09C6559C">
                <wp:simplePos x="0" y="0"/>
                <wp:positionH relativeFrom="column">
                  <wp:posOffset>0</wp:posOffset>
                </wp:positionH>
                <wp:positionV relativeFrom="paragraph">
                  <wp:posOffset>193887</wp:posOffset>
                </wp:positionV>
                <wp:extent cx="799888" cy="270000"/>
                <wp:effectExtent l="0" t="0" r="19685" b="15875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9888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471DE49" w14:textId="77777777" w:rsidR="00541F18" w:rsidRPr="009F0109" w:rsidRDefault="00541F18" w:rsidP="00541F18">
                            <w:pPr>
                              <w:pStyle w:val="ekvaufgabenwortkarte"/>
                              <w:jc w:val="center"/>
                            </w:pPr>
                            <w:r w:rsidRPr="00A812B6">
                              <w:rPr>
                                <w:rStyle w:val="ekvfett"/>
                              </w:rPr>
                              <w:t>F</w:t>
                            </w:r>
                            <w:r>
                              <w:t>ebruar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5E202" id="Textfeld 7" o:spid="_x0000_s1033" type="#_x0000_t202" style="position:absolute;margin-left:0;margin-top:15.25pt;width:63pt;height:21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" fillcolor="white [3212]" strokecolor="black [3213]" strokeweight=".5pt">
                <v:textbox>
                  <w:txbxContent>
                    <w:p w14:paraId="1471DE49" w14:textId="77777777" w:rsidR="00541F18" w:rsidRPr="009F0109" w:rsidRDefault="00541F18" w:rsidP="00541F18">
                      <w:pPr>
                        <w:pStyle w:val="ekvaufgabenwortkarte"/>
                        <w:jc w:val="center"/>
                      </w:pPr>
                      <w:r w:rsidRPr="00A812B6">
                        <w:rPr>
                          <w:rStyle w:val="ekvfett"/>
                        </w:rPr>
                        <w:t>F</w:t>
                      </w:r>
                      <w:r>
                        <w:t>ebruar</w:t>
                      </w:r>
                    </w:p>
                  </w:txbxContent>
                </v:textbox>
              </v:shape>
            </w:pict>
          </mc:Fallback>
        </mc:AlternateContent>
      </w:r>
    </w:p>
    <w:p w14:paraId="6DADFA65" w14:textId="3603CB92" w:rsidR="00541F18" w:rsidRDefault="00927225" w:rsidP="00541F18"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AA57ADA" wp14:editId="1FA1EF33">
                <wp:simplePos x="0" y="0"/>
                <wp:positionH relativeFrom="column">
                  <wp:posOffset>3536871</wp:posOffset>
                </wp:positionH>
                <wp:positionV relativeFrom="paragraph">
                  <wp:posOffset>9525</wp:posOffset>
                </wp:positionV>
                <wp:extent cx="864000" cy="270000"/>
                <wp:effectExtent l="0" t="0" r="12700" b="15875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5AA16BB" w14:textId="77777777" w:rsidR="00541F18" w:rsidRPr="009F0109" w:rsidRDefault="00541F18" w:rsidP="00541F18">
                            <w:pPr>
                              <w:pStyle w:val="ekvaufgabenwortkarte"/>
                            </w:pPr>
                            <w:r w:rsidRPr="00A812B6">
                              <w:rPr>
                                <w:rStyle w:val="ekvfett"/>
                              </w:rPr>
                              <w:t>D</w:t>
                            </w:r>
                            <w:r>
                              <w:t>ezember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57ADA" id="Textfeld 10" o:spid="_x0000_s1034" type="#_x0000_t202" style="position:absolute;margin-left:278.5pt;margin-top:.75pt;width:68.05pt;height:21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" fillcolor="white [3212]" strokecolor="black [3213]" strokeweight=".5pt">
                <v:textbox>
                  <w:txbxContent>
                    <w:p w14:paraId="15AA16BB" w14:textId="77777777" w:rsidR="00541F18" w:rsidRPr="009F0109" w:rsidRDefault="00541F18" w:rsidP="00541F18">
                      <w:pPr>
                        <w:pStyle w:val="ekvaufgabenwortkarte"/>
                      </w:pPr>
                      <w:r w:rsidRPr="00A812B6">
                        <w:rPr>
                          <w:rStyle w:val="ekvfett"/>
                        </w:rPr>
                        <w:t>D</w:t>
                      </w:r>
                      <w:r>
                        <w:t>ezember</w:t>
                      </w:r>
                    </w:p>
                  </w:txbxContent>
                </v:textbox>
              </v:shape>
            </w:pict>
          </mc:Fallback>
        </mc:AlternateContent>
      </w:r>
    </w:p>
    <w:p w14:paraId="35AD51CD" w14:textId="77777777" w:rsidR="00541F18" w:rsidRDefault="00541F18" w:rsidP="00541F18"/>
    <w:p w14:paraId="15538995" w14:textId="70FAF044" w:rsidR="00F47BF6" w:rsidRDefault="00F47BF6" w:rsidP="00F47BF6">
      <w:pPr>
        <w:tabs>
          <w:tab w:val="clear" w:pos="340"/>
          <w:tab w:val="clear" w:pos="595"/>
          <w:tab w:val="clear" w:pos="851"/>
          <w:tab w:val="left" w:pos="9354"/>
        </w:tabs>
        <w:spacing w:line="566" w:lineRule="exact"/>
        <w:rPr>
          <w:rStyle w:val="ekvhandschriftunterstrichen"/>
        </w:rPr>
      </w:pPr>
      <w:bookmarkStart w:id="3" w:name="_Hlk103852793"/>
      <w:bookmarkEnd w:id="2"/>
      <w:r>
        <w:rPr>
          <w:rStyle w:val="ekvhandschriftunterstrichen"/>
        </w:rPr>
        <w:t>April,</w:t>
      </w:r>
      <w:r>
        <w:rPr>
          <w:rStyle w:val="ekvhandschriftunterstrichen"/>
        </w:rPr>
        <w:tab/>
      </w:r>
    </w:p>
    <w:p w14:paraId="40D1CBB5" w14:textId="6A765DCF" w:rsidR="00F47BF6" w:rsidRDefault="00F47BF6" w:rsidP="00F47BF6">
      <w:pPr>
        <w:tabs>
          <w:tab w:val="clear" w:pos="340"/>
          <w:tab w:val="clear" w:pos="595"/>
          <w:tab w:val="clear" w:pos="851"/>
          <w:tab w:val="left" w:pos="9354"/>
        </w:tabs>
        <w:spacing w:line="566" w:lineRule="exact"/>
        <w:rPr>
          <w:rStyle w:val="ekvhandschriftunterstrichen"/>
        </w:rPr>
      </w:pPr>
      <w:r>
        <w:rPr>
          <w:rStyle w:val="ekvhandschriftunterstrichen"/>
        </w:rPr>
        <w:tab/>
      </w:r>
    </w:p>
    <w:p w14:paraId="4B80A988" w14:textId="132217B2" w:rsidR="00F47BF6" w:rsidRPr="00E31389" w:rsidRDefault="00F47BF6" w:rsidP="00F47BF6">
      <w:pPr>
        <w:tabs>
          <w:tab w:val="clear" w:pos="340"/>
          <w:tab w:val="clear" w:pos="595"/>
          <w:tab w:val="clear" w:pos="851"/>
          <w:tab w:val="left" w:pos="9354"/>
        </w:tabs>
        <w:spacing w:line="566" w:lineRule="exact"/>
      </w:pPr>
      <w:r>
        <w:rPr>
          <w:rStyle w:val="ekvhandschriftunterstrichen"/>
        </w:rPr>
        <w:t xml:space="preserve"> </w:t>
      </w:r>
      <w:r>
        <w:rPr>
          <w:rStyle w:val="ekvhandschriftunterstrichen"/>
        </w:rPr>
        <w:tab/>
      </w:r>
    </w:p>
    <w:bookmarkEnd w:id="3"/>
    <w:p w14:paraId="6AD0D1AC" w14:textId="06BDAF26" w:rsidR="00541F18" w:rsidRDefault="00541F18" w:rsidP="00541F18"/>
    <w:p w14:paraId="050DB01F" w14:textId="0C963EAF" w:rsidR="00F47BF6" w:rsidRDefault="00F47BF6" w:rsidP="00541F18"/>
    <w:p w14:paraId="7AEF664F" w14:textId="77777777" w:rsidR="00170EB4" w:rsidRDefault="00170EB4" w:rsidP="00541F18"/>
    <w:p w14:paraId="30AC902B" w14:textId="77777777" w:rsidR="00254B1F" w:rsidRPr="00287B24" w:rsidRDefault="00254B1F" w:rsidP="00254B1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7237ED6" wp14:editId="57C5C0F1">
            <wp:extent cx="288290" cy="288290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DFEA2" w14:textId="77777777" w:rsidR="00541F18" w:rsidRPr="00D3427F" w:rsidRDefault="00541F18" w:rsidP="00541F18">
      <w:pPr>
        <w:pStyle w:val="ekvnummerierung"/>
        <w:framePr w:wrap="around"/>
      </w:pPr>
      <w:r>
        <w:t>2</w:t>
      </w:r>
    </w:p>
    <w:p w14:paraId="20FE6AF7" w14:textId="77777777" w:rsidR="00541F18" w:rsidRDefault="00541F18" w:rsidP="00170EB4">
      <w:r>
        <w:t>Streiche die Wörter durch, die nicht im Wörterbuch stehen.</w:t>
      </w:r>
    </w:p>
    <w:p w14:paraId="5B5A3E9A" w14:textId="64F7AD65" w:rsidR="00541F18" w:rsidRDefault="00541F18" w:rsidP="00541F18"/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846"/>
        <w:gridCol w:w="1701"/>
        <w:gridCol w:w="1701"/>
        <w:gridCol w:w="1701"/>
        <w:gridCol w:w="1701"/>
        <w:gridCol w:w="1701"/>
      </w:tblGrid>
      <w:tr w:rsidR="00541F18" w:rsidRPr="00485B74" w14:paraId="63E6DC37" w14:textId="77777777" w:rsidTr="00170EB4">
        <w:trPr>
          <w:trHeight w:val="425"/>
        </w:trPr>
        <w:tc>
          <w:tcPr>
            <w:tcW w:w="846" w:type="dxa"/>
            <w:shd w:val="clear" w:color="auto" w:fill="E7E6E6" w:themeFill="background2"/>
            <w:vAlign w:val="center"/>
          </w:tcPr>
          <w:p w14:paraId="30206E9E" w14:textId="77777777" w:rsidR="00541F18" w:rsidRPr="009C7BE0" w:rsidRDefault="00541F18" w:rsidP="00B30D64">
            <w:pPr>
              <w:jc w:val="center"/>
              <w:rPr>
                <w:rStyle w:val="ekvfett"/>
              </w:rPr>
            </w:pPr>
            <w:r w:rsidRPr="009C7BE0">
              <w:rPr>
                <w:rStyle w:val="ekvfett"/>
              </w:rPr>
              <w:t>H/h:</w:t>
            </w:r>
          </w:p>
        </w:tc>
        <w:tc>
          <w:tcPr>
            <w:tcW w:w="1701" w:type="dxa"/>
            <w:vAlign w:val="center"/>
          </w:tcPr>
          <w:p w14:paraId="6740609D" w14:textId="77777777" w:rsidR="00541F18" w:rsidRPr="00485B74" w:rsidRDefault="00541F18" w:rsidP="00B30D64">
            <w:pPr>
              <w:jc w:val="center"/>
            </w:pPr>
            <w:r>
              <w:t>hell</w:t>
            </w:r>
          </w:p>
        </w:tc>
        <w:tc>
          <w:tcPr>
            <w:tcW w:w="1701" w:type="dxa"/>
            <w:vAlign w:val="center"/>
          </w:tcPr>
          <w:p w14:paraId="2BC7503C" w14:textId="77777777" w:rsidR="00541F18" w:rsidRPr="00485B74" w:rsidRDefault="00541F18" w:rsidP="00B30D64">
            <w:pPr>
              <w:jc w:val="center"/>
            </w:pPr>
            <w:r>
              <w:t>Handball</w:t>
            </w:r>
          </w:p>
        </w:tc>
        <w:tc>
          <w:tcPr>
            <w:tcW w:w="1701" w:type="dxa"/>
            <w:vAlign w:val="center"/>
          </w:tcPr>
          <w:p w14:paraId="185DE88A" w14:textId="77777777" w:rsidR="00541F18" w:rsidRPr="00485B74" w:rsidRDefault="00541F18" w:rsidP="00B30D64">
            <w:pPr>
              <w:jc w:val="center"/>
            </w:pPr>
            <w:r>
              <w:t>Hafen</w:t>
            </w:r>
          </w:p>
        </w:tc>
        <w:tc>
          <w:tcPr>
            <w:tcW w:w="1701" w:type="dxa"/>
            <w:vAlign w:val="center"/>
          </w:tcPr>
          <w:p w14:paraId="65AEA855" w14:textId="77777777" w:rsidR="00541F18" w:rsidRPr="00485B74" w:rsidRDefault="00541F18" w:rsidP="00B30D64">
            <w:pPr>
              <w:jc w:val="center"/>
            </w:pPr>
            <w:r>
              <w:t>hören</w:t>
            </w:r>
          </w:p>
        </w:tc>
        <w:tc>
          <w:tcPr>
            <w:tcW w:w="1701" w:type="dxa"/>
            <w:vAlign w:val="center"/>
          </w:tcPr>
          <w:p w14:paraId="787CB98A" w14:textId="0A7D12C8" w:rsidR="00541F18" w:rsidRPr="00485B74" w:rsidRDefault="00541F18" w:rsidP="00B30D64">
            <w:pPr>
              <w:jc w:val="center"/>
            </w:pPr>
            <w:r>
              <w:t>Höhle</w:t>
            </w:r>
          </w:p>
        </w:tc>
      </w:tr>
      <w:tr w:rsidR="00541F18" w:rsidRPr="00485B74" w14:paraId="623731C4" w14:textId="77777777" w:rsidTr="00170EB4">
        <w:trPr>
          <w:trHeight w:val="425"/>
        </w:trPr>
        <w:tc>
          <w:tcPr>
            <w:tcW w:w="846" w:type="dxa"/>
            <w:shd w:val="clear" w:color="auto" w:fill="E7E6E6" w:themeFill="background2"/>
            <w:vAlign w:val="center"/>
          </w:tcPr>
          <w:p w14:paraId="2A9B1834" w14:textId="77777777" w:rsidR="00541F18" w:rsidRPr="009C7BE0" w:rsidRDefault="00541F18" w:rsidP="00B30D64">
            <w:pPr>
              <w:jc w:val="center"/>
              <w:rPr>
                <w:rStyle w:val="ekvfett"/>
              </w:rPr>
            </w:pPr>
            <w:r w:rsidRPr="009C7BE0">
              <w:rPr>
                <w:rStyle w:val="ekvfett"/>
              </w:rPr>
              <w:t>K/k:</w:t>
            </w:r>
          </w:p>
        </w:tc>
        <w:tc>
          <w:tcPr>
            <w:tcW w:w="1701" w:type="dxa"/>
            <w:vAlign w:val="center"/>
          </w:tcPr>
          <w:p w14:paraId="1AFC3DC9" w14:textId="77777777" w:rsidR="00541F18" w:rsidRPr="00485B74" w:rsidRDefault="00541F18" w:rsidP="00B30D64">
            <w:pPr>
              <w:jc w:val="center"/>
            </w:pPr>
            <w:r>
              <w:t>Kohl</w:t>
            </w:r>
          </w:p>
        </w:tc>
        <w:tc>
          <w:tcPr>
            <w:tcW w:w="1701" w:type="dxa"/>
            <w:vAlign w:val="center"/>
          </w:tcPr>
          <w:p w14:paraId="59DB1904" w14:textId="77777777" w:rsidR="00541F18" w:rsidRPr="00485B74" w:rsidRDefault="00541F18" w:rsidP="00B30D64">
            <w:pPr>
              <w:jc w:val="center"/>
            </w:pPr>
            <w:r>
              <w:t>klicken</w:t>
            </w:r>
          </w:p>
        </w:tc>
        <w:tc>
          <w:tcPr>
            <w:tcW w:w="1701" w:type="dxa"/>
            <w:vAlign w:val="center"/>
          </w:tcPr>
          <w:p w14:paraId="455B95DB" w14:textId="77777777" w:rsidR="00541F18" w:rsidRPr="00485B74" w:rsidRDefault="00541F18" w:rsidP="00B30D64">
            <w:pPr>
              <w:jc w:val="center"/>
            </w:pPr>
            <w:r>
              <w:t>Kohlrabi</w:t>
            </w:r>
          </w:p>
        </w:tc>
        <w:tc>
          <w:tcPr>
            <w:tcW w:w="1701" w:type="dxa"/>
            <w:vAlign w:val="center"/>
          </w:tcPr>
          <w:p w14:paraId="6590BF82" w14:textId="132484AA" w:rsidR="00541F18" w:rsidRPr="00485B74" w:rsidRDefault="00254B1F" w:rsidP="00B30D64">
            <w:pPr>
              <w:jc w:val="center"/>
            </w:pPr>
            <w:r w:rsidRPr="00254B1F">
              <w:t>klein</w:t>
            </w:r>
          </w:p>
        </w:tc>
        <w:tc>
          <w:tcPr>
            <w:tcW w:w="1701" w:type="dxa"/>
            <w:vAlign w:val="center"/>
          </w:tcPr>
          <w:p w14:paraId="7D0FCCF8" w14:textId="77777777" w:rsidR="00541F18" w:rsidRPr="00485B74" w:rsidRDefault="00541F18" w:rsidP="00B30D64">
            <w:pPr>
              <w:jc w:val="center"/>
            </w:pPr>
            <w:r>
              <w:t>Kuckuck</w:t>
            </w:r>
          </w:p>
        </w:tc>
      </w:tr>
      <w:tr w:rsidR="00541F18" w:rsidRPr="00485B74" w14:paraId="6D7810DD" w14:textId="77777777" w:rsidTr="00170EB4">
        <w:trPr>
          <w:trHeight w:val="425"/>
        </w:trPr>
        <w:tc>
          <w:tcPr>
            <w:tcW w:w="846" w:type="dxa"/>
            <w:shd w:val="clear" w:color="auto" w:fill="E7E6E6" w:themeFill="background2"/>
            <w:vAlign w:val="center"/>
          </w:tcPr>
          <w:p w14:paraId="7A7D06CA" w14:textId="77777777" w:rsidR="00541F18" w:rsidRPr="009C7BE0" w:rsidRDefault="00541F18" w:rsidP="00B30D64">
            <w:pPr>
              <w:jc w:val="center"/>
              <w:rPr>
                <w:rStyle w:val="ekvfett"/>
              </w:rPr>
            </w:pPr>
            <w:r w:rsidRPr="009C7BE0">
              <w:rPr>
                <w:rStyle w:val="ekvfett"/>
              </w:rPr>
              <w:t>P/p:</w:t>
            </w:r>
          </w:p>
        </w:tc>
        <w:tc>
          <w:tcPr>
            <w:tcW w:w="1701" w:type="dxa"/>
            <w:vAlign w:val="center"/>
          </w:tcPr>
          <w:p w14:paraId="297A6460" w14:textId="77777777" w:rsidR="00541F18" w:rsidRDefault="00541F18" w:rsidP="00B30D64">
            <w:pPr>
              <w:jc w:val="center"/>
            </w:pPr>
            <w:r>
              <w:t>Pluto</w:t>
            </w:r>
          </w:p>
        </w:tc>
        <w:tc>
          <w:tcPr>
            <w:tcW w:w="1701" w:type="dxa"/>
            <w:vAlign w:val="center"/>
          </w:tcPr>
          <w:p w14:paraId="57698D6B" w14:textId="77777777" w:rsidR="00541F18" w:rsidRDefault="00541F18" w:rsidP="00B30D64">
            <w:pPr>
              <w:jc w:val="center"/>
            </w:pPr>
            <w:r>
              <w:t>pink</w:t>
            </w:r>
          </w:p>
        </w:tc>
        <w:tc>
          <w:tcPr>
            <w:tcW w:w="1701" w:type="dxa"/>
            <w:vAlign w:val="center"/>
          </w:tcPr>
          <w:p w14:paraId="076313D9" w14:textId="77777777" w:rsidR="00541F18" w:rsidRDefault="00541F18" w:rsidP="00B30D64">
            <w:pPr>
              <w:jc w:val="center"/>
            </w:pPr>
            <w:r>
              <w:t>plus</w:t>
            </w:r>
          </w:p>
        </w:tc>
        <w:tc>
          <w:tcPr>
            <w:tcW w:w="1701" w:type="dxa"/>
            <w:vAlign w:val="center"/>
          </w:tcPr>
          <w:p w14:paraId="7EFD145D" w14:textId="77777777" w:rsidR="00541F18" w:rsidRDefault="00541F18" w:rsidP="00B30D64">
            <w:pPr>
              <w:jc w:val="center"/>
            </w:pPr>
            <w:r>
              <w:t>parken</w:t>
            </w:r>
          </w:p>
        </w:tc>
        <w:tc>
          <w:tcPr>
            <w:tcW w:w="1701" w:type="dxa"/>
            <w:vAlign w:val="center"/>
          </w:tcPr>
          <w:p w14:paraId="4E033E41" w14:textId="77777777" w:rsidR="00541F18" w:rsidRDefault="00541F18" w:rsidP="00B30D64">
            <w:pPr>
              <w:jc w:val="center"/>
            </w:pPr>
            <w:r>
              <w:t>Paket</w:t>
            </w:r>
          </w:p>
        </w:tc>
      </w:tr>
    </w:tbl>
    <w:p w14:paraId="784F6CE0" w14:textId="4D34E161" w:rsidR="00170EB4" w:rsidRDefault="00170EB4" w:rsidP="00170EB4"/>
    <w:p w14:paraId="00B729AC" w14:textId="77777777" w:rsidR="00170EB4" w:rsidRDefault="00170EB4" w:rsidP="00170EB4"/>
    <w:p w14:paraId="1A10B8D3" w14:textId="77777777" w:rsidR="00170EB4" w:rsidRDefault="00170EB4" w:rsidP="00170EB4"/>
    <w:p w14:paraId="5638D378" w14:textId="77777777" w:rsidR="00541F18" w:rsidRPr="00287B24" w:rsidRDefault="00541F18" w:rsidP="00541F18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16C8B9A" wp14:editId="7C3463CA">
            <wp:extent cx="288290" cy="288290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58C8A" w14:textId="77777777" w:rsidR="00541F18" w:rsidRPr="00D3427F" w:rsidRDefault="00541F18" w:rsidP="00541F18">
      <w:pPr>
        <w:pStyle w:val="ekvnummerierung"/>
        <w:framePr w:wrap="around"/>
      </w:pPr>
      <w:r>
        <w:t>3</w:t>
      </w:r>
    </w:p>
    <w:p w14:paraId="1EBD8431" w14:textId="534A9480" w:rsidR="00541F18" w:rsidRDefault="00541F18" w:rsidP="00541F18">
      <w:pPr>
        <w:tabs>
          <w:tab w:val="clear" w:pos="340"/>
          <w:tab w:val="clear" w:pos="595"/>
          <w:tab w:val="clear" w:pos="851"/>
          <w:tab w:val="left" w:pos="1134"/>
          <w:tab w:val="left" w:pos="2835"/>
          <w:tab w:val="left" w:pos="4536"/>
          <w:tab w:val="left" w:pos="6237"/>
        </w:tabs>
      </w:pPr>
      <w:r>
        <w:t>Schreibe alle Wörter aus dem Wörterbuch auf, die so beginnen.</w:t>
      </w:r>
    </w:p>
    <w:p w14:paraId="67852184" w14:textId="0E8F3C6A" w:rsidR="00541F18" w:rsidRDefault="00541F18" w:rsidP="00170EB4">
      <w:pPr>
        <w:pStyle w:val="ekvgrundtexthalbe"/>
      </w:pPr>
    </w:p>
    <w:p w14:paraId="280D661B" w14:textId="2B28092A" w:rsidR="00170EB4" w:rsidRDefault="00170EB4" w:rsidP="00541F18">
      <w:pPr>
        <w:tabs>
          <w:tab w:val="clear" w:pos="340"/>
          <w:tab w:val="clear" w:pos="595"/>
          <w:tab w:val="clear" w:pos="851"/>
          <w:tab w:val="left" w:pos="1134"/>
          <w:tab w:val="left" w:pos="2835"/>
          <w:tab w:val="left" w:pos="4536"/>
          <w:tab w:val="left" w:pos="6237"/>
        </w:tabs>
      </w:pPr>
      <w:r>
        <w:drawing>
          <wp:anchor distT="0" distB="0" distL="114300" distR="114300" simplePos="0" relativeHeight="251663872" behindDoc="0" locked="0" layoutInCell="1" allowOverlap="1" wp14:anchorId="6B12402D" wp14:editId="27C62750">
            <wp:simplePos x="0" y="0"/>
            <wp:positionH relativeFrom="column">
              <wp:posOffset>4895215</wp:posOffset>
            </wp:positionH>
            <wp:positionV relativeFrom="paragraph">
              <wp:posOffset>46990</wp:posOffset>
            </wp:positionV>
            <wp:extent cx="1200150" cy="1200150"/>
            <wp:effectExtent l="0" t="0" r="0" b="0"/>
            <wp:wrapNone/>
            <wp:docPr id="13" name="Grafik 13" descr="S524310400_uhr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646EA8" w14:textId="65CE01CD" w:rsidR="00541F18" w:rsidRDefault="00541F18" w:rsidP="00906B23">
      <w:pPr>
        <w:tabs>
          <w:tab w:val="clear" w:pos="340"/>
          <w:tab w:val="clear" w:pos="595"/>
          <w:tab w:val="clear" w:pos="851"/>
          <w:tab w:val="left" w:pos="1134"/>
          <w:tab w:val="left" w:pos="7371"/>
        </w:tabs>
      </w:pPr>
      <w:r w:rsidRPr="00890EF7">
        <w:rPr>
          <w:b/>
          <w:bCs/>
        </w:rPr>
        <w:t>Uh:</w:t>
      </w:r>
      <w:r>
        <w:tab/>
      </w:r>
      <w:r w:rsidRPr="0077435C">
        <w:rPr>
          <w:rStyle w:val="ekvlsungunterstrichen"/>
        </w:rPr>
        <w:t>Uhr</w:t>
      </w:r>
      <w:r>
        <w:rPr>
          <w:rStyle w:val="ekvlsungunterstrichen"/>
        </w:rPr>
        <w:t>,</w:t>
      </w:r>
      <w:r>
        <w:rPr>
          <w:u w:val="single"/>
        </w:rPr>
        <w:tab/>
      </w:r>
    </w:p>
    <w:p w14:paraId="3024800A" w14:textId="27057649" w:rsidR="00541F18" w:rsidRPr="00170EB4" w:rsidRDefault="00541F18" w:rsidP="00906B23">
      <w:pPr>
        <w:tabs>
          <w:tab w:val="clear" w:pos="340"/>
          <w:tab w:val="clear" w:pos="595"/>
          <w:tab w:val="clear" w:pos="851"/>
          <w:tab w:val="left" w:pos="1134"/>
          <w:tab w:val="left" w:pos="7371"/>
          <w:tab w:val="left" w:pos="9354"/>
        </w:tabs>
        <w:spacing w:line="566" w:lineRule="exact"/>
        <w:rPr>
          <w:rFonts w:ascii="Comic Sans MS" w:hAnsi="Comic Sans MS"/>
          <w:color w:val="000000" w:themeColor="text1"/>
          <w:sz w:val="25"/>
          <w:u w:val="single" w:color="000000" w:themeColor="text1"/>
        </w:rPr>
      </w:pPr>
      <w:r w:rsidRPr="00890EF7">
        <w:rPr>
          <w:b/>
          <w:bCs/>
        </w:rPr>
        <w:t>Py:</w:t>
      </w:r>
      <w:r w:rsidR="00170EB4">
        <w:tab/>
      </w:r>
      <w:r w:rsidR="00170EB4" w:rsidRPr="00170EB4">
        <w:rPr>
          <w:rStyle w:val="ekvhandschriftunterstrichen"/>
        </w:rPr>
        <w:t xml:space="preserve"> </w:t>
      </w:r>
      <w:r w:rsidR="00170EB4">
        <w:rPr>
          <w:rStyle w:val="ekvhandschriftunterstrichen"/>
        </w:rPr>
        <w:tab/>
      </w:r>
    </w:p>
    <w:p w14:paraId="4183E236" w14:textId="5C7ED00C" w:rsidR="00170EB4" w:rsidRPr="00170EB4" w:rsidRDefault="00541F18" w:rsidP="00906B23">
      <w:pPr>
        <w:tabs>
          <w:tab w:val="clear" w:pos="340"/>
          <w:tab w:val="clear" w:pos="595"/>
          <w:tab w:val="clear" w:pos="851"/>
          <w:tab w:val="left" w:pos="1134"/>
          <w:tab w:val="left" w:pos="7371"/>
        </w:tabs>
        <w:spacing w:line="566" w:lineRule="exact"/>
        <w:rPr>
          <w:rFonts w:ascii="Comic Sans MS" w:hAnsi="Comic Sans MS"/>
          <w:color w:val="000000" w:themeColor="text1"/>
          <w:sz w:val="25"/>
          <w:u w:val="single" w:color="000000" w:themeColor="text1"/>
        </w:rPr>
      </w:pPr>
      <w:r w:rsidRPr="00890EF7">
        <w:rPr>
          <w:b/>
          <w:bCs/>
        </w:rPr>
        <w:t>Ig</w:t>
      </w:r>
      <w:r w:rsidR="00170EB4">
        <w:tab/>
      </w:r>
      <w:r w:rsidR="00170EB4" w:rsidRPr="00170EB4">
        <w:rPr>
          <w:rStyle w:val="ekvhandschriftunterstrichen"/>
        </w:rPr>
        <w:t xml:space="preserve"> </w:t>
      </w:r>
      <w:r w:rsidR="00170EB4">
        <w:rPr>
          <w:rStyle w:val="ekvhandschriftunterstrichen"/>
        </w:rPr>
        <w:tab/>
      </w:r>
    </w:p>
    <w:p w14:paraId="1BE93CC1" w14:textId="08003AD9" w:rsidR="00541F18" w:rsidRDefault="00541F18" w:rsidP="00170EB4">
      <w:pPr>
        <w:tabs>
          <w:tab w:val="clear" w:pos="340"/>
          <w:tab w:val="clear" w:pos="595"/>
          <w:tab w:val="clear" w:pos="851"/>
          <w:tab w:val="left" w:pos="1134"/>
          <w:tab w:val="left" w:pos="9354"/>
        </w:tabs>
        <w:spacing w:line="566" w:lineRule="exact"/>
        <w:rPr>
          <w:u w:val="single"/>
        </w:rPr>
      </w:pPr>
      <w:r w:rsidRPr="00890EF7">
        <w:rPr>
          <w:b/>
          <w:bCs/>
        </w:rPr>
        <w:t>Cl/cl:</w:t>
      </w:r>
      <w:r>
        <w:t xml:space="preserve"> </w:t>
      </w:r>
      <w:r w:rsidRPr="006D02C7">
        <w:tab/>
      </w:r>
      <w:r w:rsidR="00170EB4">
        <w:rPr>
          <w:rStyle w:val="ekvhandschriftunterstrichen"/>
        </w:rPr>
        <w:tab/>
      </w:r>
    </w:p>
    <w:p w14:paraId="0584DA53" w14:textId="0BDE4C2F" w:rsidR="00541F18" w:rsidRPr="00170EB4" w:rsidRDefault="00541F18" w:rsidP="00170EB4">
      <w:pPr>
        <w:tabs>
          <w:tab w:val="clear" w:pos="340"/>
          <w:tab w:val="clear" w:pos="595"/>
          <w:tab w:val="clear" w:pos="851"/>
          <w:tab w:val="left" w:pos="1134"/>
          <w:tab w:val="left" w:pos="9354"/>
        </w:tabs>
        <w:spacing w:line="566" w:lineRule="exact"/>
        <w:rPr>
          <w:b/>
          <w:bCs/>
          <w:u w:val="single"/>
        </w:rPr>
      </w:pPr>
      <w:r w:rsidRPr="00890EF7">
        <w:rPr>
          <w:b/>
          <w:bCs/>
        </w:rPr>
        <w:t>Gä/gä:</w:t>
      </w:r>
      <w:r w:rsidRPr="00890EF7">
        <w:rPr>
          <w:b/>
          <w:bCs/>
        </w:rPr>
        <w:tab/>
      </w:r>
      <w:r w:rsidR="00170EB4">
        <w:rPr>
          <w:rStyle w:val="ekvhandschriftunterstrichen"/>
        </w:rPr>
        <w:tab/>
      </w:r>
    </w:p>
    <w:p w14:paraId="21C0B485" w14:textId="3983B3D1" w:rsidR="00170EB4" w:rsidRPr="00170EB4" w:rsidRDefault="00541F18" w:rsidP="00170EB4">
      <w:pPr>
        <w:tabs>
          <w:tab w:val="clear" w:pos="340"/>
          <w:tab w:val="clear" w:pos="595"/>
          <w:tab w:val="clear" w:pos="851"/>
          <w:tab w:val="left" w:pos="1134"/>
          <w:tab w:val="left" w:pos="9354"/>
        </w:tabs>
        <w:spacing w:line="566" w:lineRule="exact"/>
        <w:rPr>
          <w:b/>
        </w:rPr>
      </w:pPr>
      <w:r w:rsidRPr="00A82676">
        <w:rPr>
          <w:rStyle w:val="ekvfett"/>
        </w:rPr>
        <w:t>Dü/dü:</w:t>
      </w:r>
      <w:r w:rsidRPr="00A82676">
        <w:rPr>
          <w:rStyle w:val="ekvfett"/>
        </w:rPr>
        <w:tab/>
      </w:r>
      <w:r w:rsidR="00170EB4">
        <w:rPr>
          <w:rStyle w:val="ekvhandschriftunterstrichen"/>
        </w:rPr>
        <w:tab/>
      </w:r>
    </w:p>
    <w:sectPr w:rsidR="00170EB4" w:rsidRPr="00170EB4" w:rsidSect="00903706"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E41E8" w14:textId="77777777" w:rsidR="00E67E52" w:rsidRDefault="00E67E52" w:rsidP="003C599D">
      <w:pPr>
        <w:spacing w:line="240" w:lineRule="auto"/>
      </w:pPr>
      <w:r>
        <w:separator/>
      </w:r>
    </w:p>
  </w:endnote>
  <w:endnote w:type="continuationSeparator" w:id="0">
    <w:p w14:paraId="5CB7C8DA" w14:textId="77777777" w:rsidR="00E67E52" w:rsidRDefault="00E67E52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69ED748B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E761B2">
            <w:rPr>
              <w:rFonts w:cs="Arial"/>
              <w:noProof w:val="0"/>
              <w:szCs w:val="10"/>
            </w:rPr>
            <w:t>Katrin Oertel, Münster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F452A" w14:textId="77777777" w:rsidR="00E67E52" w:rsidRDefault="00E67E52" w:rsidP="003C599D">
      <w:pPr>
        <w:spacing w:line="240" w:lineRule="auto"/>
      </w:pPr>
      <w:r>
        <w:separator/>
      </w:r>
    </w:p>
  </w:footnote>
  <w:footnote w:type="continuationSeparator" w:id="0">
    <w:p w14:paraId="550164AA" w14:textId="77777777" w:rsidR="00E67E52" w:rsidRDefault="00E67E52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0EB4"/>
    <w:rsid w:val="00171E7B"/>
    <w:rsid w:val="001750C3"/>
    <w:rsid w:val="00182050"/>
    <w:rsid w:val="0018289D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4B1F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1F1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6CF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3BFC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6B23"/>
    <w:rsid w:val="00907EC2"/>
    <w:rsid w:val="00912A0A"/>
    <w:rsid w:val="00913598"/>
    <w:rsid w:val="00913892"/>
    <w:rsid w:val="009215E3"/>
    <w:rsid w:val="00925EDC"/>
    <w:rsid w:val="00927225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67E52"/>
    <w:rsid w:val="00E70C40"/>
    <w:rsid w:val="00E710C7"/>
    <w:rsid w:val="00E76079"/>
    <w:rsid w:val="00E761B2"/>
    <w:rsid w:val="00E95ED3"/>
    <w:rsid w:val="00EA7542"/>
    <w:rsid w:val="00EB7DDA"/>
    <w:rsid w:val="00EC1621"/>
    <w:rsid w:val="00EC1E05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47BF6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  <w:rsid w:val="00F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9</cp:revision>
  <cp:lastPrinted>2022-07-05T10:25:00Z</cp:lastPrinted>
  <dcterms:created xsi:type="dcterms:W3CDTF">2022-06-14T10:07:00Z</dcterms:created>
  <dcterms:modified xsi:type="dcterms:W3CDTF">2022-08-17T06:44:00Z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