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1A238DEC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A00698">
              <w:t>5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6CD0921" w14:textId="77777777" w:rsidR="00B1629A" w:rsidRDefault="00B1629A" w:rsidP="00B1629A">
      <w:pPr>
        <w:pStyle w:val="ekvue1arial"/>
      </w:pPr>
      <w:bookmarkStart w:id="0" w:name="bmStart"/>
      <w:bookmarkEnd w:id="0"/>
      <w:r>
        <w:t>Wörter nach dem 2. Buchstaben</w:t>
      </w:r>
    </w:p>
    <w:p w14:paraId="22E402E5" w14:textId="77777777" w:rsidR="00B1629A" w:rsidRDefault="00B1629A" w:rsidP="00B1629A">
      <w:pPr>
        <w:pStyle w:val="ekvue1arial"/>
      </w:pPr>
      <w:r>
        <w:t>ordnen und nachschlagen</w:t>
      </w:r>
    </w:p>
    <w:p w14:paraId="2E5557AA" w14:textId="77777777" w:rsidR="00B1629A" w:rsidRDefault="00B1629A" w:rsidP="00B1629A"/>
    <w:p w14:paraId="1B10EA07" w14:textId="77777777" w:rsidR="00B1629A" w:rsidRPr="00D3427F" w:rsidRDefault="00B1629A" w:rsidP="00B1629A">
      <w:pPr>
        <w:pStyle w:val="ekvnummerierung"/>
        <w:framePr w:wrap="around"/>
      </w:pPr>
      <w:r>
        <w:t>1</w:t>
      </w:r>
    </w:p>
    <w:p w14:paraId="72EEDD24" w14:textId="77777777" w:rsidR="00B1629A" w:rsidRPr="00287B24" w:rsidRDefault="00B1629A" w:rsidP="00B1629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5094345" wp14:editId="3F666BB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69CAC" w14:textId="2CCE564E" w:rsidR="00B1629A" w:rsidRDefault="00B1629A" w:rsidP="00B1629A">
      <w:r>
        <w:t xml:space="preserve">Schreibe die </w:t>
      </w:r>
      <w:r w:rsidR="004C6907" w:rsidRPr="004C6907">
        <w:t>Nomen</w:t>
      </w:r>
      <w:r w:rsidR="004C6907">
        <w:t xml:space="preserve"> </w:t>
      </w:r>
      <w:r>
        <w:t>nach dem Alphabet geordnet auf.</w:t>
      </w:r>
    </w:p>
    <w:p w14:paraId="2F4D4496" w14:textId="4FD1B23E" w:rsidR="00B1629A" w:rsidRDefault="00B1629A" w:rsidP="00B1629A"/>
    <w:p w14:paraId="424D0496" w14:textId="0D36EC95" w:rsidR="00B1629A" w:rsidRDefault="004C6907" w:rsidP="00B1629A">
      <w:r w:rsidRPr="00B1629A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13B3AC" wp14:editId="744D48AE">
                <wp:simplePos x="0" y="0"/>
                <wp:positionH relativeFrom="column">
                  <wp:posOffset>2857670</wp:posOffset>
                </wp:positionH>
                <wp:positionV relativeFrom="paragraph">
                  <wp:posOffset>8255</wp:posOffset>
                </wp:positionV>
                <wp:extent cx="1027569" cy="284480"/>
                <wp:effectExtent l="0" t="0" r="20320" b="20320"/>
                <wp:wrapNone/>
                <wp:docPr id="33" name="Textfel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569" cy="284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ABC1E79" w14:textId="302C5169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>
                              <w:t>S</w:t>
                            </w:r>
                            <w:r w:rsidRPr="00B31713">
                              <w:rPr>
                                <w:b/>
                                <w:bCs/>
                              </w:rPr>
                              <w:t>e</w:t>
                            </w:r>
                            <w:r w:rsidRPr="00D42B5B">
                              <w:t>n</w:t>
                            </w: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3B3AC" id="_x0000_t202" coordsize="21600,21600" o:spt="202" path="m,l,21600r21600,l21600,xe">
                <v:stroke joinstyle="miter"/>
                <v:path gradientshapeok="t" o:connecttype="rect"/>
              </v:shapetype>
              <v:shape id="Textfeld 33" o:spid="_x0000_s1026" type="#_x0000_t202" style="position:absolute;margin-left:225pt;margin-top:.65pt;width:80.9pt;height:2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" fillcolor="white [3212]" strokecolor="black [3213]" strokeweight=".5pt">
                <v:textbox>
                  <w:txbxContent>
                    <w:p w14:paraId="7ABC1E79" w14:textId="302C5169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>
                        <w:t>S</w:t>
                      </w:r>
                      <w:r w:rsidRPr="00B31713">
                        <w:rPr>
                          <w:b/>
                          <w:bCs/>
                        </w:rPr>
                        <w:t>e</w:t>
                      </w:r>
                      <w:r w:rsidRPr="00D42B5B">
                        <w:t>n</w:t>
                      </w:r>
                      <w: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36706C" wp14:editId="61777A17">
                <wp:simplePos x="0" y="0"/>
                <wp:positionH relativeFrom="column">
                  <wp:posOffset>1370965</wp:posOffset>
                </wp:positionH>
                <wp:positionV relativeFrom="paragraph">
                  <wp:posOffset>785495</wp:posOffset>
                </wp:positionV>
                <wp:extent cx="1141095" cy="269875"/>
                <wp:effectExtent l="0" t="0" r="20955" b="15875"/>
                <wp:wrapNone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F1A62CA" w14:textId="5EBE983B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 w:rsidRPr="00D42B5B">
                              <w:t>S</w:t>
                            </w:r>
                            <w:r w:rsidRPr="00B31713">
                              <w:rPr>
                                <w:b/>
                                <w:bCs/>
                              </w:rPr>
                              <w:t>i</w:t>
                            </w:r>
                            <w:r w:rsidRPr="00D42B5B">
                              <w:t>r</w:t>
                            </w:r>
                            <w:r>
                              <w:t>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6706C" id="Textfeld 21" o:spid="_x0000_s1027" type="#_x0000_t202" style="position:absolute;margin-left:107.95pt;margin-top:61.85pt;width:89.85pt;height: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" fillcolor="white [3212]" strokecolor="black [3213]" strokeweight=".5pt">
                <v:textbox>
                  <w:txbxContent>
                    <w:p w14:paraId="5F1A62CA" w14:textId="5EBE983B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 w:rsidRPr="00D42B5B">
                        <w:t>S</w:t>
                      </w:r>
                      <w:r w:rsidRPr="00B31713">
                        <w:rPr>
                          <w:b/>
                          <w:bCs/>
                        </w:rPr>
                        <w:t>i</w:t>
                      </w:r>
                      <w:r w:rsidRPr="00D42B5B">
                        <w:t>r</w:t>
                      </w:r>
                      <w:r>
                        <w:t>ene</w:t>
                      </w:r>
                    </w:p>
                  </w:txbxContent>
                </v:textbox>
              </v:shape>
            </w:pict>
          </mc:Fallback>
        </mc:AlternateContent>
      </w:r>
      <w:r w:rsidRPr="00B1629A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19EB54" wp14:editId="3F93B8F2">
                <wp:simplePos x="0" y="0"/>
                <wp:positionH relativeFrom="column">
                  <wp:posOffset>1370965</wp:posOffset>
                </wp:positionH>
                <wp:positionV relativeFrom="paragraph">
                  <wp:posOffset>394335</wp:posOffset>
                </wp:positionV>
                <wp:extent cx="1141095" cy="269875"/>
                <wp:effectExtent l="0" t="0" r="20955" b="15875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77BDFA3" w14:textId="6174F2CC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>
                              <w:t>S</w:t>
                            </w:r>
                            <w:r w:rsidRPr="00B31713">
                              <w:rPr>
                                <w:b/>
                                <w:bCs/>
                              </w:rPr>
                              <w:t>a</w:t>
                            </w:r>
                            <w:r w:rsidRPr="00D42B5B">
                              <w:t>n</w:t>
                            </w:r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9EB54" id="Textfeld 29" o:spid="_x0000_s1028" type="#_x0000_t202" style="position:absolute;margin-left:107.95pt;margin-top:31.05pt;width:89.85pt;height:2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" fillcolor="white [3212]" strokecolor="black [3213]" strokeweight=".5pt">
                <v:textbox>
                  <w:txbxContent>
                    <w:p w14:paraId="077BDFA3" w14:textId="6174F2CC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>
                        <w:t>S</w:t>
                      </w:r>
                      <w:r w:rsidRPr="00B31713">
                        <w:rPr>
                          <w:b/>
                          <w:bCs/>
                        </w:rPr>
                        <w:t>a</w:t>
                      </w:r>
                      <w:r w:rsidRPr="00D42B5B">
                        <w:t>n</w:t>
                      </w:r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B1629A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47CD94" wp14:editId="212AE7AB">
                <wp:simplePos x="0" y="0"/>
                <wp:positionH relativeFrom="column">
                  <wp:posOffset>1368425</wp:posOffset>
                </wp:positionH>
                <wp:positionV relativeFrom="paragraph">
                  <wp:posOffset>325755</wp:posOffset>
                </wp:positionV>
                <wp:extent cx="349250" cy="373380"/>
                <wp:effectExtent l="0" t="0" r="0" b="7620"/>
                <wp:wrapNone/>
                <wp:docPr id="35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5DD106" w14:textId="77777777" w:rsidR="00B1629A" w:rsidRPr="00634A15" w:rsidRDefault="00B1629A" w:rsidP="00B1629A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2"/>
                                <w:szCs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34A15">
                              <w:rPr>
                                <w:rStyle w:val="ekvlsung"/>
                                <w:color w:val="000000" w:themeColor="text1" w:themeShade="A6"/>
                                <w:sz w:val="32"/>
                                <w:szCs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7CD94" id="Textfeld 35" o:spid="_x0000_s1029" type="#_x0000_t202" style="position:absolute;margin-left:107.75pt;margin-top:25.65pt;width:27.5pt;height:29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" filled="f" stroked="f" strokeweight=".5pt">
                <v:textbox>
                  <w:txbxContent>
                    <w:p w14:paraId="3B5DD106" w14:textId="77777777" w:rsidR="00B1629A" w:rsidRPr="00634A15" w:rsidRDefault="00B1629A" w:rsidP="00B1629A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2"/>
                          <w:szCs w:val="2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634A15">
                        <w:rPr>
                          <w:rStyle w:val="ekvlsung"/>
                          <w:color w:val="000000" w:themeColor="text1" w:themeShade="A6"/>
                          <w:sz w:val="32"/>
                          <w:szCs w:val="2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1629A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6475EF" wp14:editId="0606571A">
                <wp:simplePos x="0" y="0"/>
                <wp:positionH relativeFrom="column">
                  <wp:posOffset>1370965</wp:posOffset>
                </wp:positionH>
                <wp:positionV relativeFrom="paragraph">
                  <wp:posOffset>12700</wp:posOffset>
                </wp:positionV>
                <wp:extent cx="1141095" cy="269875"/>
                <wp:effectExtent l="0" t="0" r="20955" b="15875"/>
                <wp:wrapNone/>
                <wp:docPr id="32" name="Textfeld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D195FE4" w14:textId="22F88977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>
                              <w:t>S</w:t>
                            </w:r>
                            <w:r w:rsidRPr="00B31713">
                              <w:rPr>
                                <w:b/>
                                <w:bCs/>
                              </w:rPr>
                              <w:t>o</w:t>
                            </w:r>
                            <w:r>
                              <w:t>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475EF" id="Textfeld 32" o:spid="_x0000_s1030" type="#_x0000_t202" style="position:absolute;margin-left:107.95pt;margin-top:1pt;width:89.85pt;height:2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" fillcolor="white [3212]" strokecolor="black [3213]" strokeweight=".5pt">
                <v:textbox>
                  <w:txbxContent>
                    <w:p w14:paraId="2D195FE4" w14:textId="22F88977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>
                        <w:t>S</w:t>
                      </w:r>
                      <w:r w:rsidRPr="00B31713">
                        <w:rPr>
                          <w:b/>
                          <w:bCs/>
                        </w:rPr>
                        <w:t>o</w:t>
                      </w:r>
                      <w:r>
                        <w:t>mmer</w:t>
                      </w:r>
                    </w:p>
                  </w:txbxContent>
                </v:textbox>
              </v:shape>
            </w:pict>
          </mc:Fallback>
        </mc:AlternateContent>
      </w:r>
      <w:r w:rsidR="00B1629A" w:rsidRPr="00B1629A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8DEE81" wp14:editId="3C483AF7">
                <wp:simplePos x="0" y="0"/>
                <wp:positionH relativeFrom="column">
                  <wp:posOffset>520</wp:posOffset>
                </wp:positionH>
                <wp:positionV relativeFrom="paragraph">
                  <wp:posOffset>18133</wp:posOffset>
                </wp:positionV>
                <wp:extent cx="1028180" cy="270000"/>
                <wp:effectExtent l="0" t="0" r="19685" b="15875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18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33E5DFA" w14:textId="77777777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>
                              <w:t>S</w:t>
                            </w:r>
                            <w:r w:rsidRPr="00DB2CEC">
                              <w:rPr>
                                <w:b/>
                                <w:bCs/>
                              </w:rPr>
                              <w:t>c</w:t>
                            </w:r>
                            <w:r>
                              <w:t>hokolade</w:t>
                            </w:r>
                          </w:p>
                          <w:p w14:paraId="7D5C029B" w14:textId="2E558E3C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DEE81" id="Textfeld 31" o:spid="_x0000_s1031" type="#_x0000_t202" style="position:absolute;margin-left:.05pt;margin-top:1.45pt;width:80.95pt;height:2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" fillcolor="white [3212]" strokecolor="black [3213]" strokeweight=".5pt">
                <v:textbox>
                  <w:txbxContent>
                    <w:p w14:paraId="233E5DFA" w14:textId="77777777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>
                        <w:t>S</w:t>
                      </w:r>
                      <w:r w:rsidRPr="00DB2CEC">
                        <w:rPr>
                          <w:b/>
                          <w:bCs/>
                        </w:rPr>
                        <w:t>c</w:t>
                      </w:r>
                      <w:r>
                        <w:t>hokolade</w:t>
                      </w:r>
                    </w:p>
                    <w:p w14:paraId="7D5C029B" w14:textId="2E558E3C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8F26DA6" w14:textId="0F1EBB11" w:rsidR="00B1629A" w:rsidRDefault="004C6907" w:rsidP="00B1629A">
      <w:r w:rsidRPr="00B1629A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8A270B" wp14:editId="59B73D1E">
                <wp:simplePos x="0" y="0"/>
                <wp:positionH relativeFrom="column">
                  <wp:posOffset>2857670</wp:posOffset>
                </wp:positionH>
                <wp:positionV relativeFrom="paragraph">
                  <wp:posOffset>191135</wp:posOffset>
                </wp:positionV>
                <wp:extent cx="1027430" cy="284480"/>
                <wp:effectExtent l="0" t="0" r="20320" b="2032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284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63F3766" w14:textId="421AD4D0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>
                              <w:t>S</w:t>
                            </w:r>
                            <w:r w:rsidRPr="00DB2CEC">
                              <w:rPr>
                                <w:b/>
                                <w:bCs/>
                              </w:rPr>
                              <w:t>u</w:t>
                            </w:r>
                            <w:r>
                              <w:t>mpf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A270B" id="Textfeld 30" o:spid="_x0000_s1032" type="#_x0000_t202" style="position:absolute;margin-left:225pt;margin-top:15.05pt;width:80.9pt;height:2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" fillcolor="white [3212]" strokecolor="black [3213]" strokeweight=".5pt">
                <v:textbox>
                  <w:txbxContent>
                    <w:p w14:paraId="363F3766" w14:textId="421AD4D0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>
                        <w:t>S</w:t>
                      </w:r>
                      <w:r w:rsidRPr="00DB2CEC">
                        <w:rPr>
                          <w:b/>
                          <w:bCs/>
                        </w:rPr>
                        <w:t>u</w:t>
                      </w:r>
                      <w:r>
                        <w:t>mpf</w:t>
                      </w:r>
                    </w:p>
                  </w:txbxContent>
                </v:textbox>
              </v:shape>
            </w:pict>
          </mc:Fallback>
        </mc:AlternateContent>
      </w:r>
      <w:r w:rsidRPr="00B1629A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3AB93B" wp14:editId="4FC96EE4">
                <wp:simplePos x="0" y="0"/>
                <wp:positionH relativeFrom="column">
                  <wp:posOffset>1571788</wp:posOffset>
                </wp:positionH>
                <wp:positionV relativeFrom="paragraph">
                  <wp:posOffset>156845</wp:posOffset>
                </wp:positionV>
                <wp:extent cx="712175" cy="339725"/>
                <wp:effectExtent l="0" t="0" r="31115" b="22225"/>
                <wp:wrapNone/>
                <wp:docPr id="34" name="Gerader Verbinde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175" cy="3397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414D2" id="Gerader Verbinder 34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75pt,12.35pt" to="179.8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="00B1629A" w:rsidRPr="00B1629A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270917" wp14:editId="7DB01244">
                <wp:simplePos x="0" y="0"/>
                <wp:positionH relativeFrom="column">
                  <wp:posOffset>520</wp:posOffset>
                </wp:positionH>
                <wp:positionV relativeFrom="paragraph">
                  <wp:posOffset>196531</wp:posOffset>
                </wp:positionV>
                <wp:extent cx="1028180" cy="270000"/>
                <wp:effectExtent l="0" t="0" r="19685" b="15875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18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F9DE58C" w14:textId="6D397B7A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 w:rsidRPr="00D42B5B">
                              <w:t>S</w:t>
                            </w:r>
                            <w:r w:rsidRPr="00B31713">
                              <w:rPr>
                                <w:b/>
                                <w:bCs/>
                              </w:rPr>
                              <w:t>t</w:t>
                            </w:r>
                            <w:r w:rsidRPr="00D42B5B">
                              <w:t>r</w:t>
                            </w:r>
                            <w:r>
                              <w:t>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70917" id="Textfeld 28" o:spid="_x0000_s1033" type="#_x0000_t202" style="position:absolute;margin-left:.05pt;margin-top:15.45pt;width:80.95pt;height:2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" fillcolor="white [3212]" strokecolor="black [3213]" strokeweight=".5pt">
                <v:textbox>
                  <w:txbxContent>
                    <w:p w14:paraId="1F9DE58C" w14:textId="6D397B7A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 w:rsidRPr="00D42B5B">
                        <w:t>S</w:t>
                      </w:r>
                      <w:r w:rsidRPr="00B31713">
                        <w:rPr>
                          <w:b/>
                          <w:bCs/>
                        </w:rPr>
                        <w:t>t</w:t>
                      </w:r>
                      <w:r w:rsidRPr="00D42B5B">
                        <w:t>r</w:t>
                      </w:r>
                      <w:r>
                        <w:t>and</w:t>
                      </w:r>
                    </w:p>
                  </w:txbxContent>
                </v:textbox>
              </v:shape>
            </w:pict>
          </mc:Fallback>
        </mc:AlternateContent>
      </w:r>
    </w:p>
    <w:p w14:paraId="376570AB" w14:textId="345342F7" w:rsidR="00B1629A" w:rsidRDefault="00B1629A" w:rsidP="00B1629A"/>
    <w:p w14:paraId="49A01129" w14:textId="71910986" w:rsidR="00B1629A" w:rsidRDefault="00B1629A" w:rsidP="00B1629A"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CEF809" wp14:editId="4330F602">
                <wp:simplePos x="0" y="0"/>
                <wp:positionH relativeFrom="column">
                  <wp:posOffset>2857670</wp:posOffset>
                </wp:positionH>
                <wp:positionV relativeFrom="paragraph">
                  <wp:posOffset>186055</wp:posOffset>
                </wp:positionV>
                <wp:extent cx="1027569" cy="284480"/>
                <wp:effectExtent l="0" t="0" r="20320" b="20320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569" cy="284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269C794" w14:textId="212ACED4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>
                              <w:t>S</w:t>
                            </w:r>
                            <w:r w:rsidRPr="00B31713">
                              <w:rPr>
                                <w:b/>
                                <w:bCs/>
                              </w:rPr>
                              <w:t>p</w:t>
                            </w:r>
                            <w:r w:rsidRPr="00D42B5B">
                              <w:t>i</w:t>
                            </w:r>
                            <w:r>
                              <w:t>egel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EF809" id="Textfeld 20" o:spid="_x0000_s1034" type="#_x0000_t202" style="position:absolute;margin-left:225pt;margin-top:14.65pt;width:80.9pt;height:2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" fillcolor="white [3212]" strokecolor="black [3213]" strokeweight=".5pt">
                <v:textbox>
                  <w:txbxContent>
                    <w:p w14:paraId="7269C794" w14:textId="212ACED4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>
                        <w:t>S</w:t>
                      </w:r>
                      <w:r w:rsidRPr="00B31713">
                        <w:rPr>
                          <w:b/>
                          <w:bCs/>
                        </w:rPr>
                        <w:t>p</w:t>
                      </w:r>
                      <w:r w:rsidRPr="00D42B5B">
                        <w:t>i</w:t>
                      </w:r>
                      <w:r>
                        <w:t>egel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E9ADDC" wp14:editId="44CDD042">
                <wp:simplePos x="0" y="0"/>
                <wp:positionH relativeFrom="column">
                  <wp:posOffset>520</wp:posOffset>
                </wp:positionH>
                <wp:positionV relativeFrom="paragraph">
                  <wp:posOffset>191478</wp:posOffset>
                </wp:positionV>
                <wp:extent cx="1028180" cy="270000"/>
                <wp:effectExtent l="0" t="0" r="19685" b="15875"/>
                <wp:wrapNone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18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48D0FD4" w14:textId="2A8A06D7" w:rsidR="00B1629A" w:rsidRPr="009F0109" w:rsidRDefault="00B1629A" w:rsidP="00B1629A">
                            <w:pPr>
                              <w:pStyle w:val="ekvaufgabenwortkarte"/>
                              <w:jc w:val="center"/>
                            </w:pPr>
                            <w:r w:rsidRPr="00D42B5B">
                              <w:t>S</w:t>
                            </w:r>
                            <w:r w:rsidRPr="00B31713">
                              <w:rPr>
                                <w:b/>
                                <w:bCs/>
                              </w:rPr>
                              <w:t>k</w:t>
                            </w:r>
                            <w:r w:rsidRPr="00D42B5B">
                              <w:t>e</w:t>
                            </w:r>
                            <w:r>
                              <w:t>lett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9ADDC" id="Textfeld 22" o:spid="_x0000_s1035" type="#_x0000_t202" style="position:absolute;margin-left:.05pt;margin-top:15.1pt;width:80.95pt;height:2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" fillcolor="white [3212]" strokecolor="black [3213]" strokeweight=".5pt">
                <v:textbox>
                  <w:txbxContent>
                    <w:p w14:paraId="248D0FD4" w14:textId="2A8A06D7" w:rsidR="00B1629A" w:rsidRPr="009F0109" w:rsidRDefault="00B1629A" w:rsidP="00B1629A">
                      <w:pPr>
                        <w:pStyle w:val="ekvaufgabenwortkarte"/>
                        <w:jc w:val="center"/>
                      </w:pPr>
                      <w:r w:rsidRPr="00D42B5B">
                        <w:t>S</w:t>
                      </w:r>
                      <w:r w:rsidRPr="00B31713">
                        <w:rPr>
                          <w:b/>
                          <w:bCs/>
                        </w:rPr>
                        <w:t>k</w:t>
                      </w:r>
                      <w:r w:rsidRPr="00D42B5B">
                        <w:t>e</w:t>
                      </w:r>
                      <w:r>
                        <w:t>lett</w:t>
                      </w:r>
                    </w:p>
                  </w:txbxContent>
                </v:textbox>
              </v:shape>
            </w:pict>
          </mc:Fallback>
        </mc:AlternateContent>
      </w:r>
    </w:p>
    <w:p w14:paraId="1CBF1ED9" w14:textId="3AA62724" w:rsidR="00B1629A" w:rsidRDefault="00B1629A" w:rsidP="00B1629A"/>
    <w:p w14:paraId="6B0F3336" w14:textId="77777777" w:rsidR="00B1629A" w:rsidRDefault="00B1629A" w:rsidP="00B1629A"/>
    <w:p w14:paraId="412C8A4A" w14:textId="12ABA454" w:rsidR="00B1629A" w:rsidRDefault="00B1629A" w:rsidP="00B1629A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bookmarkStart w:id="1" w:name="_Hlk103852793"/>
      <w:r>
        <w:rPr>
          <w:rStyle w:val="ekvhandschriftunterstrichen"/>
        </w:rPr>
        <w:t xml:space="preserve"> Sand,</w:t>
      </w:r>
      <w:r>
        <w:rPr>
          <w:rStyle w:val="ekvhandschriftunterstrichen"/>
        </w:rPr>
        <w:tab/>
      </w:r>
    </w:p>
    <w:p w14:paraId="64C21378" w14:textId="77777777" w:rsidR="00B1629A" w:rsidRDefault="00B1629A" w:rsidP="00B1629A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r>
        <w:rPr>
          <w:rStyle w:val="ekvhandschriftunterstrichen"/>
        </w:rPr>
        <w:tab/>
      </w:r>
    </w:p>
    <w:p w14:paraId="0471D397" w14:textId="77777777" w:rsidR="00B1629A" w:rsidRPr="00E31389" w:rsidRDefault="00B1629A" w:rsidP="00B1629A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bookmarkEnd w:id="1"/>
    <w:p w14:paraId="423960D3" w14:textId="4CDEEDA6" w:rsidR="00B1629A" w:rsidRDefault="00B1629A" w:rsidP="00B1629A">
      <w:pPr>
        <w:rPr>
          <w:rStyle w:val="ekvarbeitsanweisungdeutsch"/>
        </w:rPr>
      </w:pPr>
    </w:p>
    <w:p w14:paraId="1F4FCA28" w14:textId="77777777" w:rsidR="00B1629A" w:rsidRDefault="00B1629A" w:rsidP="00B1629A">
      <w:pPr>
        <w:rPr>
          <w:rStyle w:val="ekvarbeitsanweisungdeutsch"/>
        </w:rPr>
      </w:pPr>
    </w:p>
    <w:p w14:paraId="2E44514D" w14:textId="77777777" w:rsidR="00B1629A" w:rsidRPr="00D3427F" w:rsidRDefault="00B1629A" w:rsidP="00B1629A">
      <w:pPr>
        <w:pStyle w:val="ekvnummerierung"/>
        <w:framePr w:wrap="around"/>
      </w:pPr>
      <w:r>
        <w:t>2</w:t>
      </w:r>
    </w:p>
    <w:p w14:paraId="0DEFB7DD" w14:textId="77777777" w:rsidR="00B1629A" w:rsidRPr="00287B24" w:rsidRDefault="00B1629A" w:rsidP="00B1629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6041E34" wp14:editId="270786AF">
            <wp:extent cx="288290" cy="288290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D584D" w14:textId="5A482878" w:rsidR="00B1629A" w:rsidRDefault="00B1629A" w:rsidP="00B1629A">
      <w:pPr>
        <w:rPr>
          <w:rStyle w:val="ekvarbeitsanweisungdeutsch"/>
        </w:rPr>
      </w:pPr>
      <w:r>
        <w:rPr>
          <w:rStyle w:val="ekvarbeitsanweisungdeutsch"/>
        </w:rPr>
        <w:t xml:space="preserve">Welches Wort steht im Wörterbuch genau dazwischen? Schreibe </w:t>
      </w:r>
      <w:r w:rsidR="004C6907" w:rsidRPr="004C6907">
        <w:rPr>
          <w:rStyle w:val="ekvarbeitsanweisungdeutsch"/>
        </w:rPr>
        <w:t>es mit Seitenzahl auf</w:t>
      </w:r>
      <w:r>
        <w:rPr>
          <w:rStyle w:val="ekvarbeitsanweisungdeutsch"/>
        </w:rPr>
        <w:t>.</w:t>
      </w:r>
    </w:p>
    <w:p w14:paraId="3BDA7587" w14:textId="56DEBD3B" w:rsidR="00B1629A" w:rsidRDefault="00B1629A" w:rsidP="00B1629A">
      <w:pPr>
        <w:pStyle w:val="ekvgrundtexthalbe"/>
        <w:rPr>
          <w:rStyle w:val="ekvarbeitsanweisungdeutsch"/>
        </w:rPr>
      </w:pPr>
    </w:p>
    <w:p w14:paraId="082A7C25" w14:textId="5A5914A7" w:rsidR="00B1629A" w:rsidRPr="006C172B" w:rsidRDefault="00B1629A" w:rsidP="004C6907">
      <w:pPr>
        <w:pStyle w:val="ekvschreiblinie"/>
        <w:tabs>
          <w:tab w:val="left" w:pos="1418"/>
          <w:tab w:val="left" w:pos="4536"/>
          <w:tab w:val="left" w:pos="4820"/>
        </w:tabs>
        <w:rPr>
          <w:rStyle w:val="ekvlckentext"/>
        </w:rPr>
      </w:pPr>
      <w:r>
        <w:drawing>
          <wp:anchor distT="0" distB="0" distL="114300" distR="114300" simplePos="0" relativeHeight="251664384" behindDoc="1" locked="0" layoutInCell="1" allowOverlap="1" wp14:anchorId="10A8BF3A" wp14:editId="02F446DE">
            <wp:simplePos x="0" y="0"/>
            <wp:positionH relativeFrom="column">
              <wp:posOffset>4074398</wp:posOffset>
            </wp:positionH>
            <wp:positionV relativeFrom="paragraph">
              <wp:posOffset>260484</wp:posOffset>
            </wp:positionV>
            <wp:extent cx="1986640" cy="1321115"/>
            <wp:effectExtent l="0" t="0" r="0" b="0"/>
            <wp:wrapNone/>
            <wp:docPr id="11" name="Grafik 11" descr="S163921124_05_0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6" cy="13365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48EB">
        <w:rPr>
          <w:rStyle w:val="ekvarbeitsanweisungdeutsch"/>
        </w:rPr>
        <w:t>der</w:t>
      </w:r>
      <w:r>
        <w:rPr>
          <w:rStyle w:val="ekvarbeitsanweisungdeutsch"/>
          <w:b/>
          <w:bCs/>
        </w:rPr>
        <w:t xml:space="preserve"> </w:t>
      </w:r>
      <w:r w:rsidRPr="006A05B0">
        <w:rPr>
          <w:rStyle w:val="ekvarbeitsanweisungdeutsch"/>
          <w:b/>
          <w:bCs/>
        </w:rPr>
        <w:t>M</w:t>
      </w:r>
      <w:r>
        <w:rPr>
          <w:rStyle w:val="ekvarbeitsanweisungdeutsch"/>
          <w:b/>
          <w:bCs/>
        </w:rPr>
        <w:t>a</w:t>
      </w:r>
      <w:r>
        <w:rPr>
          <w:rStyle w:val="ekvarbeitsanweisungdeutsch"/>
        </w:rPr>
        <w:t>ntel</w:t>
      </w:r>
      <w:r>
        <w:rPr>
          <w:rStyle w:val="ekvarbeitsanweisungdeutsch"/>
        </w:rPr>
        <w:tab/>
      </w:r>
      <w:r w:rsidRPr="00B1629A">
        <w:rPr>
          <w:rStyle w:val="ekvlsungunterstrichen"/>
        </w:rPr>
        <w:t xml:space="preserve"> </w:t>
      </w:r>
      <w:r>
        <w:rPr>
          <w:rStyle w:val="ekvlsungunterstrichen"/>
        </w:rPr>
        <w:t>die Mappe</w:t>
      </w:r>
      <w:r w:rsidR="004C6907">
        <w:rPr>
          <w:rStyle w:val="ekvlsungunterstrichen"/>
        </w:rPr>
        <w:t xml:space="preserve">     </w:t>
      </w:r>
      <w:r w:rsidR="004C6907">
        <w:rPr>
          <w:rStyle w:val="ekvlsungunterstrichen"/>
        </w:rPr>
        <w:t> </w:t>
      </w:r>
      <w:r w:rsidR="004C6907">
        <w:rPr>
          <w:rStyle w:val="ekvlsungunterstrichen"/>
        </w:rPr>
        <w:t> </w:t>
      </w:r>
      <w:r w:rsidR="004C6907">
        <w:rPr>
          <w:rStyle w:val="ekvlsungunterstrichen"/>
        </w:rPr>
        <w:t xml:space="preserve"> </w:t>
      </w:r>
      <w:r w:rsidR="004C6907" w:rsidRPr="00F53628">
        <w:t>S.</w:t>
      </w:r>
      <w:r>
        <w:rPr>
          <w:rStyle w:val="ekvhandschriftunterstrichen"/>
        </w:rPr>
        <w:tab/>
      </w:r>
      <w:r>
        <w:rPr>
          <w:rStyle w:val="ekvarbeitsanweisungdeutsch"/>
        </w:rPr>
        <w:tab/>
        <w:t xml:space="preserve">das </w:t>
      </w:r>
      <w:r>
        <w:rPr>
          <w:rStyle w:val="ekvarbeitsanweisungdeutsch"/>
          <w:b/>
          <w:bCs/>
        </w:rPr>
        <w:t>Mä</w:t>
      </w:r>
      <w:r w:rsidRPr="008748EB">
        <w:rPr>
          <w:rStyle w:val="ekvarbeitsanweisungdeutsch"/>
        </w:rPr>
        <w:t>rchen</w:t>
      </w:r>
    </w:p>
    <w:p w14:paraId="60E952A2" w14:textId="32A4CDE5" w:rsidR="00B1629A" w:rsidRDefault="00222F10" w:rsidP="004C6907">
      <w:pPr>
        <w:pStyle w:val="ekvschreiblinie"/>
        <w:tabs>
          <w:tab w:val="left" w:pos="1418"/>
          <w:tab w:val="left" w:pos="4536"/>
          <w:tab w:val="left" w:pos="4820"/>
          <w:tab w:val="left" w:pos="7371"/>
        </w:tabs>
        <w:rPr>
          <w:rStyle w:val="ekvarbeitsanweisungdeutsch"/>
        </w:rPr>
      </w:pPr>
      <w:r>
        <w:rPr>
          <w:rStyle w:val="ekvfett"/>
          <w:b w:val="0"/>
          <w:bCs/>
        </w:rPr>
        <w:t>das</w:t>
      </w:r>
      <w:r w:rsidR="00B1629A" w:rsidRPr="008748EB">
        <w:rPr>
          <w:rStyle w:val="ekvfett"/>
          <w:b w:val="0"/>
          <w:bCs/>
        </w:rPr>
        <w:t xml:space="preserve"> </w:t>
      </w:r>
      <w:r w:rsidR="00B1629A" w:rsidRPr="006A05B0">
        <w:rPr>
          <w:rStyle w:val="ekvfett"/>
        </w:rPr>
        <w:t>W</w:t>
      </w:r>
      <w:r>
        <w:rPr>
          <w:rStyle w:val="ekvfett"/>
        </w:rPr>
        <w:t>e</w:t>
      </w:r>
      <w:r>
        <w:rPr>
          <w:rStyle w:val="ekvarbeitsanweisungdeutsch"/>
        </w:rPr>
        <w:t>ltall</w:t>
      </w:r>
      <w:r w:rsidR="00B1629A">
        <w:rPr>
          <w:rStyle w:val="ekvarbeitsanweisungdeutsch"/>
        </w:rPr>
        <w:tab/>
      </w:r>
      <w:r w:rsidR="00F4792C" w:rsidRPr="00F4792C">
        <w:rPr>
          <w:rStyle w:val="ekvarbeitsanweisungdeutsch"/>
          <w:rFonts w:ascii="Comic Sans MS" w:hAnsi="Comic Sans MS"/>
          <w:sz w:val="25"/>
          <w:szCs w:val="25"/>
          <w:u w:val="single"/>
        </w:rPr>
        <w:t xml:space="preserve">        </w:t>
      </w:r>
      <w:r w:rsidR="00F4792C" w:rsidRPr="00F4792C">
        <w:rPr>
          <w:rStyle w:val="ekvlsungunterstrichen"/>
          <w:szCs w:val="25"/>
        </w:rPr>
        <w:t xml:space="preserve">    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 xml:space="preserve"> </w:t>
      </w:r>
      <w:r w:rsidR="00F4792C" w:rsidRPr="00F53628">
        <w:t>S.</w:t>
      </w:r>
      <w:r w:rsidR="00F4792C">
        <w:rPr>
          <w:rStyle w:val="ekvhandschriftunterstrichen"/>
        </w:rPr>
        <w:tab/>
      </w:r>
      <w:r w:rsidR="00B1629A" w:rsidRPr="004C6907">
        <w:rPr>
          <w:rStyle w:val="ekvarbeitsanweisungdeutsch"/>
        </w:rPr>
        <w:tab/>
      </w:r>
      <w:r>
        <w:rPr>
          <w:rStyle w:val="ekvfett"/>
        </w:rPr>
        <w:t>we</w:t>
      </w:r>
      <w:r>
        <w:rPr>
          <w:rStyle w:val="ekvarbeitsanweisungdeutsch"/>
        </w:rPr>
        <w:t>n</w:t>
      </w:r>
    </w:p>
    <w:p w14:paraId="7213FDB8" w14:textId="45A2C131" w:rsidR="00B1629A" w:rsidRDefault="00222F10" w:rsidP="004C6907">
      <w:pPr>
        <w:pStyle w:val="ekvschreiblinie"/>
        <w:tabs>
          <w:tab w:val="left" w:pos="1418"/>
          <w:tab w:val="left" w:pos="4536"/>
          <w:tab w:val="left" w:pos="4820"/>
        </w:tabs>
        <w:rPr>
          <w:rStyle w:val="ekvarbeitsanweisungdeutsch"/>
        </w:rPr>
      </w:pPr>
      <w:r>
        <w:rPr>
          <w:rStyle w:val="ekvfett"/>
          <w:b w:val="0"/>
          <w:bCs/>
        </w:rPr>
        <w:t>die</w:t>
      </w:r>
      <w:r w:rsidR="00B1629A">
        <w:rPr>
          <w:rStyle w:val="ekvfett"/>
        </w:rPr>
        <w:t xml:space="preserve"> L</w:t>
      </w:r>
      <w:r>
        <w:rPr>
          <w:rStyle w:val="ekvfett"/>
        </w:rPr>
        <w:t>i</w:t>
      </w:r>
      <w:r>
        <w:rPr>
          <w:rStyle w:val="ekvarbeitsanweisungdeutsch"/>
        </w:rPr>
        <w:t>belle</w:t>
      </w:r>
      <w:r w:rsidR="00B1629A">
        <w:rPr>
          <w:rStyle w:val="ekvarbeitsanweisungdeutsch"/>
        </w:rPr>
        <w:tab/>
      </w:r>
      <w:r w:rsidR="004C6907" w:rsidRPr="00F4792C">
        <w:rPr>
          <w:rStyle w:val="ekvarbeitsanweisungdeutsch"/>
          <w:rFonts w:ascii="Comic Sans MS" w:hAnsi="Comic Sans MS"/>
          <w:sz w:val="25"/>
          <w:szCs w:val="25"/>
          <w:u w:val="single"/>
        </w:rPr>
        <w:t xml:space="preserve">        </w:t>
      </w:r>
      <w:r w:rsidR="004C6907" w:rsidRPr="00F4792C">
        <w:rPr>
          <w:rStyle w:val="ekvlsungunterstrichen"/>
          <w:szCs w:val="25"/>
        </w:rPr>
        <w:t xml:space="preserve">    </w:t>
      </w:r>
      <w:r w:rsidR="004C6907">
        <w:rPr>
          <w:rStyle w:val="ekvlsungunterstrichen"/>
        </w:rPr>
        <w:t> </w:t>
      </w:r>
      <w:r w:rsidR="004C6907">
        <w:rPr>
          <w:rStyle w:val="ekvlsungunterstrichen"/>
        </w:rPr>
        <w:t> </w:t>
      </w:r>
      <w:r w:rsidR="004C6907">
        <w:rPr>
          <w:rStyle w:val="ekvlsungunterstrichen"/>
        </w:rPr>
        <w:t> </w:t>
      </w:r>
      <w:r w:rsidR="004C6907">
        <w:rPr>
          <w:rStyle w:val="ekvlsungunterstrichen"/>
        </w:rPr>
        <w:t> </w:t>
      </w:r>
      <w:r w:rsidR="004C6907">
        <w:rPr>
          <w:rStyle w:val="ekvlsungunterstrichen"/>
        </w:rPr>
        <w:t> </w:t>
      </w:r>
      <w:r w:rsidR="00F4792C">
        <w:rPr>
          <w:rStyle w:val="ekvlsungunterstrichen"/>
        </w:rPr>
        <w:t xml:space="preserve"> </w:t>
      </w:r>
      <w:r w:rsidR="004C6907" w:rsidRPr="00F53628">
        <w:t>S.</w:t>
      </w:r>
      <w:r w:rsidR="004C6907">
        <w:rPr>
          <w:rStyle w:val="ekvhandschriftunterstrichen"/>
        </w:rPr>
        <w:tab/>
      </w:r>
      <w:r w:rsidR="00B1629A">
        <w:rPr>
          <w:rStyle w:val="ekvarbeitsanweisungdeutsch"/>
        </w:rPr>
        <w:tab/>
      </w:r>
      <w:r>
        <w:rPr>
          <w:rStyle w:val="ekvfett"/>
          <w:b w:val="0"/>
          <w:bCs/>
        </w:rPr>
        <w:t>das</w:t>
      </w:r>
      <w:r w:rsidR="00B1629A">
        <w:rPr>
          <w:rStyle w:val="ekvfett"/>
        </w:rPr>
        <w:t xml:space="preserve"> L</w:t>
      </w:r>
      <w:r>
        <w:rPr>
          <w:rStyle w:val="ekvfett"/>
        </w:rPr>
        <w:t>i</w:t>
      </w:r>
      <w:r>
        <w:rPr>
          <w:rStyle w:val="ekvfett"/>
          <w:b w:val="0"/>
          <w:bCs/>
        </w:rPr>
        <w:t>d</w:t>
      </w:r>
    </w:p>
    <w:p w14:paraId="03F97921" w14:textId="460CF92E" w:rsidR="00B1629A" w:rsidRPr="006A05B0" w:rsidRDefault="004C6907" w:rsidP="004C6907">
      <w:pPr>
        <w:pStyle w:val="ekvschreiblinie"/>
        <w:tabs>
          <w:tab w:val="clear" w:pos="340"/>
          <w:tab w:val="left" w:pos="1418"/>
          <w:tab w:val="left" w:pos="4536"/>
          <w:tab w:val="left" w:pos="4820"/>
        </w:tabs>
        <w:rPr>
          <w:rStyle w:val="ekvlckentext"/>
          <w:rFonts w:ascii="Arial" w:hAnsi="Arial"/>
          <w:i w:val="0"/>
          <w:color w:val="auto"/>
          <w:sz w:val="23"/>
        </w:rPr>
      </w:pPr>
      <w:r w:rsidRPr="004C6907">
        <w:rPr>
          <w:rStyle w:val="ekvfett"/>
          <w:b w:val="0"/>
        </w:rPr>
        <w:t xml:space="preserve">der </w:t>
      </w:r>
      <w:r w:rsidRPr="004C6907">
        <w:rPr>
          <w:rStyle w:val="ekvfett"/>
        </w:rPr>
        <w:t>Ku</w:t>
      </w:r>
      <w:r w:rsidRPr="004C6907">
        <w:rPr>
          <w:rStyle w:val="ekvfett"/>
          <w:b w:val="0"/>
        </w:rPr>
        <w:t>ss</w:t>
      </w:r>
      <w:r w:rsidR="00B1629A" w:rsidRPr="000563D9">
        <w:rPr>
          <w:rStyle w:val="ekvarbeitsanweisungdeutsch"/>
          <w:b/>
          <w:bCs/>
        </w:rPr>
        <w:tab/>
      </w:r>
      <w:r w:rsidR="00F4792C" w:rsidRPr="00F4792C">
        <w:rPr>
          <w:rStyle w:val="ekvarbeitsanweisungdeutsch"/>
          <w:rFonts w:ascii="Comic Sans MS" w:hAnsi="Comic Sans MS"/>
          <w:sz w:val="25"/>
          <w:szCs w:val="25"/>
          <w:u w:val="single"/>
        </w:rPr>
        <w:t xml:space="preserve">        </w:t>
      </w:r>
      <w:r w:rsidR="00F4792C" w:rsidRPr="00F4792C">
        <w:rPr>
          <w:rStyle w:val="ekvlsungunterstrichen"/>
          <w:szCs w:val="25"/>
        </w:rPr>
        <w:t xml:space="preserve">    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> </w:t>
      </w:r>
      <w:r w:rsidR="00F4792C">
        <w:rPr>
          <w:rStyle w:val="ekvlsungunterstrichen"/>
        </w:rPr>
        <w:t xml:space="preserve"> </w:t>
      </w:r>
      <w:r w:rsidR="00F4792C" w:rsidRPr="00F53628">
        <w:t>S.</w:t>
      </w:r>
      <w:r w:rsidR="00F4792C">
        <w:rPr>
          <w:rStyle w:val="ekvhandschriftunterstrichen"/>
        </w:rPr>
        <w:tab/>
      </w:r>
      <w:r w:rsidR="00B1629A">
        <w:rPr>
          <w:rStyle w:val="ekvarbeitsanweisungdeutsch"/>
        </w:rPr>
        <w:tab/>
      </w:r>
      <w:r w:rsidRPr="004C6907">
        <w:rPr>
          <w:rStyle w:val="ekvfett"/>
          <w:b w:val="0"/>
          <w:bCs/>
        </w:rPr>
        <w:t xml:space="preserve">die </w:t>
      </w:r>
      <w:r w:rsidRPr="004C6907">
        <w:rPr>
          <w:rStyle w:val="ekvfett"/>
          <w:bCs/>
        </w:rPr>
        <w:t>Kü</w:t>
      </w:r>
      <w:r w:rsidRPr="004C6907">
        <w:rPr>
          <w:rStyle w:val="ekvfett"/>
          <w:b w:val="0"/>
          <w:bCs/>
        </w:rPr>
        <w:t>ste</w:t>
      </w:r>
    </w:p>
    <w:p w14:paraId="14A88F14" w14:textId="18CEDF57" w:rsidR="00B1629A" w:rsidRDefault="00B1629A" w:rsidP="00B1629A">
      <w:pPr>
        <w:rPr>
          <w:rStyle w:val="ekvlckentext"/>
          <w:rFonts w:ascii="Arial" w:hAnsi="Arial"/>
          <w:i w:val="0"/>
          <w:color w:val="auto"/>
          <w:sz w:val="23"/>
        </w:rPr>
      </w:pPr>
    </w:p>
    <w:p w14:paraId="535ADD74" w14:textId="77777777" w:rsidR="00B1629A" w:rsidRDefault="00B1629A" w:rsidP="00B1629A">
      <w:pPr>
        <w:rPr>
          <w:rStyle w:val="ekvlckentext"/>
          <w:rFonts w:ascii="Arial" w:hAnsi="Arial"/>
          <w:i w:val="0"/>
          <w:color w:val="auto"/>
          <w:sz w:val="23"/>
        </w:rPr>
      </w:pPr>
    </w:p>
    <w:p w14:paraId="2185AC90" w14:textId="77777777" w:rsidR="00B1629A" w:rsidRPr="00287B24" w:rsidRDefault="00B1629A" w:rsidP="00B1629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7BD1E4D" wp14:editId="5D406097">
            <wp:extent cx="288290" cy="288290"/>
            <wp:effectExtent l="0" t="0" r="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9CFEE" w14:textId="77777777" w:rsidR="00B1629A" w:rsidRPr="00D3427F" w:rsidRDefault="00B1629A" w:rsidP="00B1629A">
      <w:pPr>
        <w:pStyle w:val="ekvnummerierung"/>
        <w:framePr w:wrap="around"/>
      </w:pPr>
      <w:r>
        <w:t>3</w:t>
      </w:r>
    </w:p>
    <w:p w14:paraId="64EA991A" w14:textId="77777777" w:rsidR="00B1629A" w:rsidRPr="00D3427F" w:rsidRDefault="00B1629A" w:rsidP="00B1629A">
      <w:pPr>
        <w:pStyle w:val="ekvnummerierung"/>
        <w:framePr w:wrap="around"/>
      </w:pPr>
    </w:p>
    <w:p w14:paraId="17006AC4" w14:textId="77777777" w:rsidR="00B1629A" w:rsidRDefault="00B1629A" w:rsidP="00B1629A">
      <w:pPr>
        <w:rPr>
          <w:rStyle w:val="ekvarbeitsanweisungdeutsch"/>
        </w:rPr>
      </w:pPr>
      <w:r w:rsidRPr="004F689F">
        <w:rPr>
          <w:rStyle w:val="ekvarbeitsanweisungdeutsch"/>
        </w:rPr>
        <w:t>Schlage i</w:t>
      </w:r>
      <w:r>
        <w:rPr>
          <w:rStyle w:val="ekvarbeitsanweisungdeutsch"/>
        </w:rPr>
        <w:t xml:space="preserve">m Wörterbuch </w:t>
      </w:r>
      <w:r w:rsidRPr="004F689F">
        <w:rPr>
          <w:rStyle w:val="ekvarbeitsanweisungdeutsch"/>
        </w:rPr>
        <w:t xml:space="preserve">nach. </w:t>
      </w:r>
      <w:r>
        <w:rPr>
          <w:rStyle w:val="ekvarbeitsanweisungdeutsch"/>
        </w:rPr>
        <w:t>Ergänze die Tabelle.</w:t>
      </w:r>
    </w:p>
    <w:p w14:paraId="07437049" w14:textId="77777777" w:rsidR="00B1629A" w:rsidRDefault="00B1629A" w:rsidP="00B1629A"/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1417"/>
        <w:gridCol w:w="2979"/>
        <w:gridCol w:w="2979"/>
      </w:tblGrid>
      <w:tr w:rsidR="00B1629A" w:rsidRPr="00FB3BCE" w14:paraId="3E93CCA3" w14:textId="77777777" w:rsidTr="00B30D64">
        <w:trPr>
          <w:trHeight w:val="284"/>
        </w:trPr>
        <w:tc>
          <w:tcPr>
            <w:tcW w:w="1985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</w:tcPr>
          <w:p w14:paraId="41375D49" w14:textId="77777777" w:rsidR="00B1629A" w:rsidRPr="007A7ACE" w:rsidRDefault="00B1629A" w:rsidP="00222F10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gesuchtes Wort</w:t>
            </w:r>
          </w:p>
        </w:tc>
        <w:tc>
          <w:tcPr>
            <w:tcW w:w="1417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</w:tcPr>
          <w:p w14:paraId="04029F47" w14:textId="7AC02FF3" w:rsidR="00B1629A" w:rsidRPr="007A7ACE" w:rsidRDefault="00B1629A" w:rsidP="00222F10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Seite</w:t>
            </w:r>
          </w:p>
        </w:tc>
        <w:tc>
          <w:tcPr>
            <w:tcW w:w="2979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</w:tcPr>
          <w:p w14:paraId="73A50D87" w14:textId="77777777" w:rsidR="00B1629A" w:rsidRPr="007A7ACE" w:rsidRDefault="00B1629A" w:rsidP="00222F10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1. Folgewort</w:t>
            </w:r>
          </w:p>
        </w:tc>
        <w:tc>
          <w:tcPr>
            <w:tcW w:w="2979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</w:tcPr>
          <w:p w14:paraId="1E04F0BA" w14:textId="77777777" w:rsidR="00B1629A" w:rsidRPr="007A7ACE" w:rsidRDefault="00B1629A" w:rsidP="00222F10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2. Folgewort</w:t>
            </w:r>
          </w:p>
        </w:tc>
      </w:tr>
      <w:tr w:rsidR="00B1629A" w:rsidRPr="00FB3BCE" w14:paraId="20ADCB37" w14:textId="77777777" w:rsidTr="00B30D64">
        <w:trPr>
          <w:trHeight w:val="567"/>
        </w:trPr>
        <w:tc>
          <w:tcPr>
            <w:tcW w:w="1985" w:type="dxa"/>
            <w:tcBorders>
              <w:top w:val="single" w:sz="12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71E647A" w14:textId="426CD148" w:rsidR="00B1629A" w:rsidRPr="00FB3BCE" w:rsidRDefault="00B1629A" w:rsidP="00B1629A">
            <w:pPr>
              <w:pStyle w:val="ekvtabelle"/>
              <w:ind w:left="142"/>
            </w:pPr>
            <w:r>
              <w:t xml:space="preserve">die </w:t>
            </w:r>
            <w:r w:rsidRPr="007776E9">
              <w:rPr>
                <w:b/>
                <w:bCs/>
              </w:rPr>
              <w:t>Ka</w:t>
            </w:r>
            <w:r>
              <w:t>rtoffel</w:t>
            </w:r>
          </w:p>
        </w:tc>
        <w:tc>
          <w:tcPr>
            <w:tcW w:w="1417" w:type="dxa"/>
            <w:tcBorders>
              <w:top w:val="single" w:sz="12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74017F4C" w14:textId="63E5FF38" w:rsidR="00B1629A" w:rsidRPr="00FB3BCE" w:rsidRDefault="00B1629A" w:rsidP="00B1629A">
            <w:pPr>
              <w:pStyle w:val="ekvtabelle"/>
              <w:ind w:left="145"/>
            </w:pPr>
            <w:r w:rsidRPr="00EE3D9C">
              <w:t>S.</w:t>
            </w:r>
            <w:r>
              <w:rPr>
                <w:rStyle w:val="ekvlsung"/>
              </w:rPr>
              <w:t xml:space="preserve"> 193</w:t>
            </w:r>
          </w:p>
        </w:tc>
        <w:tc>
          <w:tcPr>
            <w:tcW w:w="297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787D84C9" w14:textId="17B20FEC" w:rsidR="00B1629A" w:rsidRPr="007A7ACE" w:rsidRDefault="00B1629A" w:rsidP="00B1629A">
            <w:pPr>
              <w:pStyle w:val="ekvtabelle"/>
              <w:ind w:left="145"/>
              <w:rPr>
                <w:rStyle w:val="ekvlsung"/>
              </w:rPr>
            </w:pPr>
            <w:r>
              <w:rPr>
                <w:rStyle w:val="ekvlsung"/>
              </w:rPr>
              <w:t>der Karton</w:t>
            </w:r>
          </w:p>
        </w:tc>
        <w:tc>
          <w:tcPr>
            <w:tcW w:w="297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025C0EBB" w14:textId="5DEF28ED" w:rsidR="00B1629A" w:rsidRPr="007A7ACE" w:rsidRDefault="00B1629A" w:rsidP="00B1629A">
            <w:pPr>
              <w:pStyle w:val="ekvtabelle"/>
              <w:ind w:left="145"/>
              <w:rPr>
                <w:rStyle w:val="ekvlsung"/>
              </w:rPr>
            </w:pPr>
            <w:r>
              <w:rPr>
                <w:rStyle w:val="ekvlsung"/>
              </w:rPr>
              <w:t>das Karussell</w:t>
            </w:r>
          </w:p>
        </w:tc>
      </w:tr>
      <w:tr w:rsidR="00B1629A" w:rsidRPr="00FB3BCE" w14:paraId="031C80A6" w14:textId="77777777" w:rsidTr="00B30D64">
        <w:trPr>
          <w:trHeight w:val="567"/>
        </w:trPr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659C810" w14:textId="11D37D6C" w:rsidR="00B1629A" w:rsidRPr="00FB3BCE" w:rsidRDefault="00B1629A" w:rsidP="00B30D64">
            <w:pPr>
              <w:pStyle w:val="ekvtabelle"/>
              <w:ind w:left="142"/>
            </w:pPr>
            <w:r>
              <w:t xml:space="preserve">die </w:t>
            </w:r>
            <w:r>
              <w:rPr>
                <w:b/>
              </w:rPr>
              <w:t>Kl</w:t>
            </w:r>
            <w:r>
              <w:t>asse</w:t>
            </w:r>
          </w:p>
        </w:tc>
        <w:tc>
          <w:tcPr>
            <w:tcW w:w="1417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7D5CD870" w14:textId="77777777" w:rsidR="00B1629A" w:rsidRPr="00FB3BCE" w:rsidRDefault="00B1629A" w:rsidP="00B30D64">
            <w:pPr>
              <w:pStyle w:val="ekvtabelle"/>
              <w:ind w:left="145"/>
            </w:pPr>
            <w:r>
              <w:t>S.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6DE83D97" w14:textId="77777777" w:rsidR="00B1629A" w:rsidRPr="00FB3BCE" w:rsidRDefault="00B1629A" w:rsidP="00B30D64">
            <w:pPr>
              <w:pStyle w:val="ekvtabelle"/>
              <w:ind w:left="145"/>
            </w:pP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018FC245" w14:textId="77777777" w:rsidR="00B1629A" w:rsidRPr="00FB3BCE" w:rsidRDefault="00B1629A" w:rsidP="00B30D64">
            <w:pPr>
              <w:pStyle w:val="ekvtabelle"/>
              <w:ind w:left="145"/>
            </w:pPr>
          </w:p>
        </w:tc>
      </w:tr>
      <w:tr w:rsidR="00B1629A" w:rsidRPr="00FB3BCE" w14:paraId="0FC17631" w14:textId="77777777" w:rsidTr="00B30D64">
        <w:trPr>
          <w:trHeight w:val="567"/>
        </w:trPr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778020E4" w14:textId="705749AA" w:rsidR="00B1629A" w:rsidRPr="00FB3BCE" w:rsidRDefault="00B1629A" w:rsidP="00B30D64">
            <w:pPr>
              <w:pStyle w:val="ekvtabelle"/>
              <w:ind w:left="142"/>
            </w:pPr>
          </w:p>
        </w:tc>
        <w:tc>
          <w:tcPr>
            <w:tcW w:w="1417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097AC633" w14:textId="77777777" w:rsidR="00B1629A" w:rsidRPr="00FB3BCE" w:rsidRDefault="00B1629A" w:rsidP="00B30D64">
            <w:pPr>
              <w:pStyle w:val="ekvtabelle"/>
              <w:ind w:left="145"/>
            </w:pPr>
            <w:r>
              <w:t>S.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461244F4" w14:textId="33A5D000" w:rsidR="00B1629A" w:rsidRPr="00FB3BCE" w:rsidRDefault="00B1629A" w:rsidP="00B30D64">
            <w:pPr>
              <w:pStyle w:val="ekvtabelle"/>
              <w:ind w:left="145"/>
            </w:pPr>
            <w:r>
              <w:rPr>
                <w:bCs/>
              </w:rPr>
              <w:t xml:space="preserve">die </w:t>
            </w:r>
            <w:r>
              <w:rPr>
                <w:b/>
                <w:bCs/>
              </w:rPr>
              <w:t>Ku</w:t>
            </w:r>
            <w:r>
              <w:t>rve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45EC27D8" w14:textId="77777777" w:rsidR="00B1629A" w:rsidRPr="00FB3BCE" w:rsidRDefault="00B1629A" w:rsidP="00B30D64">
            <w:pPr>
              <w:pStyle w:val="ekvtabelle"/>
              <w:ind w:left="145"/>
            </w:pPr>
          </w:p>
        </w:tc>
      </w:tr>
      <w:tr w:rsidR="00B1629A" w:rsidRPr="00FB3BCE" w14:paraId="4BAEC590" w14:textId="77777777" w:rsidTr="00B30D64">
        <w:trPr>
          <w:trHeight w:val="567"/>
        </w:trPr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0BDFFEC9" w14:textId="5FB20374" w:rsidR="00B1629A" w:rsidRPr="00FB3BCE" w:rsidRDefault="00B1629A" w:rsidP="00B30D64">
            <w:pPr>
              <w:pStyle w:val="ekvtabelle"/>
              <w:ind w:left="142"/>
            </w:pPr>
          </w:p>
        </w:tc>
        <w:tc>
          <w:tcPr>
            <w:tcW w:w="1417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2B3E155A" w14:textId="77777777" w:rsidR="00B1629A" w:rsidRPr="00FB3BCE" w:rsidRDefault="00B1629A" w:rsidP="00B30D64">
            <w:pPr>
              <w:pStyle w:val="ekvtabelle"/>
              <w:ind w:left="145"/>
            </w:pPr>
            <w:r>
              <w:t>S.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07C5D73E" w14:textId="77777777" w:rsidR="00B1629A" w:rsidRPr="00FB3BCE" w:rsidRDefault="00B1629A" w:rsidP="00B30D64">
            <w:pPr>
              <w:pStyle w:val="ekvtabelle"/>
              <w:ind w:left="145"/>
            </w:pP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4BDF2C2E" w14:textId="00EE1F88" w:rsidR="00B1629A" w:rsidRPr="00FB3BCE" w:rsidRDefault="00B1629A" w:rsidP="00B30D64">
            <w:pPr>
              <w:pStyle w:val="ekvtabelle"/>
              <w:ind w:left="145"/>
            </w:pPr>
            <w:r>
              <w:rPr>
                <w:b/>
              </w:rPr>
              <w:t>ko</w:t>
            </w:r>
            <w:r>
              <w:t>misch</w:t>
            </w:r>
          </w:p>
        </w:tc>
      </w:tr>
    </w:tbl>
    <w:p w14:paraId="0D9AD0A8" w14:textId="77777777" w:rsidR="00B1629A" w:rsidRDefault="00B1629A" w:rsidP="00B1629A">
      <w:pPr>
        <w:rPr>
          <w:rStyle w:val="ekvarbeitsanweisungdeutsch"/>
        </w:rPr>
      </w:pPr>
    </w:p>
    <w:sectPr w:rsidR="00B1629A" w:rsidSect="00903706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6F05" w14:textId="77777777" w:rsidR="00687018" w:rsidRDefault="00687018" w:rsidP="003C599D">
      <w:pPr>
        <w:spacing w:line="240" w:lineRule="auto"/>
      </w:pPr>
      <w:r>
        <w:separator/>
      </w:r>
    </w:p>
  </w:endnote>
  <w:endnote w:type="continuationSeparator" w:id="0">
    <w:p w14:paraId="689CFB26" w14:textId="77777777" w:rsidR="00687018" w:rsidRDefault="0068701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3A2A3A9E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A00698">
            <w:rPr>
              <w:rFonts w:cs="Arial"/>
              <w:noProof w:val="0"/>
              <w:szCs w:val="10"/>
            </w:rPr>
            <w:t>Katja Rau, Berglen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048E" w14:textId="77777777" w:rsidR="00687018" w:rsidRDefault="00687018" w:rsidP="003C599D">
      <w:pPr>
        <w:spacing w:line="240" w:lineRule="auto"/>
      </w:pPr>
      <w:r>
        <w:separator/>
      </w:r>
    </w:p>
  </w:footnote>
  <w:footnote w:type="continuationSeparator" w:id="0">
    <w:p w14:paraId="4D948550" w14:textId="77777777" w:rsidR="00687018" w:rsidRDefault="00687018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58FB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2F10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C6907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018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332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0698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29A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2452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4792C"/>
    <w:rsid w:val="00F52C9C"/>
    <w:rsid w:val="00F53628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8</cp:revision>
  <cp:lastPrinted>2022-08-03T06:40:00Z</cp:lastPrinted>
  <dcterms:created xsi:type="dcterms:W3CDTF">2022-06-14T10:07:00Z</dcterms:created>
  <dcterms:modified xsi:type="dcterms:W3CDTF">2022-08-17T06:48:00Z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