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5989FF4C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3F4A9805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F0846">
              <w:t>6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64DA880A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B5AA712" w14:textId="77777777" w:rsidR="008013D1" w:rsidRDefault="008013D1" w:rsidP="008013D1">
      <w:pPr>
        <w:pStyle w:val="ekvue1arial"/>
      </w:pPr>
      <w:bookmarkStart w:id="0" w:name="bmStart"/>
      <w:bookmarkEnd w:id="0"/>
      <w:r>
        <w:t xml:space="preserve">Wörter nach dem 3. Buchstaben </w:t>
      </w:r>
    </w:p>
    <w:p w14:paraId="6FC83846" w14:textId="77777777" w:rsidR="008013D1" w:rsidRDefault="008013D1" w:rsidP="008013D1">
      <w:pPr>
        <w:pStyle w:val="ekvue1arial"/>
      </w:pPr>
      <w:r>
        <w:t>ordnen und nachschlagen</w:t>
      </w:r>
    </w:p>
    <w:p w14:paraId="4C969BDF" w14:textId="77777777" w:rsidR="008013D1" w:rsidRDefault="008013D1" w:rsidP="008013D1"/>
    <w:p w14:paraId="48E69ABE" w14:textId="77777777" w:rsidR="008013D1" w:rsidRPr="00273DB0" w:rsidRDefault="008013D1" w:rsidP="008013D1">
      <w:pPr>
        <w:pStyle w:val="ekvnummerierung"/>
        <w:framePr w:wrap="around"/>
        <w:rPr>
          <w:rStyle w:val="ekvarbeitsanweisungdeutsch"/>
        </w:rPr>
      </w:pPr>
      <w:r>
        <w:t>1</w:t>
      </w:r>
    </w:p>
    <w:p w14:paraId="51CB57F8" w14:textId="77777777" w:rsidR="008013D1" w:rsidRPr="00287B24" w:rsidRDefault="008013D1" w:rsidP="008013D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2559BF5" wp14:editId="694CDA99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AA2FC" w14:textId="4438FC40" w:rsidR="008013D1" w:rsidRDefault="008013D1" w:rsidP="008013D1">
      <w:r>
        <w:t>Schreibe die Wörter der Wörtertürme nach dem Alphabet geordnet auf.</w:t>
      </w:r>
    </w:p>
    <w:p w14:paraId="2A4B4184" w14:textId="28CF4F5B" w:rsidR="008013D1" w:rsidRDefault="008013D1" w:rsidP="008013D1">
      <w:r>
        <w:t>Überprüfe mit dem Wörterbuch</w:t>
      </w:r>
      <w:r w:rsidR="00A629F1">
        <w:t>. N</w:t>
      </w:r>
      <w:r>
        <w:t xml:space="preserve">otiere je Turm die </w:t>
      </w:r>
      <w:r w:rsidR="00A629F1" w:rsidRPr="00A629F1">
        <w:t>Seitenzahl</w:t>
      </w:r>
      <w:r>
        <w:t>, auf der das Startwort steht.</w:t>
      </w:r>
    </w:p>
    <w:p w14:paraId="241D1FA0" w14:textId="49FFBF85" w:rsidR="008013D1" w:rsidRPr="00835286" w:rsidRDefault="00AF0E38" w:rsidP="008013D1">
      <w:pPr>
        <w:rPr>
          <w:rStyle w:val="ekvarbeitsanweisungdeutsch"/>
          <w:color w:val="FF0000"/>
        </w:rPr>
      </w:pPr>
      <w:r w:rsidRPr="00B1629A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D8D517" wp14:editId="3BB8C6B9">
                <wp:simplePos x="0" y="0"/>
                <wp:positionH relativeFrom="column">
                  <wp:posOffset>791528</wp:posOffset>
                </wp:positionH>
                <wp:positionV relativeFrom="paragraph">
                  <wp:posOffset>200025</wp:posOffset>
                </wp:positionV>
                <wp:extent cx="935355" cy="477838"/>
                <wp:effectExtent l="0" t="0" r="36195" b="36830"/>
                <wp:wrapNone/>
                <wp:docPr id="34" name="Gerader Verbinde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5355" cy="4778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AF2F7" id="Gerader Verbinder 34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35pt,15.75pt" to="136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" strokecolor="black [3213]" strokeweight=".5pt">
                <v:stroke joinstyle="miter"/>
              </v:line>
            </w:pict>
          </mc:Fallback>
        </mc:AlternateContent>
      </w:r>
    </w:p>
    <w:p w14:paraId="0C5304B9" w14:textId="2E13D5D9" w:rsidR="008013D1" w:rsidRDefault="00136EE8" w:rsidP="006E572D">
      <w:pPr>
        <w:pStyle w:val="ekvbild"/>
        <w:ind w:left="993"/>
      </w:pPr>
      <w:r w:rsidRPr="008013D1">
        <w:rPr>
          <w:b/>
          <w:bCs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F578A0" wp14:editId="7D29D474">
                <wp:simplePos x="0" y="0"/>
                <wp:positionH relativeFrom="column">
                  <wp:posOffset>3222697</wp:posOffset>
                </wp:positionH>
                <wp:positionV relativeFrom="paragraph">
                  <wp:posOffset>143510</wp:posOffset>
                </wp:positionV>
                <wp:extent cx="575945" cy="269875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EF4EBF" w14:textId="0C5BF1AB" w:rsidR="008013D1" w:rsidRPr="008013D1" w:rsidRDefault="006E572D" w:rsidP="008013D1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jetzt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578A0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53.75pt;margin-top:11.3pt;width:45.3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" filled="f" stroked="f" strokeweight=".5pt">
                <v:textbox>
                  <w:txbxContent>
                    <w:p w14:paraId="34EF4EBF" w14:textId="0C5BF1AB" w:rsidR="008013D1" w:rsidRPr="008013D1" w:rsidRDefault="006E572D" w:rsidP="008013D1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jetzt</w:t>
                      </w:r>
                    </w:p>
                  </w:txbxContent>
                </v:textbox>
              </v:shape>
            </w:pict>
          </mc:Fallback>
        </mc:AlternateContent>
      </w:r>
      <w:r w:rsidRPr="008013D1">
        <w:rPr>
          <w:b/>
          <w:bCs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E3ECA" wp14:editId="5C080048">
                <wp:simplePos x="0" y="0"/>
                <wp:positionH relativeFrom="column">
                  <wp:posOffset>1778635</wp:posOffset>
                </wp:positionH>
                <wp:positionV relativeFrom="paragraph">
                  <wp:posOffset>138430</wp:posOffset>
                </wp:positionV>
                <wp:extent cx="1220470" cy="269875"/>
                <wp:effectExtent l="0" t="0" r="0" b="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047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EE7789" w14:textId="2DAA4ECD" w:rsidR="008013D1" w:rsidRPr="008013D1" w:rsidRDefault="008013D1" w:rsidP="008013D1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8013D1">
                              <w:rPr>
                                <w:sz w:val="23"/>
                                <w:szCs w:val="23"/>
                              </w:rPr>
                              <w:t>wahrscheinlich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E3ECA" id="Textfeld 2" o:spid="_x0000_s1027" type="#_x0000_t202" style="position:absolute;left:0;text-align:left;margin-left:140.05pt;margin-top:10.9pt;width:96.1pt;height:2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" filled="f" stroked="f" strokeweight=".5pt">
                <v:textbox>
                  <w:txbxContent>
                    <w:p w14:paraId="63EE7789" w14:textId="2DAA4ECD" w:rsidR="008013D1" w:rsidRPr="008013D1" w:rsidRDefault="008013D1" w:rsidP="008013D1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 w:rsidRPr="008013D1">
                        <w:rPr>
                          <w:sz w:val="23"/>
                          <w:szCs w:val="23"/>
                        </w:rPr>
                        <w:t>wahrscheinlich</w:t>
                      </w:r>
                    </w:p>
                  </w:txbxContent>
                </v:textbox>
              </v:shape>
            </w:pict>
          </mc:Fallback>
        </mc:AlternateContent>
      </w:r>
      <w:r w:rsidRPr="008013D1">
        <w:rPr>
          <w:b/>
          <w:bCs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674068" wp14:editId="5EB6F85A">
                <wp:simplePos x="0" y="0"/>
                <wp:positionH relativeFrom="column">
                  <wp:posOffset>4384040</wp:posOffset>
                </wp:positionH>
                <wp:positionV relativeFrom="paragraph">
                  <wp:posOffset>138430</wp:posOffset>
                </wp:positionV>
                <wp:extent cx="765810" cy="269875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35334A" w14:textId="5B9EF3C0" w:rsidR="008013D1" w:rsidRPr="008013D1" w:rsidRDefault="006E572D" w:rsidP="008013D1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Drucker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74068" id="Textfeld 9" o:spid="_x0000_s1028" type="#_x0000_t202" style="position:absolute;left:0;text-align:left;margin-left:345.2pt;margin-top:10.9pt;width:60.3pt;height:2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" filled="f" stroked="f" strokeweight=".5pt">
                <v:textbox>
                  <w:txbxContent>
                    <w:p w14:paraId="3335334A" w14:textId="5B9EF3C0" w:rsidR="008013D1" w:rsidRPr="008013D1" w:rsidRDefault="006E572D" w:rsidP="008013D1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Drucker</w:t>
                      </w:r>
                    </w:p>
                  </w:txbxContent>
                </v:textbox>
              </v:shape>
            </w:pict>
          </mc:Fallback>
        </mc:AlternateContent>
      </w:r>
      <w:r w:rsidRPr="008013D1">
        <w:rPr>
          <w:b/>
          <w:bCs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E20208" wp14:editId="2F73A269">
                <wp:simplePos x="0" y="0"/>
                <wp:positionH relativeFrom="column">
                  <wp:posOffset>795655</wp:posOffset>
                </wp:positionH>
                <wp:positionV relativeFrom="paragraph">
                  <wp:posOffset>138993</wp:posOffset>
                </wp:positionV>
                <wp:extent cx="850900" cy="269875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BC9293" w14:textId="34EA172C" w:rsidR="008013D1" w:rsidRPr="008013D1" w:rsidRDefault="006E572D" w:rsidP="008013D1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Spanien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20208" id="Textfeld 4" o:spid="_x0000_s1029" type="#_x0000_t202" style="position:absolute;left:0;text-align:left;margin-left:62.65pt;margin-top:10.95pt;width:67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" filled="f" stroked="f" strokeweight=".5pt">
                <v:textbox>
                  <w:txbxContent>
                    <w:p w14:paraId="14BC9293" w14:textId="34EA172C" w:rsidR="008013D1" w:rsidRPr="008013D1" w:rsidRDefault="006E572D" w:rsidP="008013D1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Spanien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AA1EA1" wp14:editId="7E742B36">
                <wp:simplePos x="0" y="0"/>
                <wp:positionH relativeFrom="column">
                  <wp:posOffset>4415790</wp:posOffset>
                </wp:positionH>
                <wp:positionV relativeFrom="paragraph">
                  <wp:posOffset>568960</wp:posOffset>
                </wp:positionV>
                <wp:extent cx="686435" cy="269875"/>
                <wp:effectExtent l="0" t="0" r="0" b="0"/>
                <wp:wrapNone/>
                <wp:docPr id="45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640AA1" w14:textId="2F638690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Dreck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A1EA1" id="Textfeld 45" o:spid="_x0000_s1030" type="#_x0000_t202" style="position:absolute;left:0;text-align:left;margin-left:347.7pt;margin-top:44.8pt;width:54.05pt;height:2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" filled="f" stroked="f" strokeweight=".5pt">
                <v:textbox>
                  <w:txbxContent>
                    <w:p w14:paraId="34640AA1" w14:textId="2F638690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Dreck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32B5A5" wp14:editId="49AAA356">
                <wp:simplePos x="0" y="0"/>
                <wp:positionH relativeFrom="column">
                  <wp:posOffset>3246120</wp:posOffset>
                </wp:positionH>
                <wp:positionV relativeFrom="paragraph">
                  <wp:posOffset>576580</wp:posOffset>
                </wp:positionV>
                <wp:extent cx="575945" cy="269875"/>
                <wp:effectExtent l="0" t="0" r="0" b="0"/>
                <wp:wrapNone/>
                <wp:docPr id="44" name="Textfeld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76FEAA" w14:textId="5EAC9B3B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Jeep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2B5A5" id="Textfeld 44" o:spid="_x0000_s1031" type="#_x0000_t202" style="position:absolute;left:0;text-align:left;margin-left:255.6pt;margin-top:45.4pt;width:45.35pt;height: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" filled="f" stroked="f" strokeweight=".5pt">
                <v:textbox>
                  <w:txbxContent>
                    <w:p w14:paraId="2D76FEAA" w14:textId="5EAC9B3B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Jeep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E0B8D8" wp14:editId="324909A9">
                <wp:simplePos x="0" y="0"/>
                <wp:positionH relativeFrom="column">
                  <wp:posOffset>1778635</wp:posOffset>
                </wp:positionH>
                <wp:positionV relativeFrom="paragraph">
                  <wp:posOffset>568960</wp:posOffset>
                </wp:positionV>
                <wp:extent cx="744855" cy="269875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4855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6D6115" w14:textId="5D7BE843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waren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0B8D8" id="Textfeld 42" o:spid="_x0000_s1032" type="#_x0000_t202" style="position:absolute;left:0;text-align:left;margin-left:140.05pt;margin-top:44.8pt;width:58.65pt;height:2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" filled="f" stroked="f" strokeweight=".5pt">
                <v:textbox>
                  <w:txbxContent>
                    <w:p w14:paraId="076D6115" w14:textId="5D7BE843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waren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5FE783" wp14:editId="3704760E">
                <wp:simplePos x="0" y="0"/>
                <wp:positionH relativeFrom="column">
                  <wp:posOffset>749935</wp:posOffset>
                </wp:positionH>
                <wp:positionV relativeFrom="paragraph">
                  <wp:posOffset>571500</wp:posOffset>
                </wp:positionV>
                <wp:extent cx="850900" cy="269875"/>
                <wp:effectExtent l="0" t="0" r="0" b="0"/>
                <wp:wrapNone/>
                <wp:docPr id="43" name="Textfeld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320E2A" w14:textId="544C05CD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spielen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FE783" id="Textfeld 43" o:spid="_x0000_s1033" type="#_x0000_t202" style="position:absolute;left:0;text-align:left;margin-left:59.05pt;margin-top:45pt;width:67pt;height:2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" filled="f" stroked="f" strokeweight=".5pt">
                <v:textbox>
                  <w:txbxContent>
                    <w:p w14:paraId="0A320E2A" w14:textId="544C05CD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spielen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ED5D9F" wp14:editId="49B4092D">
                <wp:simplePos x="0" y="0"/>
                <wp:positionH relativeFrom="column">
                  <wp:posOffset>4344670</wp:posOffset>
                </wp:positionH>
                <wp:positionV relativeFrom="paragraph">
                  <wp:posOffset>1322070</wp:posOffset>
                </wp:positionV>
                <wp:extent cx="932180" cy="269875"/>
                <wp:effectExtent l="0" t="0" r="0" b="0"/>
                <wp:wrapNone/>
                <wp:docPr id="53" name="Textfel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50B528" w14:textId="00134C09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drohen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D5D9F" id="Textfeld 53" o:spid="_x0000_s1034" type="#_x0000_t202" style="position:absolute;left:0;text-align:left;margin-left:342.1pt;margin-top:104.1pt;width:73.4pt;height:2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" filled="f" stroked="f" strokeweight=".5pt">
                <v:textbox>
                  <w:txbxContent>
                    <w:p w14:paraId="2650B528" w14:textId="00134C09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drohen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F76CFC" wp14:editId="5D0CA8C9">
                <wp:simplePos x="0" y="0"/>
                <wp:positionH relativeFrom="column">
                  <wp:posOffset>1826260</wp:posOffset>
                </wp:positionH>
                <wp:positionV relativeFrom="paragraph">
                  <wp:posOffset>1322070</wp:posOffset>
                </wp:positionV>
                <wp:extent cx="792480" cy="269875"/>
                <wp:effectExtent l="0" t="0" r="0" b="0"/>
                <wp:wrapNone/>
                <wp:docPr id="50" name="Textfel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6088D6" w14:textId="4436FB07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wackeln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76CFC" id="Textfeld 50" o:spid="_x0000_s1035" type="#_x0000_t202" style="position:absolute;left:0;text-align:left;margin-left:143.8pt;margin-top:104.1pt;width:62.4pt;height:2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" filled="f" stroked="f" strokeweight=".5pt">
                <v:textbox>
                  <w:txbxContent>
                    <w:p w14:paraId="696088D6" w14:textId="4436FB07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wackeln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E324A8" wp14:editId="103504FA">
                <wp:simplePos x="0" y="0"/>
                <wp:positionH relativeFrom="column">
                  <wp:posOffset>795655</wp:posOffset>
                </wp:positionH>
                <wp:positionV relativeFrom="paragraph">
                  <wp:posOffset>1332230</wp:posOffset>
                </wp:positionV>
                <wp:extent cx="755650" cy="269875"/>
                <wp:effectExtent l="0" t="0" r="0" b="0"/>
                <wp:wrapNone/>
                <wp:docPr id="51" name="Textfel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5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6E946B" w14:textId="2CB843A7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Spende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324A8" id="Textfeld 51" o:spid="_x0000_s1036" type="#_x0000_t202" style="position:absolute;left:0;text-align:left;margin-left:62.65pt;margin-top:104.9pt;width:59.5pt;height:2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" filled="f" stroked="f" strokeweight=".5pt">
                <v:textbox>
                  <w:txbxContent>
                    <w:p w14:paraId="236E946B" w14:textId="2CB843A7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Spende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E48223" wp14:editId="440F0B65">
                <wp:simplePos x="0" y="0"/>
                <wp:positionH relativeFrom="column">
                  <wp:posOffset>3163570</wp:posOffset>
                </wp:positionH>
                <wp:positionV relativeFrom="paragraph">
                  <wp:posOffset>1332230</wp:posOffset>
                </wp:positionV>
                <wp:extent cx="861060" cy="269875"/>
                <wp:effectExtent l="0" t="0" r="0" b="0"/>
                <wp:wrapNone/>
                <wp:docPr id="52" name="Textfel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06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68DDEB" w14:textId="24072A7D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jemand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48223" id="Textfeld 52" o:spid="_x0000_s1037" type="#_x0000_t202" style="position:absolute;left:0;text-align:left;margin-left:249.1pt;margin-top:104.9pt;width:67.8pt;height:21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" filled="f" stroked="f" strokeweight=".5pt">
                <v:textbox>
                  <w:txbxContent>
                    <w:p w14:paraId="1A68DDEB" w14:textId="24072A7D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jemand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A52E5D" wp14:editId="032F2E47">
                <wp:simplePos x="0" y="0"/>
                <wp:positionH relativeFrom="column">
                  <wp:posOffset>4384040</wp:posOffset>
                </wp:positionH>
                <wp:positionV relativeFrom="paragraph">
                  <wp:posOffset>956945</wp:posOffset>
                </wp:positionV>
                <wp:extent cx="892810" cy="269875"/>
                <wp:effectExtent l="0" t="0" r="0" b="0"/>
                <wp:wrapNone/>
                <wp:docPr id="49" name="Textfel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B17424" w14:textId="3FA1F8F4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dringend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52E5D" id="Textfeld 49" o:spid="_x0000_s1038" type="#_x0000_t202" style="position:absolute;left:0;text-align:left;margin-left:345.2pt;margin-top:75.35pt;width:70.3pt;height:2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" filled="f" stroked="f" strokeweight=".5pt">
                <v:textbox>
                  <w:txbxContent>
                    <w:p w14:paraId="58B17424" w14:textId="3FA1F8F4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dringend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BC336B" wp14:editId="0810AFA6">
                <wp:simplePos x="0" y="0"/>
                <wp:positionH relativeFrom="column">
                  <wp:posOffset>3115945</wp:posOffset>
                </wp:positionH>
                <wp:positionV relativeFrom="paragraph">
                  <wp:posOffset>967740</wp:posOffset>
                </wp:positionV>
                <wp:extent cx="824230" cy="269875"/>
                <wp:effectExtent l="0" t="0" r="0" b="0"/>
                <wp:wrapNone/>
                <wp:docPr id="48" name="Textfel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ADDA3A" w14:textId="6C1DFD43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jede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36B" id="Textfeld 48" o:spid="_x0000_s1039" type="#_x0000_t202" style="position:absolute;left:0;text-align:left;margin-left:245.35pt;margin-top:76.2pt;width:64.9pt;height:2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" filled="f" stroked="f" strokeweight=".5pt">
                <v:textbox>
                  <w:txbxContent>
                    <w:p w14:paraId="5AADDA3A" w14:textId="6C1DFD43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jede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7C857B" wp14:editId="0D8A2741">
                <wp:simplePos x="0" y="0"/>
                <wp:positionH relativeFrom="column">
                  <wp:posOffset>1826260</wp:posOffset>
                </wp:positionH>
                <wp:positionV relativeFrom="paragraph">
                  <wp:posOffset>956945</wp:posOffset>
                </wp:positionV>
                <wp:extent cx="623570" cy="269875"/>
                <wp:effectExtent l="0" t="0" r="0" b="0"/>
                <wp:wrapNone/>
                <wp:docPr id="46" name="Textfel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52AEC4" w14:textId="4FEC7E3B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Wand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C857B" id="Textfeld 46" o:spid="_x0000_s1040" type="#_x0000_t202" style="position:absolute;left:0;text-align:left;margin-left:143.8pt;margin-top:75.35pt;width:49.1pt;height:2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" filled="f" stroked="f" strokeweight=".5pt">
                <v:textbox>
                  <w:txbxContent>
                    <w:p w14:paraId="7952AEC4" w14:textId="4FEC7E3B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Wand</w:t>
                      </w:r>
                    </w:p>
                  </w:txbxContent>
                </v:textbox>
              </v:shape>
            </w:pict>
          </mc:Fallback>
        </mc:AlternateContent>
      </w:r>
      <w:r w:rsidR="006E572D" w:rsidRPr="006E572D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05E318" wp14:editId="7E015A99">
                <wp:simplePos x="0" y="0"/>
                <wp:positionH relativeFrom="column">
                  <wp:posOffset>797560</wp:posOffset>
                </wp:positionH>
                <wp:positionV relativeFrom="paragraph">
                  <wp:posOffset>962660</wp:posOffset>
                </wp:positionV>
                <wp:extent cx="850900" cy="269875"/>
                <wp:effectExtent l="0" t="0" r="0" b="0"/>
                <wp:wrapNone/>
                <wp:docPr id="47" name="Textfeld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0900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524740" w14:textId="7AA0772C" w:rsidR="006E572D" w:rsidRPr="008013D1" w:rsidRDefault="006E572D" w:rsidP="006E572D">
                            <w:pPr>
                              <w:pStyle w:val="ekvaufgabenwortkarte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sportlich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5E318" id="Textfeld 47" o:spid="_x0000_s1041" type="#_x0000_t202" style="position:absolute;left:0;text-align:left;margin-left:62.8pt;margin-top:75.8pt;width:67pt;height:2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" filled="f" stroked="f" strokeweight=".5pt">
                <v:textbox>
                  <w:txbxContent>
                    <w:p w14:paraId="5F524740" w14:textId="7AA0772C" w:rsidR="006E572D" w:rsidRPr="008013D1" w:rsidRDefault="006E572D" w:rsidP="006E572D">
                      <w:pPr>
                        <w:pStyle w:val="ekvaufgabenwortkarte"/>
                        <w:jc w:val="center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sz w:val="23"/>
                          <w:szCs w:val="23"/>
                        </w:rPr>
                        <w:t>sportlich</w:t>
                      </w:r>
                    </w:p>
                  </w:txbxContent>
                </v:textbox>
              </v:shape>
            </w:pict>
          </mc:Fallback>
        </mc:AlternateContent>
      </w:r>
      <w:r w:rsidR="008013D1">
        <w:drawing>
          <wp:inline distT="0" distB="0" distL="0" distR="0" wp14:anchorId="06F10940" wp14:editId="1E854950">
            <wp:extent cx="4977517" cy="1775915"/>
            <wp:effectExtent l="0" t="0" r="0" b="0"/>
            <wp:docPr id="1" name="Grafik 1" descr="S537216513_Worttur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9045" cy="179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DC855" w14:textId="401D1A09" w:rsidR="008013D1" w:rsidRDefault="008013D1" w:rsidP="008013D1"/>
    <w:p w14:paraId="5D0FEAD8" w14:textId="5C3B4EAB" w:rsidR="008013D1" w:rsidRPr="00DA1102" w:rsidRDefault="008013D1" w:rsidP="008013D1">
      <w:pPr>
        <w:pStyle w:val="ekvschreiblinie"/>
        <w:tabs>
          <w:tab w:val="clear" w:pos="340"/>
          <w:tab w:val="clear" w:pos="595"/>
          <w:tab w:val="clear" w:pos="851"/>
          <w:tab w:val="left" w:pos="993"/>
        </w:tabs>
        <w:rPr>
          <w:b/>
          <w:bCs/>
          <w:u w:val="single"/>
        </w:rPr>
      </w:pPr>
      <w:r w:rsidRPr="00DA1102">
        <w:rPr>
          <w:b/>
          <w:bCs/>
        </w:rPr>
        <w:t>Sp/sp:</w:t>
      </w:r>
      <w:r w:rsidRPr="00004307">
        <w:t xml:space="preserve"> </w:t>
      </w:r>
      <w:r w:rsidRPr="00004307">
        <w:tab/>
      </w:r>
      <w:r w:rsidRPr="008013D1">
        <w:rPr>
          <w:rStyle w:val="ekvlsungunterstrichen"/>
        </w:rPr>
        <w:t xml:space="preserve"> </w:t>
      </w:r>
      <w:r w:rsidRPr="00004307">
        <w:rPr>
          <w:u w:val="single"/>
        </w:rPr>
        <w:t>S</w:t>
      </w:r>
      <w:r w:rsidRPr="00004307">
        <w:rPr>
          <w:rStyle w:val="ekvlsungunterstrichen"/>
        </w:rPr>
        <w:t>. 249</w:t>
      </w:r>
      <w:r>
        <w:rPr>
          <w:rStyle w:val="ekvlsungunterstrichen"/>
        </w:rPr>
        <w:t xml:space="preserve"> </w:t>
      </w:r>
      <w:r w:rsidRPr="00004307">
        <w:rPr>
          <w:u w:val="single"/>
        </w:rPr>
        <w:t>–</w:t>
      </w:r>
      <w:r w:rsidRPr="00004307">
        <w:rPr>
          <w:rStyle w:val="ekvlsungunterstrichen"/>
        </w:rPr>
        <w:t xml:space="preserve"> </w:t>
      </w:r>
      <w:r>
        <w:rPr>
          <w:rStyle w:val="ekvlsungunterstrichen"/>
        </w:rPr>
        <w:t>Spanien,</w:t>
      </w:r>
      <w:r>
        <w:rPr>
          <w:rStyle w:val="ekvhandschriftunterstrichen"/>
        </w:rPr>
        <w:tab/>
      </w:r>
    </w:p>
    <w:p w14:paraId="46B144F3" w14:textId="26891560" w:rsidR="008013D1" w:rsidRDefault="008013D1" w:rsidP="008013D1">
      <w:pPr>
        <w:pStyle w:val="ekvschreiblinie"/>
        <w:tabs>
          <w:tab w:val="clear" w:pos="851"/>
          <w:tab w:val="left" w:pos="993"/>
          <w:tab w:val="left" w:pos="1560"/>
          <w:tab w:val="left" w:pos="1701"/>
        </w:tabs>
        <w:rPr>
          <w:u w:val="single"/>
        </w:rPr>
      </w:pPr>
      <w:r w:rsidRPr="00004307">
        <w:rPr>
          <w:b/>
          <w:bCs/>
        </w:rPr>
        <w:t>Wa/wa</w:t>
      </w:r>
      <w:r w:rsidRPr="00DA1102">
        <w:rPr>
          <w:b/>
          <w:bCs/>
        </w:rPr>
        <w:t>:</w:t>
      </w:r>
      <w:r w:rsidRPr="008013D1">
        <w:t xml:space="preserve"> </w:t>
      </w:r>
      <w:r>
        <w:tab/>
      </w:r>
      <w:r w:rsidRPr="008013D1">
        <w:rPr>
          <w:rStyle w:val="ekvlsungunterstrichen"/>
        </w:rPr>
        <w:t xml:space="preserve"> </w:t>
      </w:r>
      <w:r w:rsidRPr="00004307">
        <w:rPr>
          <w:u w:val="single"/>
        </w:rPr>
        <w:t>S</w:t>
      </w:r>
      <w:r w:rsidRPr="00004307">
        <w:rPr>
          <w:rStyle w:val="ekvlsungunterstrichen"/>
        </w:rPr>
        <w:t xml:space="preserve">. </w:t>
      </w:r>
      <w:r>
        <w:rPr>
          <w:rStyle w:val="ekvlsungunterstrichen"/>
        </w:rPr>
        <w:t xml:space="preserve">       </w:t>
      </w:r>
      <w:r w:rsidRPr="00004307">
        <w:rPr>
          <w:u w:val="single"/>
        </w:rPr>
        <w:t>–</w:t>
      </w:r>
      <w:r>
        <w:rPr>
          <w:rStyle w:val="ekvhandschriftunterstrichen"/>
        </w:rPr>
        <w:tab/>
      </w:r>
    </w:p>
    <w:p w14:paraId="19AEE802" w14:textId="51F174A1" w:rsidR="008013D1" w:rsidRPr="00004307" w:rsidRDefault="008013D1" w:rsidP="008013D1">
      <w:pPr>
        <w:pStyle w:val="ekvschreiblinie"/>
        <w:tabs>
          <w:tab w:val="clear" w:pos="340"/>
          <w:tab w:val="clear" w:pos="851"/>
          <w:tab w:val="left" w:pos="993"/>
          <w:tab w:val="left" w:pos="1701"/>
        </w:tabs>
        <w:rPr>
          <w:bCs/>
          <w:u w:val="single"/>
        </w:rPr>
      </w:pPr>
      <w:r w:rsidRPr="00DA1102">
        <w:rPr>
          <w:b/>
          <w:bCs/>
        </w:rPr>
        <w:t>Je/je:</w:t>
      </w:r>
      <w:r w:rsidRPr="00DA1102">
        <w:rPr>
          <w:b/>
          <w:bCs/>
        </w:rPr>
        <w:tab/>
      </w:r>
      <w:r w:rsidRPr="00004307">
        <w:tab/>
      </w:r>
      <w:r w:rsidRPr="008013D1">
        <w:rPr>
          <w:rStyle w:val="ekvlsungunterstrichen"/>
        </w:rPr>
        <w:t xml:space="preserve"> </w:t>
      </w:r>
      <w:r w:rsidRPr="00004307">
        <w:rPr>
          <w:u w:val="single"/>
        </w:rPr>
        <w:t>S</w:t>
      </w:r>
      <w:r w:rsidRPr="00004307">
        <w:rPr>
          <w:rStyle w:val="ekvlsungunterstrichen"/>
        </w:rPr>
        <w:t xml:space="preserve">. </w:t>
      </w:r>
      <w:r>
        <w:rPr>
          <w:rStyle w:val="ekvlsungunterstrichen"/>
        </w:rPr>
        <w:t xml:space="preserve">       </w:t>
      </w:r>
      <w:r w:rsidRPr="00004307">
        <w:rPr>
          <w:u w:val="single"/>
        </w:rPr>
        <w:t>–</w:t>
      </w:r>
      <w:r>
        <w:rPr>
          <w:rStyle w:val="ekvhandschriftunterstrichen"/>
        </w:rPr>
        <w:tab/>
      </w:r>
    </w:p>
    <w:p w14:paraId="09A582C1" w14:textId="2FCCC619" w:rsidR="008013D1" w:rsidRDefault="008013D1" w:rsidP="006E572D">
      <w:pPr>
        <w:pStyle w:val="ekvbild"/>
        <w:tabs>
          <w:tab w:val="clear" w:pos="340"/>
          <w:tab w:val="clear" w:pos="595"/>
          <w:tab w:val="clear" w:pos="851"/>
          <w:tab w:val="left" w:pos="993"/>
          <w:tab w:val="left" w:pos="9354"/>
        </w:tabs>
        <w:spacing w:line="566" w:lineRule="exact"/>
        <w:rPr>
          <w:rStyle w:val="ekvhandschriftunterstrichen"/>
        </w:rPr>
      </w:pPr>
      <w:r w:rsidRPr="00DA1102">
        <w:rPr>
          <w:b/>
          <w:bCs/>
        </w:rPr>
        <w:t>Dr/dr:</w:t>
      </w:r>
      <w:r w:rsidRPr="008013D1">
        <w:t xml:space="preserve"> </w:t>
      </w:r>
      <w:r>
        <w:tab/>
      </w:r>
      <w:r w:rsidRPr="008013D1">
        <w:rPr>
          <w:rStyle w:val="ekvlsungunterstrichen"/>
        </w:rPr>
        <w:t xml:space="preserve"> </w:t>
      </w:r>
      <w:r w:rsidRPr="00004307">
        <w:rPr>
          <w:u w:val="single"/>
        </w:rPr>
        <w:t>S</w:t>
      </w:r>
      <w:r w:rsidRPr="00004307">
        <w:rPr>
          <w:rStyle w:val="ekvlsungunterstrichen"/>
        </w:rPr>
        <w:t xml:space="preserve">. </w:t>
      </w:r>
      <w:r>
        <w:rPr>
          <w:rStyle w:val="ekvlsungunterstrichen"/>
        </w:rPr>
        <w:t xml:space="preserve">       </w:t>
      </w:r>
      <w:r w:rsidRPr="00004307">
        <w:rPr>
          <w:u w:val="single"/>
        </w:rPr>
        <w:t>–</w:t>
      </w:r>
      <w:r>
        <w:rPr>
          <w:rStyle w:val="ekvhandschriftunterstrichen"/>
        </w:rPr>
        <w:tab/>
      </w:r>
    </w:p>
    <w:p w14:paraId="6A512205" w14:textId="77777777" w:rsidR="006E572D" w:rsidRPr="006E572D" w:rsidRDefault="006E572D" w:rsidP="006E572D"/>
    <w:p w14:paraId="2D95DC70" w14:textId="0B92DA99" w:rsidR="008013D1" w:rsidRDefault="008013D1" w:rsidP="008013D1"/>
    <w:p w14:paraId="6936829C" w14:textId="77777777" w:rsidR="008013D1" w:rsidRPr="00287B24" w:rsidRDefault="008013D1" w:rsidP="008013D1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EC38485" wp14:editId="2DBFD987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D9746" w14:textId="77777777" w:rsidR="008013D1" w:rsidRPr="00D3427F" w:rsidRDefault="008013D1" w:rsidP="008013D1">
      <w:pPr>
        <w:pStyle w:val="ekvnummerierung"/>
        <w:framePr w:wrap="around"/>
      </w:pPr>
      <w:r>
        <w:t>2</w:t>
      </w:r>
    </w:p>
    <w:p w14:paraId="34E15B41" w14:textId="31762AF3" w:rsidR="008013D1" w:rsidRPr="002D3A3F" w:rsidRDefault="008013D1" w:rsidP="008013D1">
      <w:pPr>
        <w:rPr>
          <w:rStyle w:val="ekvarbeitsanweisungdeutsch"/>
        </w:rPr>
      </w:pPr>
      <w:r>
        <w:t>Nummeriere die Wörter nach dem Alphabet.</w:t>
      </w:r>
    </w:p>
    <w:p w14:paraId="4476AC26" w14:textId="5ACBB494" w:rsidR="008013D1" w:rsidRPr="00B7086A" w:rsidRDefault="008013D1" w:rsidP="008013D1">
      <w:pPr>
        <w:rPr>
          <w:rStyle w:val="ekvarbeitsanweisungdeutsch"/>
        </w:rPr>
      </w:pPr>
    </w:p>
    <w:p w14:paraId="17B6F7FD" w14:textId="33330357" w:rsidR="008013D1" w:rsidRDefault="008013D1" w:rsidP="00136EE8">
      <w:pPr>
        <w:pStyle w:val="ekvbild"/>
        <w:numPr>
          <w:ilvl w:val="0"/>
          <w:numId w:val="1"/>
        </w:numPr>
        <w:tabs>
          <w:tab w:val="clear" w:pos="340"/>
          <w:tab w:val="clear" w:pos="595"/>
          <w:tab w:val="clear" w:pos="851"/>
          <w:tab w:val="left" w:pos="1260"/>
          <w:tab w:val="left" w:pos="2268"/>
          <w:tab w:val="left" w:pos="3969"/>
          <w:tab w:val="left" w:pos="5954"/>
          <w:tab w:val="left" w:pos="7797"/>
        </w:tabs>
        <w:ind w:left="426" w:hanging="426"/>
      </w:pP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6B218C50" wp14:editId="726C5FDC">
                <wp:extent cx="287655" cy="323850"/>
                <wp:effectExtent l="0" t="0" r="17145" b="19050"/>
                <wp:docPr id="111" name="Textfeld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3DB781E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218C50" id="Textfeld 111" o:spid="_x0000_s1042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ikAfmUQCAACE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53DB781E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 w:rsidRPr="00881C12">
        <w:t>Alpen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59147770" wp14:editId="0136EC97">
                <wp:extent cx="287655" cy="323850"/>
                <wp:effectExtent l="0" t="0" r="17145" b="19050"/>
                <wp:docPr id="15" name="Textfeld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128BA63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147770" id="Textfeld 15" o:spid="_x0000_s1043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" filled="f" strokecolor="black [3213]" strokeweight=".5pt">
                <v:textbox inset="0,0,0,0">
                  <w:txbxContent>
                    <w:p w14:paraId="5128BA63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 w:rsidRPr="00881C12">
        <w:t>Affe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67E806AA" wp14:editId="4B5484E5">
                <wp:extent cx="287655" cy="323850"/>
                <wp:effectExtent l="0" t="0" r="17145" b="19050"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24EAA8FD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E806AA" id="Textfeld 26" o:spid="_x0000_s1044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DwAf0l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24EAA8FD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 w:rsidRPr="00881C12">
        <w:t>als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0A55D700" wp14:editId="1A25D333">
                <wp:extent cx="287655" cy="323850"/>
                <wp:effectExtent l="0" t="0" r="17145" b="19050"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011D7632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55D700" id="Textfeld 27" o:spid="_x0000_s1045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EW5dZZ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011D7632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 w:rsidRPr="00881C12">
        <w:t>Alarm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2944BC16" wp14:editId="4CF05AC1">
                <wp:extent cx="287655" cy="323850"/>
                <wp:effectExtent l="0" t="0" r="17145" b="19050"/>
                <wp:docPr id="40" name="Textfeld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300D692C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44BC16" id="Textfeld 40" o:spid="_x0000_s1046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EMRhJt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300D692C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 w:rsidRPr="00881C12">
        <w:t>albern</w:t>
      </w:r>
    </w:p>
    <w:p w14:paraId="615451A4" w14:textId="7BEF7874" w:rsidR="008013D1" w:rsidRDefault="008013D1" w:rsidP="00136EE8">
      <w:pPr>
        <w:pStyle w:val="ekvbild"/>
        <w:numPr>
          <w:ilvl w:val="0"/>
          <w:numId w:val="1"/>
        </w:numPr>
        <w:tabs>
          <w:tab w:val="clear" w:pos="340"/>
          <w:tab w:val="clear" w:pos="595"/>
          <w:tab w:val="clear" w:pos="851"/>
          <w:tab w:val="left" w:pos="1260"/>
          <w:tab w:val="left" w:pos="2268"/>
          <w:tab w:val="left" w:pos="3969"/>
          <w:tab w:val="left" w:pos="5954"/>
          <w:tab w:val="left" w:pos="7797"/>
        </w:tabs>
        <w:spacing w:before="180"/>
        <w:ind w:left="426" w:hanging="426"/>
        <w:rPr>
          <w:rStyle w:val="ekvsymbol"/>
          <w:position w:val="0"/>
          <w:sz w:val="23"/>
        </w:rPr>
      </w:pP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7DFB480D" wp14:editId="2CED0296">
                <wp:extent cx="287655" cy="323850"/>
                <wp:effectExtent l="0" t="0" r="17145" b="19050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3C909A41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FB480D" id="Textfeld 10" o:spid="_x0000_s1047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" filled="f" strokecolor="black [3213]" strokeweight=".5pt">
                <v:textbox inset="0,0,0,0">
                  <w:txbxContent>
                    <w:p w14:paraId="3C909A41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Miene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181CA556" wp14:editId="1DFF858C">
                <wp:extent cx="287655" cy="323850"/>
                <wp:effectExtent l="0" t="0" r="17145" b="19050"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B774AE5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1CA556" id="Textfeld 16" o:spid="_x0000_s1048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P+6WAU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4B774AE5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mich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3FF8589E" wp14:editId="356C7F17">
                <wp:extent cx="287655" cy="323850"/>
                <wp:effectExtent l="0" t="0" r="17145" b="19050"/>
                <wp:docPr id="25" name="Textfel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06E530B3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F8589E" id="Textfeld 25" o:spid="_x0000_s1049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" filled="f" strokecolor="black [3213]" strokeweight=".5pt">
                <v:textbox inset="0,0,0,0">
                  <w:txbxContent>
                    <w:p w14:paraId="06E530B3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mein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78142B0D" wp14:editId="38C49BE4">
                <wp:extent cx="287655" cy="323850"/>
                <wp:effectExtent l="0" t="0" r="17145" b="19050"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94DCBC6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142B0D" id="Textfeld 28" o:spid="_x0000_s1050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GfyxOk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594DCBC6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Mikrofon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33A3568E" wp14:editId="1C3C5816">
                <wp:extent cx="287655" cy="323850"/>
                <wp:effectExtent l="0" t="0" r="17145" b="19050"/>
                <wp:docPr id="39" name="Textfel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11E1F4FD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A3568E" id="Textfeld 39" o:spid="_x0000_s1051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" filled="f" strokecolor="black [3213]" strokeweight=".5pt">
                <v:textbox inset="0,0,0,0">
                  <w:txbxContent>
                    <w:p w14:paraId="11E1F4FD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mild</w:t>
      </w:r>
    </w:p>
    <w:p w14:paraId="7ACCEB46" w14:textId="40F3BF51" w:rsidR="008013D1" w:rsidRDefault="008013D1" w:rsidP="00136EE8">
      <w:pPr>
        <w:pStyle w:val="ekvbild"/>
        <w:numPr>
          <w:ilvl w:val="0"/>
          <w:numId w:val="1"/>
        </w:numPr>
        <w:tabs>
          <w:tab w:val="clear" w:pos="340"/>
          <w:tab w:val="clear" w:pos="595"/>
          <w:tab w:val="clear" w:pos="851"/>
          <w:tab w:val="left" w:pos="1260"/>
          <w:tab w:val="left" w:pos="2268"/>
          <w:tab w:val="left" w:pos="3969"/>
          <w:tab w:val="left" w:pos="5954"/>
          <w:tab w:val="left" w:pos="7797"/>
        </w:tabs>
        <w:spacing w:before="180"/>
        <w:ind w:left="426" w:hanging="426"/>
        <w:rPr>
          <w:rStyle w:val="ekvsymbol"/>
          <w:position w:val="0"/>
          <w:sz w:val="23"/>
        </w:rPr>
      </w:pP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6F00AEC3" wp14:editId="7F739A98">
                <wp:extent cx="287655" cy="323850"/>
                <wp:effectExtent l="0" t="0" r="17145" b="19050"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180D453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00AEC3" id="Textfeld 11" o:spid="_x0000_s1052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" filled="f" strokecolor="black [3213]" strokeweight=".5pt">
                <v:textbox inset="0,0,0,0">
                  <w:txbxContent>
                    <w:p w14:paraId="4180D453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gleich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0E122611" wp14:editId="694B04BC">
                <wp:extent cx="287655" cy="323850"/>
                <wp:effectExtent l="0" t="0" r="17145" b="19050"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66F6F583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122611" id="Textfeld 17" o:spid="_x0000_s1053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k7hHrU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66F6F583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Glocke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1DA4E01B" wp14:editId="59362B46">
                <wp:extent cx="287655" cy="323850"/>
                <wp:effectExtent l="0" t="0" r="17145" b="19050"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8F56E43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A4E01B" id="Textfeld 24" o:spid="_x0000_s1054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PLBmb5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48F56E43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glauben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3FB7DBF9" wp14:editId="0B7EAD03">
                <wp:extent cx="287655" cy="323850"/>
                <wp:effectExtent l="0" t="0" r="17145" b="19050"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34F1C6A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B7DBF9" id="Textfeld 29" o:spid="_x0000_s1055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H3XXcU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534F1C6A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ging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2EC3F143" wp14:editId="2E0B62CB">
                <wp:extent cx="287655" cy="323850"/>
                <wp:effectExtent l="0" t="0" r="17145" b="19050"/>
                <wp:docPr id="38" name="Textfeld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3A0737E9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C3F143" id="Textfeld 38" o:spid="_x0000_s1056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" filled="f" strokecolor="black [3213]" strokeweight=".5pt">
                <v:textbox inset="0,0,0,0">
                  <w:txbxContent>
                    <w:p w14:paraId="3A0737E9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glitzern</w:t>
      </w:r>
    </w:p>
    <w:p w14:paraId="226ACF72" w14:textId="00DCE075" w:rsidR="008013D1" w:rsidRDefault="008013D1" w:rsidP="00136EE8">
      <w:pPr>
        <w:pStyle w:val="ekvbild"/>
        <w:numPr>
          <w:ilvl w:val="0"/>
          <w:numId w:val="1"/>
        </w:numPr>
        <w:tabs>
          <w:tab w:val="clear" w:pos="340"/>
          <w:tab w:val="clear" w:pos="595"/>
          <w:tab w:val="clear" w:pos="851"/>
          <w:tab w:val="left" w:pos="1260"/>
          <w:tab w:val="left" w:pos="2268"/>
          <w:tab w:val="left" w:pos="3969"/>
          <w:tab w:val="left" w:pos="5954"/>
          <w:tab w:val="left" w:pos="7797"/>
        </w:tabs>
        <w:spacing w:before="180"/>
        <w:ind w:left="426" w:hanging="426"/>
        <w:rPr>
          <w:rStyle w:val="ekvsymbol"/>
          <w:position w:val="0"/>
          <w:sz w:val="23"/>
        </w:rPr>
      </w:pP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7D2007E3" wp14:editId="11554E7D">
                <wp:extent cx="287655" cy="323850"/>
                <wp:effectExtent l="0" t="0" r="17145" b="19050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2D7FEB8D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2007E3" id="Textfeld 12" o:spid="_x0000_s1057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" filled="f" strokecolor="black [3213]" strokeweight=".5pt">
                <v:textbox inset="0,0,0,0">
                  <w:txbxContent>
                    <w:p w14:paraId="2D7FEB8D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Zirkus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5963F686" wp14:editId="6AF55B94">
                <wp:extent cx="287655" cy="323850"/>
                <wp:effectExtent l="0" t="0" r="17145" b="19050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1AB45702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963F686" id="Textfeld 18" o:spid="_x0000_s1058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v1xRnU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1AB45702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zischen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427D334F" wp14:editId="5826427A">
                <wp:extent cx="287655" cy="323850"/>
                <wp:effectExtent l="0" t="0" r="17145" b="19050"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6CFFF574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7D334F" id="Textfeld 23" o:spid="_x0000_s1059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TGrhZ0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6CFFF574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ziehen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6DE68AB5" wp14:editId="40643FA2">
                <wp:extent cx="287655" cy="323850"/>
                <wp:effectExtent l="0" t="0" r="17145" b="19050"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01B94F7B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E68AB5" id="Textfeld 30" o:spid="_x0000_s1060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B804Lp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01B94F7B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Zimmer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2D588C3E" wp14:editId="3909010A">
                <wp:extent cx="287655" cy="323850"/>
                <wp:effectExtent l="0" t="0" r="17145" b="19050"/>
                <wp:docPr id="37" name="Textfeld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5AE56A04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588C3E" id="Textfeld 37" o:spid="_x0000_s1061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KyLyG1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5AE56A04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Zeuge</w:t>
      </w:r>
    </w:p>
    <w:p w14:paraId="0199EAF8" w14:textId="23E9A169" w:rsidR="008013D1" w:rsidRPr="008013D1" w:rsidRDefault="008013D1" w:rsidP="00136EE8">
      <w:pPr>
        <w:pStyle w:val="ekvbild"/>
        <w:numPr>
          <w:ilvl w:val="0"/>
          <w:numId w:val="1"/>
        </w:numPr>
        <w:tabs>
          <w:tab w:val="clear" w:pos="340"/>
          <w:tab w:val="clear" w:pos="595"/>
          <w:tab w:val="clear" w:pos="851"/>
          <w:tab w:val="left" w:pos="1260"/>
          <w:tab w:val="left" w:pos="2268"/>
          <w:tab w:val="left" w:pos="3969"/>
          <w:tab w:val="left" w:pos="5954"/>
          <w:tab w:val="left" w:pos="7797"/>
        </w:tabs>
        <w:spacing w:before="180"/>
        <w:ind w:left="426" w:hanging="426"/>
        <w:rPr>
          <w:rStyle w:val="ekvsymbol"/>
          <w:position w:val="0"/>
          <w:sz w:val="23"/>
        </w:rPr>
      </w:pP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7F8FE190" wp14:editId="564EB3C5">
                <wp:extent cx="287655" cy="323850"/>
                <wp:effectExtent l="0" t="0" r="17145" b="19050"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66FBAC31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8FE190" id="Textfeld 13" o:spid="_x0000_s1062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KLvMQ0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66FBAC31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Erbse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29A2509C" wp14:editId="52FB2785">
                <wp:extent cx="287655" cy="323850"/>
                <wp:effectExtent l="0" t="0" r="17145" b="19050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2F6FF666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A2509C" id="Textfeld 19" o:spid="_x0000_s1063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BMKgDF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2F6FF666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essen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1D73A4BA" wp14:editId="78833A39">
                <wp:extent cx="287655" cy="323850"/>
                <wp:effectExtent l="0" t="0" r="17145" b="19050"/>
                <wp:docPr id="22" name="Textfel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78DCED9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D73A4BA" id="Textfeld 22" o:spid="_x0000_s1064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FV4CYt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778DCED9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erforschen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5FC0D6B8" wp14:editId="03FA4476">
                <wp:extent cx="287655" cy="323850"/>
                <wp:effectExtent l="0" t="0" r="17145" b="19050"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0D8264A1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C0D6B8" id="Textfeld 31" o:spid="_x0000_s1065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Bm9hvF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0D8264A1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Erdnuss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2EBE9CE4" wp14:editId="619591F2">
                <wp:extent cx="287655" cy="323850"/>
                <wp:effectExtent l="0" t="0" r="17145" b="19050"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263FCBA8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BE9CE4" id="Textfeld 36" o:spid="_x0000_s1066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A+EEcU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263FCBA8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ernst</w:t>
      </w:r>
    </w:p>
    <w:p w14:paraId="19F7611F" w14:textId="0C964D0E" w:rsidR="008013D1" w:rsidRPr="002D3A3F" w:rsidRDefault="008013D1" w:rsidP="00136EE8">
      <w:pPr>
        <w:pStyle w:val="ekvbild"/>
        <w:numPr>
          <w:ilvl w:val="0"/>
          <w:numId w:val="1"/>
        </w:numPr>
        <w:tabs>
          <w:tab w:val="clear" w:pos="340"/>
          <w:tab w:val="clear" w:pos="595"/>
          <w:tab w:val="clear" w:pos="851"/>
          <w:tab w:val="left" w:pos="1260"/>
          <w:tab w:val="left" w:pos="2268"/>
          <w:tab w:val="left" w:pos="3969"/>
          <w:tab w:val="left" w:pos="5954"/>
          <w:tab w:val="left" w:pos="7797"/>
        </w:tabs>
        <w:spacing w:before="180"/>
        <w:ind w:left="426" w:hanging="426"/>
        <w:rPr>
          <w:rStyle w:val="ekvarbeitsanweisungdeutsch"/>
        </w:rPr>
      </w:pP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351B054F" wp14:editId="68A770FA">
                <wp:extent cx="287655" cy="323850"/>
                <wp:effectExtent l="0" t="0" r="17145" b="19050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1A1BDCC2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1B054F" id="Textfeld 14" o:spid="_x0000_s1067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" filled="f" strokecolor="black [3213]" strokeweight=".5pt">
                <v:textbox inset="0,0,0,0">
                  <w:txbxContent>
                    <w:p w14:paraId="1A1BDCC2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Pudding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1038F6D9" wp14:editId="7462A0CB">
                <wp:extent cx="287655" cy="323850"/>
                <wp:effectExtent l="0" t="0" r="17145" b="19050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F6E99C9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38F6D9" id="Textfeld 20" o:spid="_x0000_s1068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E/vx7l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7F6E99C9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pusten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5A401730" wp14:editId="67C67E1A">
                <wp:extent cx="287655" cy="323850"/>
                <wp:effectExtent l="0" t="0" r="17145" b="19050"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EA7CCBE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401730" id="Textfeld 21" o:spid="_x0000_s1069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DZWzWZ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7EA7CCBE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Puma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7EA9E4D4" wp14:editId="56BC9878">
                <wp:extent cx="287655" cy="323850"/>
                <wp:effectExtent l="0" t="0" r="17145" b="19050"/>
                <wp:docPr id="32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18F28DAB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A9E4D4" id="Textfeld 32" o:spid="_x0000_s1070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" filled="f" strokecolor="black [3213]" strokeweight=".5pt">
                <v:textbox inset="0,0,0,0">
                  <w:txbxContent>
                    <w:p w14:paraId="18F28DAB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pünktlich</w:t>
      </w:r>
      <w:r>
        <w:tab/>
      </w:r>
      <w:r w:rsidRPr="002465B4">
        <w:rPr>
          <w:rFonts w:eastAsia="Calibri" w:cs="Times New Roman"/>
          <w:position w:val="-6"/>
          <w:lang w:eastAsia="de-DE"/>
        </w:rPr>
        <mc:AlternateContent>
          <mc:Choice Requires="wps">
            <w:drawing>
              <wp:inline distT="0" distB="0" distL="0" distR="0" wp14:anchorId="392D2827" wp14:editId="146A4014">
                <wp:extent cx="287655" cy="323850"/>
                <wp:effectExtent l="0" t="0" r="17145" b="19050"/>
                <wp:docPr id="33" name="Textfel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711EECE" w14:textId="77777777" w:rsidR="008013D1" w:rsidRPr="00BC3774" w:rsidRDefault="008013D1" w:rsidP="008013D1">
                            <w:pPr>
                              <w:jc w:val="center"/>
                              <w:rPr>
                                <w:rStyle w:val="ekvlsung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2D2827" id="Textfeld 33" o:spid="_x0000_s1071" type="#_x0000_t202" style="width:22.6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" filled="f" strokecolor="black [3213]" strokeweight=".5pt">
                <v:textbox inset="0,0,0,0">
                  <w:txbxContent>
                    <w:p w14:paraId="4711EECE" w14:textId="77777777" w:rsidR="008013D1" w:rsidRPr="00BC3774" w:rsidRDefault="008013D1" w:rsidP="008013D1">
                      <w:pPr>
                        <w:jc w:val="center"/>
                        <w:rPr>
                          <w:rStyle w:val="ekvlsung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Style w:val="ekvsymbol"/>
          <w:rFonts w:asciiTheme="minorHAnsi" w:hAnsiTheme="minorHAnsi" w:cstheme="minorHAnsi"/>
          <w:sz w:val="56"/>
          <w:szCs w:val="52"/>
        </w:rPr>
        <w:t xml:space="preserve"> </w:t>
      </w:r>
      <w:r>
        <w:t>Pullover</w:t>
      </w:r>
    </w:p>
    <w:sectPr w:rsidR="008013D1" w:rsidRPr="002D3A3F" w:rsidSect="00903706"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AEC9A" w14:textId="77777777" w:rsidR="00765D36" w:rsidRDefault="00765D36" w:rsidP="003C599D">
      <w:pPr>
        <w:spacing w:line="240" w:lineRule="auto"/>
      </w:pPr>
      <w:r>
        <w:separator/>
      </w:r>
    </w:p>
  </w:endnote>
  <w:endnote w:type="continuationSeparator" w:id="0">
    <w:p w14:paraId="491DDA59" w14:textId="77777777" w:rsidR="00765D36" w:rsidRDefault="00765D3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40EB3324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Abbildung:</w:t>
          </w:r>
          <w:r>
            <w:t xml:space="preserve"> </w:t>
          </w:r>
          <w:r w:rsidR="00EF0846">
            <w:rPr>
              <w:rFonts w:cs="Arial"/>
              <w:noProof w:val="0"/>
              <w:szCs w:val="10"/>
            </w:rPr>
            <w:t>Anke Fröhlich, Leipzig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C758" w14:textId="77777777" w:rsidR="00765D36" w:rsidRDefault="00765D36" w:rsidP="003C599D">
      <w:pPr>
        <w:spacing w:line="240" w:lineRule="auto"/>
      </w:pPr>
      <w:r>
        <w:separator/>
      </w:r>
    </w:p>
  </w:footnote>
  <w:footnote w:type="continuationSeparator" w:id="0">
    <w:p w14:paraId="686D78DF" w14:textId="77777777" w:rsidR="00765D36" w:rsidRDefault="00765D36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E0322"/>
    <w:multiLevelType w:val="hybridMultilevel"/>
    <w:tmpl w:val="2C0059BA"/>
    <w:lvl w:ilvl="0" w:tplc="E32A84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42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36EE8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5DD2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E572D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5D36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13D1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629F1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0E38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0846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3D2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2714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8</cp:revision>
  <cp:lastPrinted>2021-10-28T08:37:00Z</cp:lastPrinted>
  <dcterms:created xsi:type="dcterms:W3CDTF">2022-06-14T10:07:00Z</dcterms:created>
  <dcterms:modified xsi:type="dcterms:W3CDTF">2022-08-17T06:48:00Z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