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218754D7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5A54E07" w14:textId="77777777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01AF0CA8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33853FA8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19E7D379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DA87F5A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42A9AF3" w14:textId="05E50ABE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CC547B">
              <w:t>11</w:t>
            </w:r>
          </w:p>
        </w:tc>
      </w:tr>
      <w:tr w:rsidR="00BF17F2" w:rsidRPr="00BF17F2" w14:paraId="59519736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FCE799F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0F1CA779" w14:textId="14B49636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21BC8F69" w14:textId="77777777" w:rsidR="00C278B2" w:rsidRPr="000076B4" w:rsidRDefault="00C278B2" w:rsidP="00C278B2">
      <w:pPr>
        <w:pStyle w:val="ekvue1arial"/>
      </w:pPr>
      <w:bookmarkStart w:id="0" w:name="bmStart"/>
      <w:bookmarkEnd w:id="0"/>
      <w:r>
        <w:t>Mit dem Wörterbuch üben</w:t>
      </w:r>
    </w:p>
    <w:p w14:paraId="1349E024" w14:textId="7F7B905C" w:rsidR="00C278B2" w:rsidRDefault="00C278B2" w:rsidP="00C278B2"/>
    <w:p w14:paraId="14287842" w14:textId="77777777" w:rsidR="00C278B2" w:rsidRPr="00287B24" w:rsidRDefault="00C278B2" w:rsidP="00C278B2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2DB60EC5" wp14:editId="3C6171BC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9A31C6" w14:textId="77777777" w:rsidR="00C278B2" w:rsidRPr="00D3427F" w:rsidRDefault="00C278B2" w:rsidP="00C278B2">
      <w:pPr>
        <w:pStyle w:val="ekvnummerierung"/>
        <w:framePr w:wrap="around"/>
      </w:pPr>
      <w:r>
        <w:t>1</w:t>
      </w:r>
    </w:p>
    <w:p w14:paraId="097462CF" w14:textId="62F18C4D" w:rsidR="00C278B2" w:rsidRPr="00923444" w:rsidRDefault="00C278B2" w:rsidP="00C278B2">
      <w:pPr>
        <w:rPr>
          <w:rStyle w:val="ekvarbeitsanweisungdeutsch"/>
        </w:rPr>
      </w:pPr>
      <w:r>
        <w:rPr>
          <w:rStyle w:val="ekvarbeitsanweisungdeutsch"/>
        </w:rPr>
        <w:t>In</w:t>
      </w:r>
      <w:r w:rsidRPr="00923444">
        <w:rPr>
          <w:rStyle w:val="ekvarbeitsanweisungdeutsch"/>
        </w:rPr>
        <w:t xml:space="preserve"> welchen Einträgen findest du folgende Wörter?</w:t>
      </w:r>
      <w:r>
        <w:rPr>
          <w:rStyle w:val="ekvarbeitsanweisungdeutsch"/>
        </w:rPr>
        <w:t xml:space="preserve"> </w:t>
      </w:r>
      <w:r w:rsidR="00A6337B">
        <w:rPr>
          <w:rStyle w:val="ekvarbeitsanweisungdeutsch"/>
        </w:rPr>
        <w:t>Vervollständige</w:t>
      </w:r>
      <w:r w:rsidRPr="00923444">
        <w:rPr>
          <w:rStyle w:val="ekvarbeitsanweisungdeutsch"/>
        </w:rPr>
        <w:t>.</w:t>
      </w:r>
    </w:p>
    <w:p w14:paraId="50FF45A3" w14:textId="3B790496" w:rsidR="00C278B2" w:rsidRDefault="00C278B2" w:rsidP="00E067AA">
      <w:pPr>
        <w:pStyle w:val="ekvgrundtexthalbe"/>
      </w:pPr>
    </w:p>
    <w:tbl>
      <w:tblPr>
        <w:tblW w:w="3039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2"/>
        <w:gridCol w:w="985"/>
        <w:gridCol w:w="2382"/>
        <w:gridCol w:w="339"/>
        <w:gridCol w:w="680"/>
        <w:gridCol w:w="277"/>
      </w:tblGrid>
      <w:tr w:rsidR="0047138F" w:rsidRPr="00FB3BCE" w14:paraId="5EB2B41E" w14:textId="6C44D484" w:rsidTr="0047138F">
        <w:trPr>
          <w:trHeight w:val="567"/>
        </w:trPr>
        <w:tc>
          <w:tcPr>
            <w:tcW w:w="899" w:type="pct"/>
          </w:tcPr>
          <w:p w14:paraId="54971966" w14:textId="0D5C843D" w:rsidR="0047138F" w:rsidRPr="00FB3BCE" w:rsidRDefault="0047138F" w:rsidP="004358FB">
            <w:pPr>
              <w:pStyle w:val="ekvschreiblinie"/>
            </w:pPr>
            <w:bookmarkStart w:id="1" w:name="_Hlk66269632"/>
            <w:r>
              <w:t>weht</w:t>
            </w:r>
          </w:p>
        </w:tc>
        <w:tc>
          <w:tcPr>
            <w:tcW w:w="866" w:type="pct"/>
          </w:tcPr>
          <w:p w14:paraId="43B63F03" w14:textId="3EACB5BB" w:rsidR="0047138F" w:rsidRPr="00FB3BCE" w:rsidRDefault="0047138F" w:rsidP="004358FB">
            <w:pPr>
              <w:pStyle w:val="ekvschreiblinie"/>
              <w:jc w:val="center"/>
            </w:pPr>
            <w:r>
              <w:t>Eintrag:</w:t>
            </w:r>
          </w:p>
        </w:tc>
        <w:tc>
          <w:tcPr>
            <w:tcW w:w="2095" w:type="pct"/>
          </w:tcPr>
          <w:p w14:paraId="419C3194" w14:textId="262AB7E8" w:rsidR="0047138F" w:rsidRPr="00633B00" w:rsidRDefault="0047138F" w:rsidP="004358FB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298"/>
              </w:tabs>
              <w:rPr>
                <w:rStyle w:val="ekvhandschriftunterstrichen"/>
              </w:rPr>
            </w:pPr>
            <w:bookmarkStart w:id="2" w:name="_Hlk93565377"/>
            <w:r w:rsidRPr="00633B00">
              <w:rPr>
                <w:rStyle w:val="ekvhandschriftunterstrichen"/>
              </w:rPr>
              <w:tab/>
            </w:r>
            <w:bookmarkEnd w:id="2"/>
          </w:p>
        </w:tc>
        <w:tc>
          <w:tcPr>
            <w:tcW w:w="298" w:type="pct"/>
          </w:tcPr>
          <w:p w14:paraId="2026CC4A" w14:textId="7A7A6C8D" w:rsidR="0047138F" w:rsidRPr="00FB3BCE" w:rsidRDefault="0047138F" w:rsidP="004358FB">
            <w:pPr>
              <w:pStyle w:val="ekvschreiblinie"/>
            </w:pPr>
            <w:r>
              <w:t xml:space="preserve"> S.</w:t>
            </w:r>
          </w:p>
        </w:tc>
        <w:tc>
          <w:tcPr>
            <w:tcW w:w="598" w:type="pct"/>
          </w:tcPr>
          <w:p w14:paraId="1564FFB6" w14:textId="755B46B3" w:rsidR="0047138F" w:rsidRPr="00C278B2" w:rsidRDefault="0047138F" w:rsidP="004358FB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706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244" w:type="pct"/>
            <w:vAlign w:val="center"/>
          </w:tcPr>
          <w:p w14:paraId="62B6517B" w14:textId="182587CE" w:rsidR="0047138F" w:rsidRDefault="0047138F" w:rsidP="004358FB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jc w:val="center"/>
            </w:pPr>
          </w:p>
        </w:tc>
      </w:tr>
      <w:tr w:rsidR="0047138F" w:rsidRPr="00FB3BCE" w14:paraId="606A719E" w14:textId="50A1BEA4" w:rsidTr="0047138F">
        <w:trPr>
          <w:trHeight w:val="567"/>
        </w:trPr>
        <w:tc>
          <w:tcPr>
            <w:tcW w:w="899" w:type="pct"/>
          </w:tcPr>
          <w:p w14:paraId="08B4DC49" w14:textId="532EEC33" w:rsidR="0047138F" w:rsidRPr="00FB3BCE" w:rsidRDefault="0047138F" w:rsidP="00C278B2">
            <w:pPr>
              <w:pStyle w:val="ekvschreiblinie"/>
            </w:pPr>
            <w:r>
              <w:t>reißt</w:t>
            </w:r>
          </w:p>
        </w:tc>
        <w:tc>
          <w:tcPr>
            <w:tcW w:w="866" w:type="pct"/>
          </w:tcPr>
          <w:p w14:paraId="1D7399E3" w14:textId="4E1069D0" w:rsidR="0047138F" w:rsidRPr="00FB3BCE" w:rsidRDefault="0047138F" w:rsidP="004358FB">
            <w:pPr>
              <w:pStyle w:val="ekvschreiblinie"/>
              <w:jc w:val="center"/>
            </w:pPr>
            <w:r>
              <w:t>Eintrag:</w:t>
            </w:r>
          </w:p>
        </w:tc>
        <w:tc>
          <w:tcPr>
            <w:tcW w:w="2095" w:type="pct"/>
          </w:tcPr>
          <w:p w14:paraId="76E36A3C" w14:textId="19EE94F2" w:rsidR="0047138F" w:rsidRPr="00633B00" w:rsidRDefault="0047138F" w:rsidP="00C278B2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298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298" w:type="pct"/>
          </w:tcPr>
          <w:p w14:paraId="0D6F78A9" w14:textId="591C054F" w:rsidR="0047138F" w:rsidRPr="00FB3BCE" w:rsidRDefault="0047138F" w:rsidP="00C278B2">
            <w:pPr>
              <w:pStyle w:val="ekvschreiblinie"/>
            </w:pPr>
            <w:r>
              <w:t xml:space="preserve"> S.</w:t>
            </w:r>
          </w:p>
        </w:tc>
        <w:tc>
          <w:tcPr>
            <w:tcW w:w="598" w:type="pct"/>
          </w:tcPr>
          <w:p w14:paraId="7CEE6375" w14:textId="0792F849" w:rsidR="0047138F" w:rsidRPr="00C278B2" w:rsidRDefault="0047138F" w:rsidP="004358FB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706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244" w:type="pct"/>
            <w:vAlign w:val="center"/>
          </w:tcPr>
          <w:p w14:paraId="29310D07" w14:textId="7FC72812" w:rsidR="0047138F" w:rsidRPr="00633B00" w:rsidRDefault="0047138F" w:rsidP="00C278B2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jc w:val="center"/>
              <w:rPr>
                <w:rStyle w:val="ekvhandschriftunterstrichen"/>
              </w:rPr>
            </w:pPr>
          </w:p>
        </w:tc>
      </w:tr>
      <w:tr w:rsidR="0047138F" w:rsidRPr="00FB3BCE" w14:paraId="63B543CE" w14:textId="0297657C" w:rsidTr="0047138F">
        <w:trPr>
          <w:trHeight w:val="567"/>
        </w:trPr>
        <w:tc>
          <w:tcPr>
            <w:tcW w:w="899" w:type="pct"/>
          </w:tcPr>
          <w:p w14:paraId="6E95ACD0" w14:textId="6E74FD84" w:rsidR="0047138F" w:rsidRPr="00FB3BCE" w:rsidRDefault="0047138F" w:rsidP="00C278B2">
            <w:pPr>
              <w:pStyle w:val="ekvschreiblinie"/>
            </w:pPr>
            <w:r>
              <w:t>sagst</w:t>
            </w:r>
          </w:p>
        </w:tc>
        <w:tc>
          <w:tcPr>
            <w:tcW w:w="866" w:type="pct"/>
          </w:tcPr>
          <w:p w14:paraId="7F138F69" w14:textId="456D157E" w:rsidR="0047138F" w:rsidRPr="00FB3BCE" w:rsidRDefault="0047138F" w:rsidP="004358FB">
            <w:pPr>
              <w:pStyle w:val="ekvschreiblinie"/>
              <w:jc w:val="center"/>
            </w:pPr>
            <w:r>
              <w:t>Eintrag:</w:t>
            </w:r>
          </w:p>
        </w:tc>
        <w:tc>
          <w:tcPr>
            <w:tcW w:w="2095" w:type="pct"/>
          </w:tcPr>
          <w:p w14:paraId="2C71A60F" w14:textId="155F73F3" w:rsidR="0047138F" w:rsidRPr="00633B00" w:rsidRDefault="0047138F" w:rsidP="00C278B2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298"/>
              </w:tabs>
              <w:rPr>
                <w:rStyle w:val="ekvhandschriftunterstrichen"/>
              </w:rPr>
            </w:pPr>
            <w:bookmarkStart w:id="3" w:name="_Hlk66181200"/>
            <w:r w:rsidRPr="00633B00">
              <w:rPr>
                <w:rStyle w:val="ekvhandschriftunterstrichen"/>
              </w:rPr>
              <w:tab/>
            </w:r>
            <w:bookmarkEnd w:id="3"/>
          </w:p>
        </w:tc>
        <w:tc>
          <w:tcPr>
            <w:tcW w:w="298" w:type="pct"/>
          </w:tcPr>
          <w:p w14:paraId="1EFC4B1E" w14:textId="2B05E0B3" w:rsidR="0047138F" w:rsidRPr="00FB3BCE" w:rsidRDefault="0047138F" w:rsidP="00C278B2">
            <w:pPr>
              <w:pStyle w:val="ekvschreiblinie"/>
            </w:pPr>
            <w:r>
              <w:t xml:space="preserve"> S.</w:t>
            </w:r>
          </w:p>
        </w:tc>
        <w:tc>
          <w:tcPr>
            <w:tcW w:w="598" w:type="pct"/>
          </w:tcPr>
          <w:p w14:paraId="0D0DC117" w14:textId="2BA9D46B" w:rsidR="0047138F" w:rsidRPr="00C278B2" w:rsidRDefault="0047138F" w:rsidP="004358FB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706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244" w:type="pct"/>
            <w:vAlign w:val="center"/>
          </w:tcPr>
          <w:p w14:paraId="3DC4C2AA" w14:textId="6495F553" w:rsidR="0047138F" w:rsidRPr="00633B00" w:rsidRDefault="0047138F" w:rsidP="00C278B2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jc w:val="center"/>
              <w:rPr>
                <w:rStyle w:val="ekvhandschriftunterstrichen"/>
              </w:rPr>
            </w:pPr>
          </w:p>
        </w:tc>
      </w:tr>
      <w:bookmarkEnd w:id="1"/>
    </w:tbl>
    <w:p w14:paraId="735CC91E" w14:textId="734EA1C9" w:rsidR="004358FB" w:rsidRDefault="004358FB" w:rsidP="007D68EC">
      <w:pPr>
        <w:pStyle w:val="ekvgrundtexthalbe"/>
        <w:rPr>
          <w:rStyle w:val="ekvfett"/>
        </w:rPr>
      </w:pPr>
    </w:p>
    <w:p w14:paraId="2AA19A93" w14:textId="77777777" w:rsidR="009159F2" w:rsidRDefault="009159F2" w:rsidP="009159F2">
      <w:pPr>
        <w:pStyle w:val="ekvgrundtexthalbe"/>
        <w:rPr>
          <w:rStyle w:val="ekvfett"/>
        </w:rPr>
      </w:pPr>
    </w:p>
    <w:p w14:paraId="58B9A3DC" w14:textId="1834B609" w:rsidR="00C278B2" w:rsidRDefault="00C278B2" w:rsidP="004358FB">
      <w:pPr>
        <w:tabs>
          <w:tab w:val="left" w:pos="6946"/>
        </w:tabs>
      </w:pPr>
      <w:r w:rsidRPr="00DD0535">
        <w:rPr>
          <w:rStyle w:val="ekvfett"/>
        </w:rPr>
        <w:t>Personalformen</w:t>
      </w:r>
      <w:r>
        <w:rPr>
          <w:rStyle w:val="Kommentarzeichen"/>
        </w:rPr>
        <w:t xml:space="preserve"> </w:t>
      </w:r>
      <w:r w:rsidRPr="007E4440">
        <w:rPr>
          <w:b/>
          <w:bCs/>
        </w:rPr>
        <w:t>von Verben</w:t>
      </w:r>
      <w:r w:rsidRPr="004C0478">
        <w:t xml:space="preserve"> s</w:t>
      </w:r>
      <w:r>
        <w:t xml:space="preserve">chlage ich in der </w:t>
      </w:r>
      <w:r w:rsidR="004358FB" w:rsidRPr="004358FB">
        <w:rPr>
          <w:rStyle w:val="ekvhandschriftunterstrichen"/>
        </w:rPr>
        <w:t xml:space="preserve"> </w:t>
      </w:r>
      <w:r w:rsidR="004358FB" w:rsidRPr="00633B00">
        <w:rPr>
          <w:rStyle w:val="ekvhandschriftunterstrichen"/>
        </w:rPr>
        <w:tab/>
      </w:r>
      <w:r w:rsidR="00A6337B">
        <w:rPr>
          <w:rStyle w:val="ekvhandschriftunterstrichen"/>
        </w:rPr>
        <w:t xml:space="preserve">                   </w:t>
      </w:r>
      <w:r>
        <w:t xml:space="preserve"> nach.</w:t>
      </w:r>
    </w:p>
    <w:p w14:paraId="64D0163F" w14:textId="121E574E" w:rsidR="00C278B2" w:rsidRDefault="00C278B2" w:rsidP="00E067AA">
      <w:pPr>
        <w:pStyle w:val="ekvgrundtexthalbe"/>
      </w:pPr>
    </w:p>
    <w:p w14:paraId="704D5874" w14:textId="77777777" w:rsidR="00C3184B" w:rsidRDefault="00C3184B" w:rsidP="00C278B2"/>
    <w:p w14:paraId="1DF25B3C" w14:textId="77777777" w:rsidR="00C278B2" w:rsidRPr="00287B24" w:rsidRDefault="00C278B2" w:rsidP="00C278B2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1550ECB" wp14:editId="37253EE3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A2D94C" w14:textId="77777777" w:rsidR="00C278B2" w:rsidRPr="00D3427F" w:rsidRDefault="00C278B2" w:rsidP="00C278B2">
      <w:pPr>
        <w:pStyle w:val="ekvnummerierung"/>
        <w:framePr w:wrap="around"/>
      </w:pPr>
      <w:r>
        <w:t>2</w:t>
      </w:r>
    </w:p>
    <w:p w14:paraId="037723E9" w14:textId="2CEA2F85" w:rsidR="00C278B2" w:rsidRPr="00923444" w:rsidRDefault="00C278B2" w:rsidP="00C278B2">
      <w:pPr>
        <w:rPr>
          <w:rStyle w:val="ekvarbeitsanweisungdeutsch"/>
        </w:rPr>
      </w:pPr>
      <w:r>
        <w:rPr>
          <w:rStyle w:val="ekvarbeitsanweisungdeutsch"/>
        </w:rPr>
        <w:t>In</w:t>
      </w:r>
      <w:r w:rsidRPr="00923444">
        <w:rPr>
          <w:rStyle w:val="ekvarbeitsanweisungdeutsch"/>
        </w:rPr>
        <w:t xml:space="preserve"> welchen Einträgen findest du </w:t>
      </w:r>
      <w:r w:rsidR="00A6337B">
        <w:rPr>
          <w:rStyle w:val="ekvarbeitsanweisungdeutsch"/>
        </w:rPr>
        <w:t xml:space="preserve">die </w:t>
      </w:r>
      <w:r w:rsidR="0047138F" w:rsidRPr="0047138F">
        <w:rPr>
          <w:rStyle w:val="ekvarbeitsanweisungdeutsch"/>
        </w:rPr>
        <w:t>hervorgehobene</w:t>
      </w:r>
      <w:r w:rsidR="00A6337B">
        <w:rPr>
          <w:rStyle w:val="ekvarbeitsanweisungdeutsch"/>
        </w:rPr>
        <w:t>n</w:t>
      </w:r>
      <w:r w:rsidR="0047138F">
        <w:rPr>
          <w:rStyle w:val="ekvarbeitsanweisungdeutsch"/>
        </w:rPr>
        <w:t xml:space="preserve"> </w:t>
      </w:r>
      <w:r w:rsidRPr="00923444">
        <w:rPr>
          <w:rStyle w:val="ekvarbeitsanweisungdeutsch"/>
        </w:rPr>
        <w:t xml:space="preserve">Wörter? </w:t>
      </w:r>
    </w:p>
    <w:p w14:paraId="4E57DA21" w14:textId="77777777" w:rsidR="00A6337B" w:rsidRDefault="00A6337B" w:rsidP="00C278B2">
      <w:r>
        <w:t>Vervollständige</w:t>
      </w:r>
      <w:r w:rsidR="00C278B2">
        <w:t xml:space="preserve"> und kreuze die passende Strategie an.</w:t>
      </w:r>
      <w:r w:rsidR="00C278B2" w:rsidRPr="00FC7E69">
        <w:t xml:space="preserve"> </w:t>
      </w:r>
    </w:p>
    <w:p w14:paraId="249AEFDE" w14:textId="715FCCF2" w:rsidR="004358FB" w:rsidRDefault="004358FB" w:rsidP="00A6337B">
      <w:pPr>
        <w:pStyle w:val="ekvgrundtexthalbe"/>
      </w:pPr>
    </w:p>
    <w:tbl>
      <w:tblPr>
        <w:tblW w:w="4571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1"/>
        <w:gridCol w:w="921"/>
        <w:gridCol w:w="2451"/>
        <w:gridCol w:w="410"/>
        <w:gridCol w:w="1038"/>
        <w:gridCol w:w="181"/>
        <w:gridCol w:w="393"/>
        <w:gridCol w:w="700"/>
        <w:gridCol w:w="425"/>
        <w:gridCol w:w="283"/>
        <w:gridCol w:w="48"/>
      </w:tblGrid>
      <w:tr w:rsidR="00D95053" w14:paraId="239116B0" w14:textId="72AE3647" w:rsidTr="009F2095">
        <w:trPr>
          <w:trHeight w:val="567"/>
        </w:trPr>
        <w:tc>
          <w:tcPr>
            <w:tcW w:w="1701" w:type="dxa"/>
            <w:vAlign w:val="bottom"/>
          </w:tcPr>
          <w:p w14:paraId="3CC385FC" w14:textId="35655392" w:rsidR="0047138F" w:rsidRPr="00FB3BCE" w:rsidRDefault="00481C76" w:rsidP="00473A0A">
            <w:pPr>
              <w:pStyle w:val="ekvschreiblinie"/>
              <w:spacing w:line="312" w:lineRule="exact"/>
            </w:pPr>
            <w:r>
              <w:rPr>
                <w:b/>
                <w:bCs/>
              </w:rPr>
              <w:t>g</w:t>
            </w:r>
            <w:r w:rsidR="0047138F" w:rsidRPr="00D0177A">
              <w:rPr>
                <w:b/>
                <w:bCs/>
              </w:rPr>
              <w:t>esunde</w:t>
            </w:r>
            <w:r w:rsidR="00A6337B">
              <w:rPr>
                <w:b/>
                <w:bCs/>
              </w:rPr>
              <w:t xml:space="preserve"> </w:t>
            </w:r>
            <w:r w:rsidR="0047138F">
              <w:t>Äpfel</w:t>
            </w:r>
          </w:p>
        </w:tc>
        <w:tc>
          <w:tcPr>
            <w:tcW w:w="921" w:type="dxa"/>
            <w:vAlign w:val="bottom"/>
          </w:tcPr>
          <w:p w14:paraId="33F7FAE6" w14:textId="77777777" w:rsidR="0047138F" w:rsidRPr="00FB3BCE" w:rsidRDefault="0047138F" w:rsidP="00473A0A">
            <w:pPr>
              <w:pStyle w:val="ekvschreiblinie"/>
              <w:spacing w:line="312" w:lineRule="exact"/>
              <w:jc w:val="center"/>
            </w:pPr>
            <w:r>
              <w:t>Eintrag:</w:t>
            </w:r>
          </w:p>
        </w:tc>
        <w:tc>
          <w:tcPr>
            <w:tcW w:w="2451" w:type="dxa"/>
            <w:vAlign w:val="bottom"/>
          </w:tcPr>
          <w:p w14:paraId="4B61280A" w14:textId="069D5639" w:rsidR="0047138F" w:rsidRPr="00633B00" w:rsidRDefault="0047138F" w:rsidP="00473A0A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298"/>
              </w:tabs>
              <w:spacing w:line="312" w:lineRule="exact"/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410" w:type="dxa"/>
            <w:vAlign w:val="bottom"/>
          </w:tcPr>
          <w:p w14:paraId="6949E358" w14:textId="7D20B694" w:rsidR="0047138F" w:rsidRPr="00FB3BCE" w:rsidRDefault="0047138F" w:rsidP="00473A0A">
            <w:pPr>
              <w:pStyle w:val="ekvschreiblinie"/>
              <w:spacing w:line="312" w:lineRule="exact"/>
            </w:pPr>
            <w:r>
              <w:t xml:space="preserve"> S.</w:t>
            </w:r>
          </w:p>
        </w:tc>
        <w:tc>
          <w:tcPr>
            <w:tcW w:w="1038" w:type="dxa"/>
            <w:vAlign w:val="bottom"/>
          </w:tcPr>
          <w:p w14:paraId="52A38D65" w14:textId="7CC33522" w:rsidR="0047138F" w:rsidRPr="00C278B2" w:rsidRDefault="0047138F" w:rsidP="00473A0A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706"/>
              </w:tabs>
              <w:spacing w:line="312" w:lineRule="exact"/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  <w:r w:rsidR="006E2B87">
              <w:rPr>
                <w:rStyle w:val="ekvhandschriftunterstrichen"/>
              </w:rPr>
              <w:t xml:space="preserve">  </w:t>
            </w:r>
          </w:p>
        </w:tc>
        <w:tc>
          <w:tcPr>
            <w:tcW w:w="181" w:type="dxa"/>
            <w:vAlign w:val="bottom"/>
          </w:tcPr>
          <w:p w14:paraId="67744124" w14:textId="77777777" w:rsidR="0047138F" w:rsidRDefault="0047138F" w:rsidP="00473A0A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spacing w:line="312" w:lineRule="exact"/>
            </w:pPr>
          </w:p>
        </w:tc>
        <w:tc>
          <w:tcPr>
            <w:tcW w:w="393" w:type="dxa"/>
            <w:vAlign w:val="bottom"/>
          </w:tcPr>
          <w:p w14:paraId="7E634DFC" w14:textId="57041BE7" w:rsidR="0047138F" w:rsidRDefault="0047138F" w:rsidP="0047138F">
            <w:pPr>
              <w:pStyle w:val="ekvgrundtexthalbe"/>
              <w:jc w:val="right"/>
              <w:rPr>
                <w:rStyle w:val="ekvhandschriftunterstrichen"/>
                <w:u w:val="none"/>
              </w:rPr>
            </w:pPr>
          </w:p>
          <w:p w14:paraId="69C2BF9E" w14:textId="4DCF2353" w:rsidR="0047138F" w:rsidRPr="00C3184B" w:rsidRDefault="0047138F" w:rsidP="0047138F">
            <w:pPr>
              <w:jc w:val="right"/>
              <w:rPr>
                <w:rStyle w:val="ekvhandschriftunterstrichen"/>
                <w:u w:val="none"/>
              </w:rPr>
            </w:pPr>
            <w:r w:rsidRPr="00C3184B">
              <w:rPr>
                <w:rStyle w:val="ekvhandschriftunterstrichen"/>
                <w:u w:val="none"/>
              </w:rPr>
              <w:sym w:font="Wingdings" w:char="F0A8"/>
            </w:r>
          </w:p>
        </w:tc>
        <w:tc>
          <w:tcPr>
            <w:tcW w:w="700" w:type="dxa"/>
          </w:tcPr>
          <w:p w14:paraId="4EC51D3D" w14:textId="45645DE4" w:rsidR="0047138F" w:rsidRPr="00633B00" w:rsidRDefault="00D95053" w:rsidP="00473A0A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spacing w:line="312" w:lineRule="exact"/>
              <w:rPr>
                <w:rStyle w:val="ekvhandschriftunterstrichen"/>
              </w:rPr>
            </w:pPr>
            <w:r>
              <w:drawing>
                <wp:anchor distT="0" distB="0" distL="114300" distR="114300" simplePos="0" relativeHeight="251679744" behindDoc="0" locked="0" layoutInCell="1" allowOverlap="1" wp14:anchorId="67AE3AD1" wp14:editId="45ED7787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68580</wp:posOffset>
                  </wp:positionV>
                  <wp:extent cx="345440" cy="345440"/>
                  <wp:effectExtent l="0" t="0" r="0" b="0"/>
                  <wp:wrapNone/>
                  <wp:docPr id="37" name="Grafik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fik 2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440" cy="345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25" w:type="dxa"/>
            <w:vAlign w:val="bottom"/>
          </w:tcPr>
          <w:p w14:paraId="055C37A4" w14:textId="77777777" w:rsidR="0047138F" w:rsidRDefault="0047138F" w:rsidP="0047138F">
            <w:pPr>
              <w:pStyle w:val="ekvgrundtexthalbe"/>
              <w:jc w:val="right"/>
              <w:rPr>
                <w:rStyle w:val="ekvhandschriftunterstrichen"/>
                <w:u w:val="none"/>
              </w:rPr>
            </w:pPr>
          </w:p>
          <w:p w14:paraId="3F28F91B" w14:textId="3DCF53D0" w:rsidR="0047138F" w:rsidRPr="00C3184B" w:rsidRDefault="0047138F" w:rsidP="0047138F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spacing w:line="312" w:lineRule="exact"/>
              <w:jc w:val="right"/>
              <w:rPr>
                <w:rStyle w:val="ekvhandschriftunterstrichen"/>
                <w:u w:val="none"/>
              </w:rPr>
            </w:pPr>
            <w:r w:rsidRPr="00C3184B">
              <w:rPr>
                <w:rStyle w:val="ekvhandschriftunterstrichen"/>
                <w:u w:val="none"/>
              </w:rPr>
              <w:sym w:font="Wingdings" w:char="F0A8"/>
            </w:r>
          </w:p>
        </w:tc>
        <w:tc>
          <w:tcPr>
            <w:tcW w:w="283" w:type="dxa"/>
            <w:vAlign w:val="center"/>
          </w:tcPr>
          <w:p w14:paraId="4A8FACA3" w14:textId="03466631" w:rsidR="0047138F" w:rsidRPr="00633B00" w:rsidRDefault="006E2B87" w:rsidP="00473A0A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spacing w:line="312" w:lineRule="exact"/>
              <w:rPr>
                <w:rStyle w:val="ekvhandschriftunterstrichen"/>
              </w:rPr>
            </w:pPr>
            <w:r>
              <w:rPr>
                <w:lang w:eastAsia="de-DE"/>
              </w:rPr>
              <w:drawing>
                <wp:anchor distT="0" distB="0" distL="114300" distR="114300" simplePos="0" relativeHeight="251680768" behindDoc="0" locked="0" layoutInCell="1" allowOverlap="1" wp14:anchorId="43EFEE85" wp14:editId="20F4F30E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118110</wp:posOffset>
                  </wp:positionV>
                  <wp:extent cx="285115" cy="288290"/>
                  <wp:effectExtent l="0" t="0" r="635" b="0"/>
                  <wp:wrapNone/>
                  <wp:docPr id="35" name="Grafik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c_verlaengern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15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" w:type="dxa"/>
          </w:tcPr>
          <w:p w14:paraId="20653D47" w14:textId="3C67F874" w:rsidR="0047138F" w:rsidRPr="00633B00" w:rsidRDefault="0047138F" w:rsidP="00473A0A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spacing w:line="312" w:lineRule="exact"/>
              <w:rPr>
                <w:rStyle w:val="ekvhandschriftunterstrichen"/>
              </w:rPr>
            </w:pPr>
          </w:p>
        </w:tc>
      </w:tr>
      <w:tr w:rsidR="009F2095" w:rsidRPr="00633B00" w14:paraId="46C1994C" w14:textId="66EC8D74" w:rsidTr="009F2095">
        <w:trPr>
          <w:trHeight w:val="515"/>
        </w:trPr>
        <w:tc>
          <w:tcPr>
            <w:tcW w:w="1701" w:type="dxa"/>
            <w:vAlign w:val="bottom"/>
          </w:tcPr>
          <w:p w14:paraId="7FE61BFD" w14:textId="29923F73" w:rsidR="009F2095" w:rsidRPr="00A6337B" w:rsidRDefault="009F2095" w:rsidP="009F2095">
            <w:pPr>
              <w:pStyle w:val="ekvschreiblinie"/>
              <w:spacing w:line="312" w:lineRule="exact"/>
              <w:rPr>
                <w:bCs/>
              </w:rPr>
            </w:pPr>
            <w:r w:rsidRPr="00C3184B">
              <w:rPr>
                <w:bCs/>
              </w:rPr>
              <w:t xml:space="preserve">gesunde </w:t>
            </w:r>
            <w:r w:rsidRPr="00D0177A">
              <w:rPr>
                <w:b/>
                <w:bCs/>
              </w:rPr>
              <w:t>Äpfel</w:t>
            </w:r>
          </w:p>
        </w:tc>
        <w:tc>
          <w:tcPr>
            <w:tcW w:w="921" w:type="dxa"/>
            <w:vAlign w:val="bottom"/>
          </w:tcPr>
          <w:p w14:paraId="39CCC554" w14:textId="77777777" w:rsidR="009F2095" w:rsidRPr="00FB3BCE" w:rsidRDefault="009F2095" w:rsidP="009F2095">
            <w:pPr>
              <w:pStyle w:val="ekvschreiblinie"/>
              <w:spacing w:line="312" w:lineRule="exact"/>
              <w:jc w:val="center"/>
            </w:pPr>
            <w:r>
              <w:t>Eintrag:</w:t>
            </w:r>
          </w:p>
        </w:tc>
        <w:tc>
          <w:tcPr>
            <w:tcW w:w="2451" w:type="dxa"/>
            <w:vAlign w:val="bottom"/>
          </w:tcPr>
          <w:p w14:paraId="7FBAEA46" w14:textId="2F09B6A7" w:rsidR="009F2095" w:rsidRPr="00633B00" w:rsidRDefault="009F2095" w:rsidP="009F2095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298"/>
              </w:tabs>
              <w:spacing w:line="312" w:lineRule="exact"/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410" w:type="dxa"/>
            <w:vAlign w:val="bottom"/>
          </w:tcPr>
          <w:p w14:paraId="40BA7990" w14:textId="72B760CD" w:rsidR="009F2095" w:rsidRPr="00FB3BCE" w:rsidRDefault="009F2095" w:rsidP="009F2095">
            <w:pPr>
              <w:pStyle w:val="ekvschreiblinie"/>
              <w:spacing w:line="312" w:lineRule="exact"/>
            </w:pPr>
            <w:r>
              <w:t xml:space="preserve"> S.</w:t>
            </w:r>
          </w:p>
        </w:tc>
        <w:tc>
          <w:tcPr>
            <w:tcW w:w="1038" w:type="dxa"/>
            <w:vAlign w:val="bottom"/>
          </w:tcPr>
          <w:p w14:paraId="4CD66626" w14:textId="3FA1A336" w:rsidR="009F2095" w:rsidRPr="00C278B2" w:rsidRDefault="009F2095" w:rsidP="009F2095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706"/>
              </w:tabs>
              <w:spacing w:line="312" w:lineRule="exact"/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  <w:r>
              <w:rPr>
                <w:rStyle w:val="ekvhandschriftunterstrichen"/>
              </w:rPr>
              <w:t xml:space="preserve">  </w:t>
            </w:r>
          </w:p>
        </w:tc>
        <w:tc>
          <w:tcPr>
            <w:tcW w:w="181" w:type="dxa"/>
            <w:vAlign w:val="bottom"/>
          </w:tcPr>
          <w:p w14:paraId="58199BAA" w14:textId="77777777" w:rsidR="009F2095" w:rsidRPr="00633B00" w:rsidRDefault="009F2095" w:rsidP="009F2095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spacing w:line="312" w:lineRule="exact"/>
              <w:rPr>
                <w:rStyle w:val="ekvhandschriftunterstrichen"/>
              </w:rPr>
            </w:pPr>
          </w:p>
        </w:tc>
        <w:tc>
          <w:tcPr>
            <w:tcW w:w="393" w:type="dxa"/>
            <w:vAlign w:val="bottom"/>
          </w:tcPr>
          <w:p w14:paraId="50744C12" w14:textId="7942AAED" w:rsidR="009F2095" w:rsidRDefault="009F2095" w:rsidP="009F2095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spacing w:line="312" w:lineRule="exact"/>
              <w:jc w:val="right"/>
              <w:rPr>
                <w:rStyle w:val="ekvhandschriftunterstrichen"/>
              </w:rPr>
            </w:pPr>
          </w:p>
          <w:p w14:paraId="0DA438D1" w14:textId="42B3B987" w:rsidR="009F2095" w:rsidRDefault="009F2095" w:rsidP="009F2095">
            <w:pPr>
              <w:pStyle w:val="ekvgrundtexthalbe"/>
              <w:jc w:val="right"/>
              <w:rPr>
                <w:rStyle w:val="ekvhandschriftunterstrichen"/>
              </w:rPr>
            </w:pPr>
          </w:p>
          <w:p w14:paraId="03E148FD" w14:textId="6300E447" w:rsidR="009F2095" w:rsidRDefault="009F2095" w:rsidP="009F2095">
            <w:pPr>
              <w:pStyle w:val="ekvgrundtexthalbe"/>
              <w:jc w:val="right"/>
              <w:rPr>
                <w:rStyle w:val="ekvhandschriftunterstrichen"/>
              </w:rPr>
            </w:pPr>
          </w:p>
          <w:p w14:paraId="3B26B495" w14:textId="45241F66" w:rsidR="009F2095" w:rsidRPr="007D68EC" w:rsidRDefault="009F2095" w:rsidP="009F2095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spacing w:line="312" w:lineRule="exact"/>
              <w:jc w:val="right"/>
              <w:rPr>
                <w:rStyle w:val="ekvhandschriftunterstrichen"/>
              </w:rPr>
            </w:pPr>
            <w:r w:rsidRPr="00C3184B">
              <w:rPr>
                <w:rStyle w:val="ekvhandschriftunterstrichen"/>
                <w:u w:val="none"/>
              </w:rPr>
              <w:sym w:font="Wingdings" w:char="F0A8"/>
            </w:r>
          </w:p>
        </w:tc>
        <w:tc>
          <w:tcPr>
            <w:tcW w:w="700" w:type="dxa"/>
          </w:tcPr>
          <w:p w14:paraId="38BFAA1B" w14:textId="0FA074C8" w:rsidR="009F2095" w:rsidRPr="00633B00" w:rsidRDefault="009F2095" w:rsidP="009F2095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spacing w:line="312" w:lineRule="exact"/>
              <w:rPr>
                <w:rStyle w:val="ekvhandschriftunterstrichen"/>
              </w:rPr>
            </w:pPr>
            <w:r>
              <w:rPr>
                <w:lang w:eastAsia="de-DE"/>
              </w:rPr>
              <w:drawing>
                <wp:anchor distT="0" distB="0" distL="114300" distR="114300" simplePos="0" relativeHeight="251684864" behindDoc="0" locked="0" layoutInCell="1" allowOverlap="1" wp14:anchorId="56B3BE39" wp14:editId="3ABCF6DD">
                  <wp:simplePos x="0" y="0"/>
                  <wp:positionH relativeFrom="column">
                    <wp:posOffset>66040</wp:posOffset>
                  </wp:positionH>
                  <wp:positionV relativeFrom="paragraph">
                    <wp:posOffset>372110</wp:posOffset>
                  </wp:positionV>
                  <wp:extent cx="285115" cy="288290"/>
                  <wp:effectExtent l="0" t="0" r="635" b="0"/>
                  <wp:wrapNone/>
                  <wp:docPr id="31" name="Grafik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c_ableiten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15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25" w:type="dxa"/>
            <w:vAlign w:val="bottom"/>
          </w:tcPr>
          <w:p w14:paraId="7C1EF8F7" w14:textId="74DE2A51" w:rsidR="009F2095" w:rsidRDefault="009F2095" w:rsidP="009F2095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spacing w:line="312" w:lineRule="exact"/>
              <w:jc w:val="right"/>
              <w:rPr>
                <w:rStyle w:val="ekvhandschriftunterstrichen"/>
                <w:u w:val="none"/>
              </w:rPr>
            </w:pPr>
          </w:p>
          <w:p w14:paraId="3EB599EC" w14:textId="77777777" w:rsidR="009F2095" w:rsidRDefault="009F2095" w:rsidP="009F2095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spacing w:line="312" w:lineRule="exact"/>
              <w:jc w:val="right"/>
              <w:rPr>
                <w:rStyle w:val="ekvhandschriftunterstrichen"/>
                <w:u w:val="none"/>
              </w:rPr>
            </w:pPr>
          </w:p>
          <w:p w14:paraId="1055C355" w14:textId="36C41317" w:rsidR="009F2095" w:rsidRPr="007D68EC" w:rsidRDefault="009F2095" w:rsidP="009F2095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spacing w:line="312" w:lineRule="exact"/>
              <w:jc w:val="right"/>
              <w:rPr>
                <w:rStyle w:val="ekvhandschriftunterstrichen"/>
              </w:rPr>
            </w:pPr>
            <w:r w:rsidRPr="00C3184B">
              <w:rPr>
                <w:rStyle w:val="ekvhandschriftunterstrichen"/>
                <w:u w:val="none"/>
              </w:rPr>
              <w:sym w:font="Wingdings" w:char="F0A8"/>
            </w:r>
          </w:p>
        </w:tc>
        <w:tc>
          <w:tcPr>
            <w:tcW w:w="283" w:type="dxa"/>
          </w:tcPr>
          <w:p w14:paraId="6F66D358" w14:textId="1C279593" w:rsidR="009F2095" w:rsidRPr="00633B00" w:rsidRDefault="009F2095" w:rsidP="009F2095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spacing w:line="312" w:lineRule="exact"/>
              <w:rPr>
                <w:rStyle w:val="ekvhandschriftunterstrichen"/>
              </w:rPr>
            </w:pPr>
            <w:r>
              <w:rPr>
                <w:lang w:eastAsia="de-DE"/>
              </w:rPr>
              <w:drawing>
                <wp:anchor distT="0" distB="0" distL="114300" distR="114300" simplePos="0" relativeHeight="251685888" behindDoc="0" locked="0" layoutInCell="1" allowOverlap="1" wp14:anchorId="71CCB5B0" wp14:editId="565323F4">
                  <wp:simplePos x="0" y="0"/>
                  <wp:positionH relativeFrom="column">
                    <wp:posOffset>74295</wp:posOffset>
                  </wp:positionH>
                  <wp:positionV relativeFrom="paragraph">
                    <wp:posOffset>362585</wp:posOffset>
                  </wp:positionV>
                  <wp:extent cx="288290" cy="288290"/>
                  <wp:effectExtent l="0" t="0" r="0" b="0"/>
                  <wp:wrapNone/>
                  <wp:docPr id="33" name="Grafik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c_merkwoerter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" w:type="dxa"/>
          </w:tcPr>
          <w:p w14:paraId="1BFB91FB" w14:textId="72BB7294" w:rsidR="009F2095" w:rsidRPr="00633B00" w:rsidRDefault="009F2095" w:rsidP="009F2095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spacing w:line="312" w:lineRule="exact"/>
              <w:rPr>
                <w:rStyle w:val="ekvhandschriftunterstrichen"/>
              </w:rPr>
            </w:pPr>
          </w:p>
        </w:tc>
      </w:tr>
    </w:tbl>
    <w:p w14:paraId="5C956EF5" w14:textId="77777777" w:rsidR="00473A0A" w:rsidRDefault="00473A0A" w:rsidP="00473A0A">
      <w:pPr>
        <w:pStyle w:val="ekvgrundtexthalbe"/>
      </w:pPr>
    </w:p>
    <w:p w14:paraId="508B10E7" w14:textId="77777777" w:rsidR="009159F2" w:rsidRDefault="009159F2" w:rsidP="009159F2">
      <w:pPr>
        <w:pStyle w:val="ekvgrundtexthalbe"/>
      </w:pPr>
    </w:p>
    <w:p w14:paraId="793CB28E" w14:textId="42B90876" w:rsidR="00C278B2" w:rsidRDefault="00C278B2" w:rsidP="00473A0A">
      <w:pPr>
        <w:pStyle w:val="ekvschreiblinie"/>
        <w:tabs>
          <w:tab w:val="clear" w:pos="9327"/>
          <w:tab w:val="left" w:pos="6946"/>
        </w:tabs>
      </w:pPr>
      <w:r w:rsidRPr="00DD0535">
        <w:rPr>
          <w:b/>
          <w:bCs/>
        </w:rPr>
        <w:t>Nomen</w:t>
      </w:r>
      <w:r>
        <w:t xml:space="preserve"> schlage ich in der </w:t>
      </w:r>
      <w:r w:rsidR="00473A0A" w:rsidRPr="00633B00">
        <w:rPr>
          <w:rStyle w:val="ekvhandschriftunterstrichen"/>
        </w:rPr>
        <w:tab/>
      </w:r>
      <w:r>
        <w:t xml:space="preserve"> nach, </w:t>
      </w:r>
    </w:p>
    <w:p w14:paraId="289AEC18" w14:textId="15DD2F3F" w:rsidR="00C278B2" w:rsidRDefault="00C278B2" w:rsidP="00473A0A">
      <w:pPr>
        <w:pStyle w:val="ekvschreiblinie"/>
        <w:tabs>
          <w:tab w:val="clear" w:pos="9327"/>
          <w:tab w:val="left" w:pos="4395"/>
        </w:tabs>
      </w:pPr>
      <w:r w:rsidRPr="00DD0535">
        <w:rPr>
          <w:b/>
          <w:bCs/>
        </w:rPr>
        <w:t>Adjektive</w:t>
      </w:r>
      <w:r>
        <w:t xml:space="preserve"> in der </w:t>
      </w:r>
      <w:r w:rsidR="00473A0A" w:rsidRPr="00633B00">
        <w:rPr>
          <w:rStyle w:val="ekvhandschriftunterstrichen"/>
        </w:rPr>
        <w:tab/>
      </w:r>
      <w:r>
        <w:t>.</w:t>
      </w:r>
    </w:p>
    <w:p w14:paraId="5A602DF5" w14:textId="7C2D2329" w:rsidR="00C278B2" w:rsidRDefault="00C278B2" w:rsidP="00C278B2"/>
    <w:p w14:paraId="6AAAE636" w14:textId="77777777" w:rsidR="00E067AA" w:rsidRDefault="00E067AA" w:rsidP="00E067AA">
      <w:pPr>
        <w:pStyle w:val="ekvgrundtexthalbe"/>
      </w:pPr>
    </w:p>
    <w:p w14:paraId="36CFF6A8" w14:textId="77777777" w:rsidR="00C278B2" w:rsidRPr="00D3427F" w:rsidRDefault="00C278B2" w:rsidP="00C278B2">
      <w:pPr>
        <w:pStyle w:val="ekvnummerierung"/>
        <w:framePr w:wrap="around"/>
      </w:pPr>
      <w:r>
        <w:t>3</w:t>
      </w:r>
    </w:p>
    <w:p w14:paraId="63365F06" w14:textId="77777777" w:rsidR="00C278B2" w:rsidRPr="00287B24" w:rsidRDefault="00C278B2" w:rsidP="00C278B2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1D9BB24B" wp14:editId="79139A1F">
            <wp:extent cx="288290" cy="28829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E16341" w14:textId="76394489" w:rsidR="00473A0A" w:rsidRDefault="00C278B2" w:rsidP="00C278B2">
      <w:pPr>
        <w:rPr>
          <w:rStyle w:val="ekvarbeitsanweisungdeutsch"/>
        </w:rPr>
      </w:pPr>
      <w:r w:rsidRPr="00CE5568">
        <w:rPr>
          <w:rStyle w:val="ekvarbeitsanweisungdeutsch"/>
        </w:rPr>
        <w:t xml:space="preserve">Was bedeuten diese Wörter? Schlage nach und </w:t>
      </w:r>
      <w:r w:rsidR="00D95053">
        <w:rPr>
          <w:rStyle w:val="ekvarbeitsanweisungdeutsch"/>
        </w:rPr>
        <w:t>vervollständige</w:t>
      </w:r>
      <w:r w:rsidRPr="00CE5568">
        <w:rPr>
          <w:rStyle w:val="ekvarbeitsanweisungdeutsch"/>
        </w:rPr>
        <w:t>.</w:t>
      </w:r>
    </w:p>
    <w:p w14:paraId="4999638F" w14:textId="77777777" w:rsidR="00473A0A" w:rsidRDefault="00473A0A" w:rsidP="00E067AA">
      <w:pPr>
        <w:pStyle w:val="ekvgrundtexthalbe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9"/>
        <w:gridCol w:w="3115"/>
        <w:gridCol w:w="737"/>
        <w:gridCol w:w="3115"/>
        <w:gridCol w:w="346"/>
        <w:gridCol w:w="673"/>
        <w:gridCol w:w="9"/>
      </w:tblGrid>
      <w:tr w:rsidR="0047138F" w:rsidRPr="00FB3BCE" w14:paraId="23C658F2" w14:textId="77777777" w:rsidTr="0047138F">
        <w:trPr>
          <w:gridAfter w:val="1"/>
          <w:wAfter w:w="5" w:type="pct"/>
          <w:trHeight w:val="567"/>
        </w:trPr>
        <w:tc>
          <w:tcPr>
            <w:tcW w:w="726" w:type="pct"/>
          </w:tcPr>
          <w:p w14:paraId="1C8D4D2D" w14:textId="317F1A63" w:rsidR="0047138F" w:rsidRPr="00FB3BCE" w:rsidRDefault="0047138F" w:rsidP="00E067AA">
            <w:pPr>
              <w:pStyle w:val="ekvschreiblinie"/>
            </w:pPr>
            <w:r>
              <w:t>Imam:</w:t>
            </w:r>
          </w:p>
        </w:tc>
        <w:tc>
          <w:tcPr>
            <w:tcW w:w="3724" w:type="pct"/>
            <w:gridSpan w:val="3"/>
          </w:tcPr>
          <w:p w14:paraId="388005F1" w14:textId="0F986F2E" w:rsidR="0047138F" w:rsidRDefault="0047138F" w:rsidP="0047138F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6925"/>
              </w:tabs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185" w:type="pct"/>
          </w:tcPr>
          <w:p w14:paraId="594C1273" w14:textId="024C76EF" w:rsidR="0047138F" w:rsidRDefault="0047138F" w:rsidP="00E067AA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</w:pPr>
            <w:r>
              <w:t xml:space="preserve"> S.</w:t>
            </w:r>
          </w:p>
        </w:tc>
        <w:tc>
          <w:tcPr>
            <w:tcW w:w="360" w:type="pct"/>
          </w:tcPr>
          <w:p w14:paraId="566CB771" w14:textId="38DF91F8" w:rsidR="0047138F" w:rsidRDefault="0047138F" w:rsidP="00E067AA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</w:pPr>
            <w:r w:rsidRPr="00633B00">
              <w:rPr>
                <w:rStyle w:val="ekvhandschriftunterstrichen"/>
              </w:rPr>
              <w:tab/>
            </w:r>
          </w:p>
        </w:tc>
      </w:tr>
      <w:tr w:rsidR="0047138F" w:rsidRPr="00FB3BCE" w14:paraId="0938023C" w14:textId="77777777" w:rsidTr="0047138F">
        <w:trPr>
          <w:gridAfter w:val="1"/>
          <w:wAfter w:w="5" w:type="pct"/>
          <w:trHeight w:val="567"/>
        </w:trPr>
        <w:tc>
          <w:tcPr>
            <w:tcW w:w="726" w:type="pct"/>
          </w:tcPr>
          <w:p w14:paraId="0B4F0F2A" w14:textId="50BDCC96" w:rsidR="0047138F" w:rsidRPr="00FB3BCE" w:rsidRDefault="0047138F" w:rsidP="00E067AA">
            <w:pPr>
              <w:pStyle w:val="ekvschreiblinie"/>
            </w:pPr>
            <w:r>
              <w:t>installieren:</w:t>
            </w:r>
          </w:p>
        </w:tc>
        <w:tc>
          <w:tcPr>
            <w:tcW w:w="3724" w:type="pct"/>
            <w:gridSpan w:val="3"/>
          </w:tcPr>
          <w:p w14:paraId="3EDA3ECE" w14:textId="6A5E2F76" w:rsidR="0047138F" w:rsidRPr="00633B00" w:rsidRDefault="0047138F" w:rsidP="0047138F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6925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185" w:type="pct"/>
          </w:tcPr>
          <w:p w14:paraId="31E0EB60" w14:textId="01E4904A" w:rsidR="0047138F" w:rsidRPr="00633B00" w:rsidRDefault="0047138F" w:rsidP="00E067AA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rPr>
                <w:rStyle w:val="ekvhandschriftunterstrichen"/>
              </w:rPr>
            </w:pPr>
            <w:r>
              <w:t xml:space="preserve"> S.</w:t>
            </w:r>
          </w:p>
        </w:tc>
        <w:tc>
          <w:tcPr>
            <w:tcW w:w="360" w:type="pct"/>
          </w:tcPr>
          <w:p w14:paraId="1CB28F81" w14:textId="4C3B7FD1" w:rsidR="0047138F" w:rsidRPr="00633B00" w:rsidRDefault="0047138F" w:rsidP="00E067AA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</w:tr>
      <w:tr w:rsidR="0047138F" w:rsidRPr="00FB3BCE" w14:paraId="4E95434A" w14:textId="77777777" w:rsidTr="0047138F">
        <w:trPr>
          <w:trHeight w:val="567"/>
        </w:trPr>
        <w:tc>
          <w:tcPr>
            <w:tcW w:w="726" w:type="pct"/>
          </w:tcPr>
          <w:p w14:paraId="44BA7E61" w14:textId="4CD27D6F" w:rsidR="0047138F" w:rsidRPr="00FB3BCE" w:rsidRDefault="0047138F" w:rsidP="00E067AA">
            <w:pPr>
              <w:pStyle w:val="ekvschreiblinie"/>
            </w:pPr>
            <w:r>
              <w:t>Kiefer:</w:t>
            </w:r>
          </w:p>
        </w:tc>
        <w:tc>
          <w:tcPr>
            <w:tcW w:w="1665" w:type="pct"/>
          </w:tcPr>
          <w:p w14:paraId="2CC2EEF5" w14:textId="4EBC989D" w:rsidR="0047138F" w:rsidRPr="00633B00" w:rsidRDefault="0047138F" w:rsidP="0047138F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3119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394" w:type="pct"/>
          </w:tcPr>
          <w:p w14:paraId="4D55E7AC" w14:textId="5FB45712" w:rsidR="0047138F" w:rsidRPr="00FB3BCE" w:rsidRDefault="0047138F" w:rsidP="0047138F">
            <w:pPr>
              <w:pStyle w:val="ekvschreiblinie"/>
              <w:jc w:val="center"/>
            </w:pPr>
            <w:r>
              <w:t>oder</w:t>
            </w:r>
          </w:p>
        </w:tc>
        <w:tc>
          <w:tcPr>
            <w:tcW w:w="1665" w:type="pct"/>
          </w:tcPr>
          <w:p w14:paraId="7639C98A" w14:textId="247D43C7" w:rsidR="0047138F" w:rsidRPr="00633B00" w:rsidRDefault="0047138F" w:rsidP="0047138F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3009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  <w:r>
              <w:rPr>
                <w:rStyle w:val="ekvhandschriftunterstrichen"/>
              </w:rPr>
              <w:t xml:space="preserve"> </w:t>
            </w:r>
          </w:p>
        </w:tc>
        <w:tc>
          <w:tcPr>
            <w:tcW w:w="185" w:type="pct"/>
          </w:tcPr>
          <w:p w14:paraId="21F5B36A" w14:textId="271B00FC" w:rsidR="0047138F" w:rsidRPr="00633B00" w:rsidRDefault="0047138F" w:rsidP="00E067AA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rPr>
                <w:rStyle w:val="ekvhandschriftunterstrichen"/>
              </w:rPr>
            </w:pPr>
            <w:r>
              <w:t xml:space="preserve"> S.</w:t>
            </w:r>
          </w:p>
        </w:tc>
        <w:tc>
          <w:tcPr>
            <w:tcW w:w="365" w:type="pct"/>
            <w:gridSpan w:val="2"/>
          </w:tcPr>
          <w:p w14:paraId="69F09BC8" w14:textId="11620342" w:rsidR="0047138F" w:rsidRPr="00633B00" w:rsidRDefault="0047138F" w:rsidP="00E067AA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</w:tr>
    </w:tbl>
    <w:p w14:paraId="46991790" w14:textId="394E8B72" w:rsidR="00C278B2" w:rsidRDefault="00C278B2" w:rsidP="00C278B2"/>
    <w:p w14:paraId="1548687D" w14:textId="77777777" w:rsidR="00E067AA" w:rsidRDefault="00E067AA" w:rsidP="00E067AA">
      <w:pPr>
        <w:pStyle w:val="ekvgrundtexthalbe"/>
      </w:pPr>
    </w:p>
    <w:p w14:paraId="7A29C22E" w14:textId="77777777" w:rsidR="00C278B2" w:rsidRPr="00287B24" w:rsidRDefault="00C278B2" w:rsidP="00C278B2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00C7DEB" wp14:editId="7A474E26">
            <wp:extent cx="285115" cy="288290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0B5ADE" w14:textId="77777777" w:rsidR="00C278B2" w:rsidRPr="00D3427F" w:rsidRDefault="00C278B2" w:rsidP="00C278B2">
      <w:pPr>
        <w:pStyle w:val="ekvnummerierung"/>
        <w:framePr w:wrap="around"/>
      </w:pPr>
      <w:r>
        <w:t>4</w:t>
      </w:r>
    </w:p>
    <w:p w14:paraId="61A9CFBD" w14:textId="77777777" w:rsidR="00C278B2" w:rsidRPr="00CE5568" w:rsidRDefault="00C278B2" w:rsidP="00C278B2">
      <w:pPr>
        <w:rPr>
          <w:rStyle w:val="ekvarbeitsanweisungdeutsch"/>
        </w:rPr>
      </w:pPr>
      <w:r w:rsidRPr="00CE5568">
        <w:rPr>
          <w:rStyle w:val="ekvarbeitsanweisungdeutsch"/>
        </w:rPr>
        <w:t>Schlage die falsch</w:t>
      </w:r>
      <w:r>
        <w:rPr>
          <w:rStyle w:val="ekvarbeitsanweisungdeutsch"/>
        </w:rPr>
        <w:t xml:space="preserve"> </w:t>
      </w:r>
      <w:r w:rsidRPr="00CE5568">
        <w:rPr>
          <w:rStyle w:val="ekvarbeitsanweisungdeutsch"/>
        </w:rPr>
        <w:t xml:space="preserve">geschriebenen Wörter nach. </w:t>
      </w:r>
    </w:p>
    <w:p w14:paraId="1298651D" w14:textId="395DC5DB" w:rsidR="00C278B2" w:rsidRDefault="00481C76" w:rsidP="00481C76">
      <w:pPr>
        <w:rPr>
          <w:rStyle w:val="ekvarbeitsanweisungdeutsch"/>
        </w:rPr>
      </w:pPr>
      <w:r w:rsidRPr="00481C76">
        <w:rPr>
          <w:rStyle w:val="ekvarbeitsanweisungdeutsch"/>
        </w:rPr>
        <w:t>Schreibe sie richtig auf und notiere jeweils die Seitenzahl.</w:t>
      </w:r>
    </w:p>
    <w:p w14:paraId="5D7C3C79" w14:textId="77777777" w:rsidR="00481C76" w:rsidRPr="00481C76" w:rsidRDefault="00481C76" w:rsidP="00481C76">
      <w:pPr>
        <w:pStyle w:val="ekvgrundtexthalbe"/>
        <w:rPr>
          <w:rStyle w:val="ekvarbeitsanweisungdeutsch"/>
        </w:rPr>
      </w:pPr>
    </w:p>
    <w:tbl>
      <w:tblPr>
        <w:tblW w:w="5026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3"/>
        <w:gridCol w:w="2268"/>
        <w:gridCol w:w="455"/>
        <w:gridCol w:w="681"/>
        <w:gridCol w:w="681"/>
        <w:gridCol w:w="1063"/>
        <w:gridCol w:w="2270"/>
        <w:gridCol w:w="453"/>
        <w:gridCol w:w="669"/>
      </w:tblGrid>
      <w:tr w:rsidR="0047138F" w:rsidRPr="00FB3BCE" w14:paraId="295B3C11" w14:textId="6A2E9754" w:rsidTr="0047138F">
        <w:trPr>
          <w:trHeight w:val="567"/>
        </w:trPr>
        <w:tc>
          <w:tcPr>
            <w:tcW w:w="459" w:type="pct"/>
          </w:tcPr>
          <w:p w14:paraId="0C924398" w14:textId="7CCCE8BB" w:rsidR="00E067AA" w:rsidRPr="00FB3BCE" w:rsidRDefault="007D68EC" w:rsidP="00D72D10">
            <w:pPr>
              <w:pStyle w:val="ekvschreiblinie"/>
            </w:pPr>
            <w:r>
              <w:t>Vannille</w:t>
            </w:r>
          </w:p>
        </w:tc>
        <w:tc>
          <w:tcPr>
            <w:tcW w:w="1206" w:type="pct"/>
          </w:tcPr>
          <w:p w14:paraId="11F8D0E6" w14:textId="77777777" w:rsidR="00E067AA" w:rsidRPr="00633B00" w:rsidRDefault="00E067AA" w:rsidP="00D72D10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298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242" w:type="pct"/>
          </w:tcPr>
          <w:p w14:paraId="1172D256" w14:textId="749DF4E5" w:rsidR="00E067AA" w:rsidRPr="00FB3BCE" w:rsidRDefault="00E067AA" w:rsidP="00D72D10">
            <w:pPr>
              <w:pStyle w:val="ekvschreiblinie"/>
            </w:pPr>
            <w:r>
              <w:t xml:space="preserve"> </w:t>
            </w:r>
            <w:r w:rsidR="00D72D10">
              <w:t xml:space="preserve"> </w:t>
            </w:r>
            <w:r>
              <w:t>S</w:t>
            </w:r>
            <w:r w:rsidR="0047138F">
              <w:t>.</w:t>
            </w:r>
          </w:p>
        </w:tc>
        <w:tc>
          <w:tcPr>
            <w:tcW w:w="362" w:type="pct"/>
          </w:tcPr>
          <w:p w14:paraId="7CFBEB5B" w14:textId="77777777" w:rsidR="00E067AA" w:rsidRPr="00C278B2" w:rsidRDefault="00E067AA" w:rsidP="00D72D10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706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362" w:type="pct"/>
            <w:vAlign w:val="center"/>
          </w:tcPr>
          <w:p w14:paraId="6780F226" w14:textId="77777777" w:rsidR="00E067AA" w:rsidRDefault="00E067AA" w:rsidP="00D72D10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jc w:val="center"/>
            </w:pPr>
          </w:p>
        </w:tc>
        <w:tc>
          <w:tcPr>
            <w:tcW w:w="565" w:type="pct"/>
            <w:vAlign w:val="center"/>
          </w:tcPr>
          <w:p w14:paraId="58D691D1" w14:textId="7BD52E4B" w:rsidR="00E067AA" w:rsidRPr="00633B00" w:rsidRDefault="007D68EC" w:rsidP="00B30D64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rPr>
                <w:rStyle w:val="ekvhandschriftunterstrichen"/>
              </w:rPr>
            </w:pPr>
            <w:r>
              <w:t>Könich</w:t>
            </w:r>
          </w:p>
        </w:tc>
        <w:tc>
          <w:tcPr>
            <w:tcW w:w="1207" w:type="pct"/>
          </w:tcPr>
          <w:p w14:paraId="3AA4DBFD" w14:textId="77777777" w:rsidR="00E067AA" w:rsidRDefault="00E067AA" w:rsidP="00B30D64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241" w:type="pct"/>
          </w:tcPr>
          <w:p w14:paraId="61984350" w14:textId="36508558" w:rsidR="00E067AA" w:rsidRDefault="00D72D10" w:rsidP="00D72D10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</w:pPr>
            <w:r>
              <w:t xml:space="preserve">  </w:t>
            </w:r>
            <w:r w:rsidR="00E067AA">
              <w:t>S</w:t>
            </w:r>
            <w:r w:rsidR="0047138F">
              <w:t>.</w:t>
            </w:r>
          </w:p>
        </w:tc>
        <w:tc>
          <w:tcPr>
            <w:tcW w:w="356" w:type="pct"/>
          </w:tcPr>
          <w:p w14:paraId="187061B0" w14:textId="4CD44807" w:rsidR="00E067AA" w:rsidRDefault="00E067AA" w:rsidP="00B30D64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</w:pPr>
            <w:r w:rsidRPr="00633B00">
              <w:rPr>
                <w:rStyle w:val="ekvhandschriftunterstrichen"/>
              </w:rPr>
              <w:tab/>
            </w:r>
          </w:p>
        </w:tc>
      </w:tr>
      <w:tr w:rsidR="0047138F" w:rsidRPr="00FB3BCE" w14:paraId="32AC19BF" w14:textId="2A604D31" w:rsidTr="0047138F">
        <w:trPr>
          <w:trHeight w:val="567"/>
        </w:trPr>
        <w:tc>
          <w:tcPr>
            <w:tcW w:w="459" w:type="pct"/>
          </w:tcPr>
          <w:p w14:paraId="2C1C1026" w14:textId="2A773FCB" w:rsidR="00E067AA" w:rsidRPr="00FB3BCE" w:rsidRDefault="007D68EC" w:rsidP="00D72D10">
            <w:pPr>
              <w:pStyle w:val="ekvschreiblinie"/>
            </w:pPr>
            <w:r>
              <w:t>Heckse</w:t>
            </w:r>
          </w:p>
        </w:tc>
        <w:tc>
          <w:tcPr>
            <w:tcW w:w="1206" w:type="pct"/>
          </w:tcPr>
          <w:p w14:paraId="798DCF6E" w14:textId="77777777" w:rsidR="00E067AA" w:rsidRPr="00633B00" w:rsidRDefault="00E067AA" w:rsidP="00D72D10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298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242" w:type="pct"/>
          </w:tcPr>
          <w:p w14:paraId="505BBA07" w14:textId="6AC8D998" w:rsidR="00E067AA" w:rsidRPr="00FB3BCE" w:rsidRDefault="00E067AA" w:rsidP="00D72D10">
            <w:pPr>
              <w:pStyle w:val="ekvschreiblinie"/>
            </w:pPr>
            <w:r>
              <w:t xml:space="preserve"> </w:t>
            </w:r>
            <w:r w:rsidR="00D72D10">
              <w:t xml:space="preserve"> </w:t>
            </w:r>
            <w:r>
              <w:t>S</w:t>
            </w:r>
            <w:r w:rsidR="0047138F">
              <w:t>.</w:t>
            </w:r>
          </w:p>
        </w:tc>
        <w:tc>
          <w:tcPr>
            <w:tcW w:w="362" w:type="pct"/>
          </w:tcPr>
          <w:p w14:paraId="69FC7D2D" w14:textId="77777777" w:rsidR="00E067AA" w:rsidRPr="00C278B2" w:rsidRDefault="00E067AA" w:rsidP="00D72D10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706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362" w:type="pct"/>
            <w:vAlign w:val="center"/>
          </w:tcPr>
          <w:p w14:paraId="165B1100" w14:textId="77777777" w:rsidR="00E067AA" w:rsidRPr="00633B00" w:rsidRDefault="00E067AA" w:rsidP="00D72D10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jc w:val="center"/>
              <w:rPr>
                <w:rStyle w:val="ekvhandschriftunterstrichen"/>
              </w:rPr>
            </w:pPr>
          </w:p>
        </w:tc>
        <w:tc>
          <w:tcPr>
            <w:tcW w:w="565" w:type="pct"/>
            <w:vAlign w:val="center"/>
          </w:tcPr>
          <w:p w14:paraId="3EA7E4D2" w14:textId="317D09DE" w:rsidR="00E067AA" w:rsidRPr="00633B00" w:rsidRDefault="007D68EC" w:rsidP="00B30D64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rPr>
                <w:rStyle w:val="ekvhandschriftunterstrichen"/>
              </w:rPr>
            </w:pPr>
            <w:r>
              <w:t>Walt</w:t>
            </w:r>
          </w:p>
        </w:tc>
        <w:tc>
          <w:tcPr>
            <w:tcW w:w="1207" w:type="pct"/>
          </w:tcPr>
          <w:p w14:paraId="4A02327E" w14:textId="77777777" w:rsidR="00E067AA" w:rsidRPr="00633B00" w:rsidRDefault="00E067AA" w:rsidP="00B30D64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241" w:type="pct"/>
          </w:tcPr>
          <w:p w14:paraId="5157DC52" w14:textId="4A1854D0" w:rsidR="00E067AA" w:rsidRPr="00633B00" w:rsidRDefault="00D72D10" w:rsidP="00D72D10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rPr>
                <w:rStyle w:val="ekvhandschriftunterstrichen"/>
              </w:rPr>
            </w:pPr>
            <w:r>
              <w:t xml:space="preserve">  </w:t>
            </w:r>
            <w:r w:rsidR="00E067AA">
              <w:t>S</w:t>
            </w:r>
            <w:r w:rsidR="0047138F">
              <w:t>.</w:t>
            </w:r>
          </w:p>
        </w:tc>
        <w:tc>
          <w:tcPr>
            <w:tcW w:w="356" w:type="pct"/>
          </w:tcPr>
          <w:p w14:paraId="4B7E29BE" w14:textId="06DC1940" w:rsidR="00E067AA" w:rsidRDefault="00E067AA" w:rsidP="00B30D64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</w:pPr>
            <w:r w:rsidRPr="00633B00">
              <w:rPr>
                <w:rStyle w:val="ekvhandschriftunterstrichen"/>
              </w:rPr>
              <w:tab/>
            </w:r>
          </w:p>
        </w:tc>
      </w:tr>
      <w:tr w:rsidR="007D68EC" w14:paraId="03B35158" w14:textId="77777777" w:rsidTr="001571DE">
        <w:trPr>
          <w:trHeight w:val="567"/>
        </w:trPr>
        <w:tc>
          <w:tcPr>
            <w:tcW w:w="459" w:type="pct"/>
          </w:tcPr>
          <w:p w14:paraId="51D50A3C" w14:textId="77777777" w:rsidR="007D68EC" w:rsidRPr="00FB3BCE" w:rsidRDefault="007D68EC" w:rsidP="001571DE">
            <w:pPr>
              <w:pStyle w:val="ekvschreiblinie"/>
            </w:pPr>
            <w:r>
              <w:t>Wampir</w:t>
            </w:r>
          </w:p>
        </w:tc>
        <w:tc>
          <w:tcPr>
            <w:tcW w:w="1206" w:type="pct"/>
          </w:tcPr>
          <w:p w14:paraId="74F67104" w14:textId="77777777" w:rsidR="007D68EC" w:rsidRPr="00633B00" w:rsidRDefault="007D68EC" w:rsidP="001571DE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298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242" w:type="pct"/>
          </w:tcPr>
          <w:p w14:paraId="2D5AA2C3" w14:textId="77777777" w:rsidR="007D68EC" w:rsidRPr="00FB3BCE" w:rsidRDefault="007D68EC" w:rsidP="001571DE">
            <w:pPr>
              <w:pStyle w:val="ekvschreiblinie"/>
            </w:pPr>
            <w:r>
              <w:t xml:space="preserve">  S.</w:t>
            </w:r>
          </w:p>
        </w:tc>
        <w:tc>
          <w:tcPr>
            <w:tcW w:w="362" w:type="pct"/>
          </w:tcPr>
          <w:p w14:paraId="0922D382" w14:textId="77777777" w:rsidR="007D68EC" w:rsidRPr="00C278B2" w:rsidRDefault="007D68EC" w:rsidP="001571DE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706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362" w:type="pct"/>
            <w:vAlign w:val="center"/>
          </w:tcPr>
          <w:p w14:paraId="1818CC57" w14:textId="77777777" w:rsidR="007D68EC" w:rsidRPr="00633B00" w:rsidRDefault="007D68EC" w:rsidP="001571DE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jc w:val="center"/>
              <w:rPr>
                <w:rStyle w:val="ekvhandschriftunterstrichen"/>
              </w:rPr>
            </w:pPr>
          </w:p>
        </w:tc>
        <w:tc>
          <w:tcPr>
            <w:tcW w:w="565" w:type="pct"/>
            <w:vAlign w:val="center"/>
          </w:tcPr>
          <w:p w14:paraId="0A63DC3B" w14:textId="77777777" w:rsidR="007D68EC" w:rsidRPr="00633B00" w:rsidRDefault="007D68EC" w:rsidP="001571DE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rPr>
                <w:rStyle w:val="ekvhandschriftunterstrichen"/>
              </w:rPr>
            </w:pPr>
            <w:r>
              <w:t>Schpinne</w:t>
            </w:r>
          </w:p>
        </w:tc>
        <w:tc>
          <w:tcPr>
            <w:tcW w:w="1207" w:type="pct"/>
          </w:tcPr>
          <w:p w14:paraId="340486DF" w14:textId="77777777" w:rsidR="007D68EC" w:rsidRPr="00633B00" w:rsidRDefault="007D68EC" w:rsidP="001571DE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rPr>
                <w:rStyle w:val="ekvhandschriftunterstrichen"/>
              </w:rPr>
            </w:pPr>
            <w:r w:rsidRPr="00633B00">
              <w:rPr>
                <w:rStyle w:val="ekvhandschriftunterstrichen"/>
              </w:rPr>
              <w:tab/>
            </w:r>
          </w:p>
        </w:tc>
        <w:tc>
          <w:tcPr>
            <w:tcW w:w="241" w:type="pct"/>
          </w:tcPr>
          <w:p w14:paraId="2CB6DEC5" w14:textId="77777777" w:rsidR="007D68EC" w:rsidRPr="00633B00" w:rsidRDefault="007D68EC" w:rsidP="001571DE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  <w:rPr>
                <w:rStyle w:val="ekvhandschriftunterstrichen"/>
              </w:rPr>
            </w:pPr>
            <w:r>
              <w:t xml:space="preserve">  S.</w:t>
            </w:r>
          </w:p>
        </w:tc>
        <w:tc>
          <w:tcPr>
            <w:tcW w:w="356" w:type="pct"/>
          </w:tcPr>
          <w:p w14:paraId="7E8D0986" w14:textId="77777777" w:rsidR="007D68EC" w:rsidRDefault="007D68EC" w:rsidP="001571DE">
            <w:pPr>
              <w:pStyle w:val="ekvschreiblinie"/>
              <w:tabs>
                <w:tab w:val="clear" w:pos="340"/>
                <w:tab w:val="clear" w:pos="595"/>
                <w:tab w:val="clear" w:pos="851"/>
                <w:tab w:val="left" w:pos="2380"/>
              </w:tabs>
            </w:pPr>
            <w:r w:rsidRPr="00633B00">
              <w:rPr>
                <w:rStyle w:val="ekvhandschriftunterstrichen"/>
              </w:rPr>
              <w:tab/>
            </w:r>
          </w:p>
        </w:tc>
      </w:tr>
    </w:tbl>
    <w:p w14:paraId="38DC9BB1" w14:textId="2A071445" w:rsidR="00777DA9" w:rsidRDefault="00777DA9" w:rsidP="00E067AA">
      <w:pPr>
        <w:pStyle w:val="ekvgrundtexthalbe"/>
        <w:spacing w:line="20" w:lineRule="exact"/>
      </w:pPr>
    </w:p>
    <w:sectPr w:rsidR="00777DA9" w:rsidSect="0090370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FF241" w14:textId="77777777" w:rsidR="005652A3" w:rsidRDefault="005652A3" w:rsidP="003C599D">
      <w:pPr>
        <w:spacing w:line="240" w:lineRule="auto"/>
      </w:pPr>
      <w:r>
        <w:separator/>
      </w:r>
    </w:p>
  </w:endnote>
  <w:endnote w:type="continuationSeparator" w:id="0">
    <w:p w14:paraId="3283C839" w14:textId="77777777" w:rsidR="005652A3" w:rsidRDefault="005652A3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C6A1C" w14:textId="77777777" w:rsidR="00CC547B" w:rsidRDefault="00CC547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6CEC806" w14:textId="77777777" w:rsidTr="006B2D23">
      <w:trPr>
        <w:trHeight w:hRule="exact" w:val="680"/>
      </w:trPr>
      <w:tc>
        <w:tcPr>
          <w:tcW w:w="1131" w:type="dxa"/>
          <w:noWrap/>
        </w:tcPr>
        <w:p w14:paraId="03DEE71B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FE3E6EF" wp14:editId="451F3DE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A41EFB8" w14:textId="63F7735C"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0F7D80">
            <w:t>2</w:t>
          </w:r>
          <w:r w:rsidR="00983AD0">
            <w:t>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1954AABD" w14:textId="03D5EBE9" w:rsidR="0021744C" w:rsidRPr="00913892" w:rsidRDefault="0021744C" w:rsidP="002500F3">
          <w:pPr>
            <w:pStyle w:val="ekvpagina"/>
          </w:pPr>
        </w:p>
      </w:tc>
      <w:tc>
        <w:tcPr>
          <w:tcW w:w="5823" w:type="dxa"/>
          <w:noWrap/>
        </w:tcPr>
        <w:p w14:paraId="53D2783E" w14:textId="770B5730" w:rsidR="00BD4A79" w:rsidRPr="002F7DFF" w:rsidRDefault="00391933" w:rsidP="00391933">
          <w:pPr>
            <w:pStyle w:val="ekvpagina"/>
          </w:pPr>
          <w:r w:rsidRPr="00920459">
            <w:rPr>
              <w:rStyle w:val="ekvquellefett"/>
            </w:rPr>
            <w:t>Text:</w:t>
          </w:r>
          <w:r>
            <w:t xml:space="preserve"> </w:t>
          </w:r>
          <w:r w:rsidR="00CC547B">
            <w:rPr>
              <w:rFonts w:cs="Arial"/>
              <w:noProof w:val="0"/>
              <w:szCs w:val="10"/>
            </w:rPr>
            <w:t xml:space="preserve">Bernadette </w:t>
          </w:r>
          <w:proofErr w:type="spellStart"/>
          <w:r w:rsidR="00CC547B">
            <w:rPr>
              <w:rFonts w:cs="Arial"/>
              <w:noProof w:val="0"/>
              <w:szCs w:val="10"/>
            </w:rPr>
            <w:t>Girshausen</w:t>
          </w:r>
          <w:proofErr w:type="spellEnd"/>
        </w:p>
      </w:tc>
      <w:tc>
        <w:tcPr>
          <w:tcW w:w="397" w:type="dxa"/>
        </w:tcPr>
        <w:p w14:paraId="4C5BBF82" w14:textId="77777777" w:rsidR="00193A18" w:rsidRPr="00913892" w:rsidRDefault="00193A18" w:rsidP="00913892">
          <w:pPr>
            <w:pStyle w:val="ekvpagina"/>
          </w:pPr>
        </w:p>
      </w:tc>
    </w:tr>
  </w:tbl>
  <w:p w14:paraId="75DC7A4C" w14:textId="77777777" w:rsidR="00193A18" w:rsidRDefault="00193A1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EB386" w14:textId="77777777" w:rsidR="00CC547B" w:rsidRDefault="00CC547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6B727" w14:textId="77777777" w:rsidR="005652A3" w:rsidRDefault="005652A3" w:rsidP="003C599D">
      <w:pPr>
        <w:spacing w:line="240" w:lineRule="auto"/>
      </w:pPr>
      <w:r>
        <w:separator/>
      </w:r>
    </w:p>
  </w:footnote>
  <w:footnote w:type="continuationSeparator" w:id="0">
    <w:p w14:paraId="05E5F8D8" w14:textId="77777777" w:rsidR="005652A3" w:rsidRDefault="005652A3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AF018" w14:textId="77777777" w:rsidR="00CC547B" w:rsidRDefault="00CC547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4FDA2" w14:textId="77777777" w:rsidR="00CC547B" w:rsidRDefault="00CC547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85D4B" w14:textId="77777777" w:rsidR="00CC547B" w:rsidRDefault="00CC547B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C47"/>
    <w:rsid w:val="000040E2"/>
    <w:rsid w:val="00005AE2"/>
    <w:rsid w:val="000101D7"/>
    <w:rsid w:val="00017D13"/>
    <w:rsid w:val="00020440"/>
    <w:rsid w:val="000206B8"/>
    <w:rsid w:val="000236D8"/>
    <w:rsid w:val="00025140"/>
    <w:rsid w:val="00025B77"/>
    <w:rsid w:val="000327C2"/>
    <w:rsid w:val="00035074"/>
    <w:rsid w:val="00035289"/>
    <w:rsid w:val="00037566"/>
    <w:rsid w:val="00042B11"/>
    <w:rsid w:val="00042C33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BDB"/>
    <w:rsid w:val="00077DAF"/>
    <w:rsid w:val="000812E6"/>
    <w:rsid w:val="0008320C"/>
    <w:rsid w:val="000832B9"/>
    <w:rsid w:val="00086957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E76AA"/>
    <w:rsid w:val="000F21E8"/>
    <w:rsid w:val="000F7910"/>
    <w:rsid w:val="000F7D80"/>
    <w:rsid w:val="0010022B"/>
    <w:rsid w:val="00103057"/>
    <w:rsid w:val="0010618C"/>
    <w:rsid w:val="00107D77"/>
    <w:rsid w:val="001178BC"/>
    <w:rsid w:val="00124062"/>
    <w:rsid w:val="00127C41"/>
    <w:rsid w:val="0013113E"/>
    <w:rsid w:val="00131417"/>
    <w:rsid w:val="00145E99"/>
    <w:rsid w:val="001524C9"/>
    <w:rsid w:val="00153B1C"/>
    <w:rsid w:val="00153BCD"/>
    <w:rsid w:val="00153C26"/>
    <w:rsid w:val="001541D6"/>
    <w:rsid w:val="001641FA"/>
    <w:rsid w:val="0016475A"/>
    <w:rsid w:val="00165ECC"/>
    <w:rsid w:val="00171E7B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05E13"/>
    <w:rsid w:val="00210140"/>
    <w:rsid w:val="00216D91"/>
    <w:rsid w:val="0021744C"/>
    <w:rsid w:val="002240EA"/>
    <w:rsid w:val="002266E8"/>
    <w:rsid w:val="002277D2"/>
    <w:rsid w:val="002301FF"/>
    <w:rsid w:val="00232213"/>
    <w:rsid w:val="00246F77"/>
    <w:rsid w:val="002500F3"/>
    <w:rsid w:val="002527A5"/>
    <w:rsid w:val="00255466"/>
    <w:rsid w:val="00255FE3"/>
    <w:rsid w:val="00256029"/>
    <w:rsid w:val="00261D9E"/>
    <w:rsid w:val="0026581E"/>
    <w:rsid w:val="00271367"/>
    <w:rsid w:val="00275E38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2F7DFF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509"/>
    <w:rsid w:val="00362B02"/>
    <w:rsid w:val="0036404C"/>
    <w:rsid w:val="00370A70"/>
    <w:rsid w:val="00376A0A"/>
    <w:rsid w:val="0038356B"/>
    <w:rsid w:val="00384305"/>
    <w:rsid w:val="003879B4"/>
    <w:rsid w:val="00391933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3FB"/>
    <w:rsid w:val="003C599D"/>
    <w:rsid w:val="003D43BE"/>
    <w:rsid w:val="003D70F5"/>
    <w:rsid w:val="003E21AC"/>
    <w:rsid w:val="003E3FB4"/>
    <w:rsid w:val="003E6330"/>
    <w:rsid w:val="003F362F"/>
    <w:rsid w:val="003F640D"/>
    <w:rsid w:val="00405D0B"/>
    <w:rsid w:val="00411B18"/>
    <w:rsid w:val="00414457"/>
    <w:rsid w:val="00415405"/>
    <w:rsid w:val="00415632"/>
    <w:rsid w:val="00416BF9"/>
    <w:rsid w:val="0042107E"/>
    <w:rsid w:val="00424375"/>
    <w:rsid w:val="004341AE"/>
    <w:rsid w:val="004350BE"/>
    <w:rsid w:val="004358FB"/>
    <w:rsid w:val="00436C24"/>
    <w:rsid w:val="004372DD"/>
    <w:rsid w:val="0044079F"/>
    <w:rsid w:val="00441088"/>
    <w:rsid w:val="00441724"/>
    <w:rsid w:val="00441DFA"/>
    <w:rsid w:val="00451CC2"/>
    <w:rsid w:val="00454148"/>
    <w:rsid w:val="004621B3"/>
    <w:rsid w:val="00464D91"/>
    <w:rsid w:val="0047138F"/>
    <w:rsid w:val="00473A0A"/>
    <w:rsid w:val="0047471A"/>
    <w:rsid w:val="004763D2"/>
    <w:rsid w:val="00480502"/>
    <w:rsid w:val="00481C76"/>
    <w:rsid w:val="00483A7A"/>
    <w:rsid w:val="00483D65"/>
    <w:rsid w:val="00486B3D"/>
    <w:rsid w:val="00490692"/>
    <w:rsid w:val="004925F2"/>
    <w:rsid w:val="004A0F7F"/>
    <w:rsid w:val="004A66C3"/>
    <w:rsid w:val="004A66CF"/>
    <w:rsid w:val="004B4520"/>
    <w:rsid w:val="004D4BE1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2A3"/>
    <w:rsid w:val="005656B4"/>
    <w:rsid w:val="0057073F"/>
    <w:rsid w:val="0057200E"/>
    <w:rsid w:val="00572A0F"/>
    <w:rsid w:val="00574FE0"/>
    <w:rsid w:val="00576D2D"/>
    <w:rsid w:val="005809BB"/>
    <w:rsid w:val="00584F88"/>
    <w:rsid w:val="00597506"/>
    <w:rsid w:val="00597E2F"/>
    <w:rsid w:val="005A5E71"/>
    <w:rsid w:val="005A67C8"/>
    <w:rsid w:val="005A6D94"/>
    <w:rsid w:val="005B0E4D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03C47"/>
    <w:rsid w:val="00610988"/>
    <w:rsid w:val="006201CB"/>
    <w:rsid w:val="00622F6B"/>
    <w:rsid w:val="00627765"/>
    <w:rsid w:val="006314E0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2C2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E2B87"/>
    <w:rsid w:val="006E55F7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3D43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77DA9"/>
    <w:rsid w:val="00782506"/>
    <w:rsid w:val="00787700"/>
    <w:rsid w:val="00794C12"/>
    <w:rsid w:val="007A2F5A"/>
    <w:rsid w:val="007A5AA1"/>
    <w:rsid w:val="007B5223"/>
    <w:rsid w:val="007B656B"/>
    <w:rsid w:val="007B7171"/>
    <w:rsid w:val="007B7D0B"/>
    <w:rsid w:val="007C6460"/>
    <w:rsid w:val="007D186F"/>
    <w:rsid w:val="007D68EC"/>
    <w:rsid w:val="007D68F4"/>
    <w:rsid w:val="007E4DDC"/>
    <w:rsid w:val="007E5E71"/>
    <w:rsid w:val="007E68A0"/>
    <w:rsid w:val="007F53D3"/>
    <w:rsid w:val="00802E02"/>
    <w:rsid w:val="00805225"/>
    <w:rsid w:val="00805C65"/>
    <w:rsid w:val="00812D4E"/>
    <w:rsid w:val="00816953"/>
    <w:rsid w:val="0082136B"/>
    <w:rsid w:val="00826DDD"/>
    <w:rsid w:val="00826E45"/>
    <w:rsid w:val="008273B7"/>
    <w:rsid w:val="008277EF"/>
    <w:rsid w:val="008306D5"/>
    <w:rsid w:val="00833B09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672F9"/>
    <w:rsid w:val="0086770B"/>
    <w:rsid w:val="00874376"/>
    <w:rsid w:val="00882053"/>
    <w:rsid w:val="0088471E"/>
    <w:rsid w:val="00891508"/>
    <w:rsid w:val="0089395C"/>
    <w:rsid w:val="008942A2"/>
    <w:rsid w:val="00894390"/>
    <w:rsid w:val="0089534A"/>
    <w:rsid w:val="008A0923"/>
    <w:rsid w:val="008A0F4C"/>
    <w:rsid w:val="008A14B4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953"/>
    <w:rsid w:val="008E4B7A"/>
    <w:rsid w:val="008E6248"/>
    <w:rsid w:val="008F6EDE"/>
    <w:rsid w:val="00902002"/>
    <w:rsid w:val="00902CEB"/>
    <w:rsid w:val="00903706"/>
    <w:rsid w:val="00905BCF"/>
    <w:rsid w:val="009064C0"/>
    <w:rsid w:val="00907EC2"/>
    <w:rsid w:val="00912A0A"/>
    <w:rsid w:val="00913598"/>
    <w:rsid w:val="00913892"/>
    <w:rsid w:val="009159F2"/>
    <w:rsid w:val="009215E3"/>
    <w:rsid w:val="00925EDC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3AD0"/>
    <w:rsid w:val="009856A1"/>
    <w:rsid w:val="009915B2"/>
    <w:rsid w:val="00992275"/>
    <w:rsid w:val="00992B92"/>
    <w:rsid w:val="009A056D"/>
    <w:rsid w:val="009A17FC"/>
    <w:rsid w:val="009A50D4"/>
    <w:rsid w:val="009A7614"/>
    <w:rsid w:val="009A7C27"/>
    <w:rsid w:val="009B28D6"/>
    <w:rsid w:val="009B7E8B"/>
    <w:rsid w:val="009C26DF"/>
    <w:rsid w:val="009C2A7B"/>
    <w:rsid w:val="009C3081"/>
    <w:rsid w:val="009C3C75"/>
    <w:rsid w:val="009C5BF4"/>
    <w:rsid w:val="009D016A"/>
    <w:rsid w:val="009D35F5"/>
    <w:rsid w:val="009E17E1"/>
    <w:rsid w:val="009E45C5"/>
    <w:rsid w:val="009E47B1"/>
    <w:rsid w:val="009F003E"/>
    <w:rsid w:val="009F0109"/>
    <w:rsid w:val="009F1185"/>
    <w:rsid w:val="009F2095"/>
    <w:rsid w:val="00A01AD0"/>
    <w:rsid w:val="00A024FF"/>
    <w:rsid w:val="00A05E18"/>
    <w:rsid w:val="00A06EFE"/>
    <w:rsid w:val="00A170E5"/>
    <w:rsid w:val="00A2146F"/>
    <w:rsid w:val="00A23038"/>
    <w:rsid w:val="00A23E76"/>
    <w:rsid w:val="00A24F86"/>
    <w:rsid w:val="00A26B32"/>
    <w:rsid w:val="00A27593"/>
    <w:rsid w:val="00A35787"/>
    <w:rsid w:val="00A36393"/>
    <w:rsid w:val="00A370D6"/>
    <w:rsid w:val="00A41DA3"/>
    <w:rsid w:val="00A43B4C"/>
    <w:rsid w:val="00A45DC7"/>
    <w:rsid w:val="00A478DC"/>
    <w:rsid w:val="00A6337B"/>
    <w:rsid w:val="00A701AF"/>
    <w:rsid w:val="00A75504"/>
    <w:rsid w:val="00A8687B"/>
    <w:rsid w:val="00A92B79"/>
    <w:rsid w:val="00A9695B"/>
    <w:rsid w:val="00AA2D66"/>
    <w:rsid w:val="00AA3A94"/>
    <w:rsid w:val="00AA3E8B"/>
    <w:rsid w:val="00AA5A5A"/>
    <w:rsid w:val="00AB05CF"/>
    <w:rsid w:val="00AB0DA8"/>
    <w:rsid w:val="00AB18CA"/>
    <w:rsid w:val="00AB3D63"/>
    <w:rsid w:val="00AB4C7D"/>
    <w:rsid w:val="00AB5327"/>
    <w:rsid w:val="00AB5F24"/>
    <w:rsid w:val="00AB6AE5"/>
    <w:rsid w:val="00AB7619"/>
    <w:rsid w:val="00AC01E7"/>
    <w:rsid w:val="00AC2D3A"/>
    <w:rsid w:val="00AC7B89"/>
    <w:rsid w:val="00AD2E3F"/>
    <w:rsid w:val="00AD4D22"/>
    <w:rsid w:val="00AE65F6"/>
    <w:rsid w:val="00AE6684"/>
    <w:rsid w:val="00AF053E"/>
    <w:rsid w:val="00AF1C2A"/>
    <w:rsid w:val="00AF61DF"/>
    <w:rsid w:val="00B022FE"/>
    <w:rsid w:val="00B039E8"/>
    <w:rsid w:val="00B112CF"/>
    <w:rsid w:val="00B14B45"/>
    <w:rsid w:val="00B155E8"/>
    <w:rsid w:val="00B15F75"/>
    <w:rsid w:val="00B168C2"/>
    <w:rsid w:val="00B16D7B"/>
    <w:rsid w:val="00B2194E"/>
    <w:rsid w:val="00B21AC6"/>
    <w:rsid w:val="00B31F29"/>
    <w:rsid w:val="00B32DAF"/>
    <w:rsid w:val="00B37E68"/>
    <w:rsid w:val="00B4344B"/>
    <w:rsid w:val="00B468CC"/>
    <w:rsid w:val="00B54655"/>
    <w:rsid w:val="00B54814"/>
    <w:rsid w:val="00B55CD3"/>
    <w:rsid w:val="00B6045F"/>
    <w:rsid w:val="00B65ABF"/>
    <w:rsid w:val="00B661D9"/>
    <w:rsid w:val="00B72030"/>
    <w:rsid w:val="00B7242A"/>
    <w:rsid w:val="00B73B76"/>
    <w:rsid w:val="00B76B3F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4A79"/>
    <w:rsid w:val="00BD542D"/>
    <w:rsid w:val="00BD6E66"/>
    <w:rsid w:val="00BE1620"/>
    <w:rsid w:val="00BE1962"/>
    <w:rsid w:val="00BE4821"/>
    <w:rsid w:val="00BF17F2"/>
    <w:rsid w:val="00C00404"/>
    <w:rsid w:val="00C01C98"/>
    <w:rsid w:val="00C172AE"/>
    <w:rsid w:val="00C226FA"/>
    <w:rsid w:val="00C24816"/>
    <w:rsid w:val="00C278B2"/>
    <w:rsid w:val="00C3184B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51EB"/>
    <w:rsid w:val="00C87044"/>
    <w:rsid w:val="00C94D17"/>
    <w:rsid w:val="00CA25D4"/>
    <w:rsid w:val="00CA5A56"/>
    <w:rsid w:val="00CB27C6"/>
    <w:rsid w:val="00CB463B"/>
    <w:rsid w:val="00CB5B82"/>
    <w:rsid w:val="00CB782D"/>
    <w:rsid w:val="00CC3610"/>
    <w:rsid w:val="00CC547B"/>
    <w:rsid w:val="00CC54E0"/>
    <w:rsid w:val="00CC65A8"/>
    <w:rsid w:val="00CD6369"/>
    <w:rsid w:val="00CD6FE3"/>
    <w:rsid w:val="00CD7D9F"/>
    <w:rsid w:val="00CE2A37"/>
    <w:rsid w:val="00CE5160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6857"/>
    <w:rsid w:val="00D46335"/>
    <w:rsid w:val="00D55635"/>
    <w:rsid w:val="00D559DE"/>
    <w:rsid w:val="00D56FEB"/>
    <w:rsid w:val="00D61A7E"/>
    <w:rsid w:val="00D61DD0"/>
    <w:rsid w:val="00D62096"/>
    <w:rsid w:val="00D627E5"/>
    <w:rsid w:val="00D66E63"/>
    <w:rsid w:val="00D71365"/>
    <w:rsid w:val="00D72D10"/>
    <w:rsid w:val="00D74E3E"/>
    <w:rsid w:val="00D77D4C"/>
    <w:rsid w:val="00D830E8"/>
    <w:rsid w:val="00D86A30"/>
    <w:rsid w:val="00D87F0E"/>
    <w:rsid w:val="00D90266"/>
    <w:rsid w:val="00D92EAD"/>
    <w:rsid w:val="00D94CC2"/>
    <w:rsid w:val="00D95053"/>
    <w:rsid w:val="00DA1633"/>
    <w:rsid w:val="00DA29C3"/>
    <w:rsid w:val="00DA29EF"/>
    <w:rsid w:val="00DA7AA4"/>
    <w:rsid w:val="00DB0557"/>
    <w:rsid w:val="00DB17A6"/>
    <w:rsid w:val="00DB19FD"/>
    <w:rsid w:val="00DB2C80"/>
    <w:rsid w:val="00DC2340"/>
    <w:rsid w:val="00DC30DA"/>
    <w:rsid w:val="00DC4F7B"/>
    <w:rsid w:val="00DC5620"/>
    <w:rsid w:val="00DC5FCC"/>
    <w:rsid w:val="00DD47BB"/>
    <w:rsid w:val="00DE287B"/>
    <w:rsid w:val="00DF023E"/>
    <w:rsid w:val="00DF129D"/>
    <w:rsid w:val="00DF4371"/>
    <w:rsid w:val="00DF625F"/>
    <w:rsid w:val="00DF74DB"/>
    <w:rsid w:val="00E01841"/>
    <w:rsid w:val="00E067AA"/>
    <w:rsid w:val="00E126C1"/>
    <w:rsid w:val="00E13C6C"/>
    <w:rsid w:val="00E21473"/>
    <w:rsid w:val="00E22935"/>
    <w:rsid w:val="00E22C67"/>
    <w:rsid w:val="00E34F46"/>
    <w:rsid w:val="00E375D2"/>
    <w:rsid w:val="00E414A5"/>
    <w:rsid w:val="00E43E04"/>
    <w:rsid w:val="00E50799"/>
    <w:rsid w:val="00E63251"/>
    <w:rsid w:val="00E70C40"/>
    <w:rsid w:val="00E710C7"/>
    <w:rsid w:val="00E76079"/>
    <w:rsid w:val="00E95ED3"/>
    <w:rsid w:val="00EA7542"/>
    <w:rsid w:val="00EB7DDA"/>
    <w:rsid w:val="00EC1621"/>
    <w:rsid w:val="00EC409D"/>
    <w:rsid w:val="00EC662E"/>
    <w:rsid w:val="00EC6804"/>
    <w:rsid w:val="00EC74D9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2835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1BB1"/>
    <w:rsid w:val="00F72065"/>
    <w:rsid w:val="00F81CDB"/>
    <w:rsid w:val="00F84284"/>
    <w:rsid w:val="00F849BE"/>
    <w:rsid w:val="00F94A4B"/>
    <w:rsid w:val="00F94FAE"/>
    <w:rsid w:val="00F97AD4"/>
    <w:rsid w:val="00F97E0E"/>
    <w:rsid w:val="00FB0917"/>
    <w:rsid w:val="00FB3BCE"/>
    <w:rsid w:val="00FB59FB"/>
    <w:rsid w:val="00FB72A0"/>
    <w:rsid w:val="00FC35C5"/>
    <w:rsid w:val="00FC7DBF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84480B2"/>
  <w15:chartTrackingRefBased/>
  <w15:docId w15:val="{3CDE78EA-AF2C-4BA5-9A4A-1C45A337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E414A5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E414A5"/>
    <w:rPr>
      <w:rFonts w:ascii="Arial" w:hAnsi="Arial"/>
      <w:color w:val="7F7F7F" w:themeColor="text1" w:themeTint="80"/>
      <w:sz w:val="20"/>
    </w:rPr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qFormat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character" w:customStyle="1" w:styleId="ekvgrundtextarialZchn">
    <w:name w:val="ekv.grundtext.arial Zchn"/>
    <w:rsid w:val="009B28D6"/>
    <w:rPr>
      <w:rFonts w:ascii="Arial" w:hAnsi="Arial"/>
      <w:sz w:val="23"/>
      <w:szCs w:val="22"/>
    </w:rPr>
  </w:style>
  <w:style w:type="paragraph" w:customStyle="1" w:styleId="ekvlesetext1218pt">
    <w:name w:val="ekv.lesetext 12/18 pt"/>
    <w:basedOn w:val="Standard"/>
    <w:uiPriority w:val="89"/>
    <w:qFormat/>
    <w:rsid w:val="00B21AC6"/>
    <w:pPr>
      <w:spacing w:line="360" w:lineRule="exact"/>
    </w:pPr>
    <w:rPr>
      <w:rFonts w:eastAsia="Times New Roman" w:cs="Times New Roman"/>
      <w:noProof w:val="0"/>
      <w:sz w:val="24"/>
      <w:lang w:eastAsia="de-DE"/>
    </w:rPr>
  </w:style>
  <w:style w:type="paragraph" w:customStyle="1" w:styleId="ekvaufzaehlung">
    <w:name w:val="ekv.aufzaehlung"/>
    <w:basedOn w:val="Standard"/>
    <w:qFormat/>
    <w:rsid w:val="00B76B3F"/>
    <w:pPr>
      <w:tabs>
        <w:tab w:val="left" w:pos="397"/>
        <w:tab w:val="left" w:pos="709"/>
      </w:tabs>
      <w:ind w:left="340" w:hanging="340"/>
    </w:pPr>
    <w:rPr>
      <w:rFonts w:eastAsia="Times New Roman" w:cs="Times New Roman"/>
      <w:noProof w:val="0"/>
      <w:lang w:eastAsia="de-DE"/>
    </w:rPr>
  </w:style>
  <w:style w:type="paragraph" w:customStyle="1" w:styleId="evktabelleZentriert">
    <w:name w:val="evk.tabelle + Zentriert"/>
    <w:basedOn w:val="ekvtabelle"/>
    <w:qFormat/>
    <w:rsid w:val="008A14B4"/>
    <w:pPr>
      <w:ind w:left="-113"/>
      <w:jc w:val="center"/>
    </w:pPr>
    <w:rPr>
      <w:rFonts w:eastAsia="Times New Roman" w:cs="Times New Roman"/>
      <w:noProof w:val="0"/>
    </w:rPr>
  </w:style>
  <w:style w:type="character" w:customStyle="1" w:styleId="ekvquellefett">
    <w:name w:val="ekv.quelle.fett"/>
    <w:basedOn w:val="Absatz-Standardschriftart"/>
    <w:uiPriority w:val="1"/>
    <w:qFormat/>
    <w:rsid w:val="00391933"/>
    <w:rPr>
      <w:rFonts w:ascii="Arial" w:hAnsi="Arial"/>
      <w:b/>
      <w:color w:val="auto"/>
      <w:sz w:val="10"/>
    </w:rPr>
  </w:style>
  <w:style w:type="character" w:customStyle="1" w:styleId="content">
    <w:name w:val="content"/>
    <w:basedOn w:val="Absatz-Standardschriftart"/>
    <w:rsid w:val="00391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yx288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12</cp:revision>
  <cp:lastPrinted>2022-08-03T07:46:00Z</cp:lastPrinted>
  <dcterms:created xsi:type="dcterms:W3CDTF">2022-06-14T10:07:00Z</dcterms:created>
  <dcterms:modified xsi:type="dcterms:W3CDTF">2022-08-17T07:01:00Z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1.01</vt:lpwstr>
  </property>
</Properties>
</file>