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0D750A3C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395F0CD" w14:textId="75E1D9C5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7A43A71C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106ED7AF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07550774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40BAD6D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2F0928F5" w14:textId="65ADF23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D17BE">
              <w:t>12</w:t>
            </w:r>
          </w:p>
        </w:tc>
      </w:tr>
      <w:tr w:rsidR="00BF17F2" w:rsidRPr="00BF17F2" w14:paraId="2BC6604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E16615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BA1DDCA" w14:textId="51D2348B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1966AFA1" w14:textId="77777777" w:rsidR="00CD17BE" w:rsidRPr="00287B24" w:rsidRDefault="00CD17BE" w:rsidP="00CD17BE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36C8430" wp14:editId="4517F0F7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87216" w14:textId="00B7139E" w:rsidR="007B4ECE" w:rsidRDefault="00CD17BE" w:rsidP="00CD17BE">
      <w:pPr>
        <w:pStyle w:val="ekvue1aria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CC256C" wp14:editId="44810181">
            <wp:simplePos x="0" y="0"/>
            <wp:positionH relativeFrom="column">
              <wp:posOffset>-462235</wp:posOffset>
            </wp:positionH>
            <wp:positionV relativeFrom="paragraph">
              <wp:posOffset>-30435</wp:posOffset>
            </wp:positionV>
            <wp:extent cx="364490" cy="364490"/>
            <wp:effectExtent l="0" t="0" r="0" b="0"/>
            <wp:wrapNone/>
            <wp:docPr id="50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Silben schwingen, Kurzer Selbstlaut (1)</w:t>
      </w:r>
    </w:p>
    <w:p w14:paraId="70947B44" w14:textId="6B4B0120" w:rsidR="00A0386E" w:rsidRPr="00C32F11" w:rsidRDefault="009941A5" w:rsidP="00A0386E">
      <w:r w:rsidRPr="00AB2880">
        <w:rPr>
          <w:rFonts w:eastAsia="Calibri" w:cs="Times New Roman"/>
          <w:noProof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7293DC" wp14:editId="22ACC148">
                <wp:simplePos x="0" y="0"/>
                <wp:positionH relativeFrom="column">
                  <wp:posOffset>3821929</wp:posOffset>
                </wp:positionH>
                <wp:positionV relativeFrom="paragraph">
                  <wp:posOffset>723954</wp:posOffset>
                </wp:positionV>
                <wp:extent cx="215900" cy="251460"/>
                <wp:effectExtent l="0" t="0" r="12700" b="15240"/>
                <wp:wrapNone/>
                <wp:docPr id="55" name="Textfeld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26C1A67D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7293DC" id="_x0000_t202" coordsize="21600,21600" o:spt="202" path="m,l,21600r21600,l21600,xe">
                <v:stroke joinstyle="miter"/>
                <v:path gradientshapeok="t" o:connecttype="rect"/>
              </v:shapetype>
              <v:shape id="Textfeld 55" o:spid="_x0000_s1026" type="#_x0000_t202" style="position:absolute;margin-left:300.95pt;margin-top:57pt;width:17pt;height:19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" filled="f" strokecolor="windowText" strokeweight=".5pt">
                <v:textbox inset="0,0,0,0">
                  <w:txbxContent>
                    <w:p w14:paraId="26C1A67D" w14:textId="77777777" w:rsidR="009941A5" w:rsidRPr="005C463C" w:rsidRDefault="009941A5" w:rsidP="0040785D">
                      <w:pPr>
                        <w:spacing w:line="420" w:lineRule="exact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49CD8D" w14:textId="77777777" w:rsidR="00A0386E" w:rsidRPr="00D3427F" w:rsidRDefault="00A0386E" w:rsidP="00A0386E">
      <w:pPr>
        <w:pStyle w:val="ekvnummerierung"/>
        <w:framePr w:wrap="around"/>
      </w:pPr>
      <w:r>
        <w:t>1</w:t>
      </w:r>
    </w:p>
    <w:p w14:paraId="295F58CA" w14:textId="77777777" w:rsidR="00A0386E" w:rsidRPr="00287B24" w:rsidRDefault="00A0386E" w:rsidP="00A0386E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4D5D37A" wp14:editId="587FA32C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E0A8F" w14:textId="3077ECBB" w:rsidR="00A0386E" w:rsidRDefault="00A0386E" w:rsidP="00A0386E">
      <w:r>
        <w:t>Zeichne Silbenbögen und ergänze die Anzahl der Silben.</w:t>
      </w:r>
    </w:p>
    <w:p w14:paraId="1AB986ED" w14:textId="7FDBF88B" w:rsidR="0040785D" w:rsidRDefault="007349BC" w:rsidP="00157CC0">
      <w:r w:rsidRPr="00AB2880">
        <w:rPr>
          <w:rFonts w:eastAsia="Calibri" w:cs="Times New Roman"/>
          <w:noProof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915DED" wp14:editId="399EDE69">
                <wp:simplePos x="0" y="0"/>
                <wp:positionH relativeFrom="column">
                  <wp:posOffset>5579745</wp:posOffset>
                </wp:positionH>
                <wp:positionV relativeFrom="paragraph">
                  <wp:posOffset>957580</wp:posOffset>
                </wp:positionV>
                <wp:extent cx="215900" cy="251460"/>
                <wp:effectExtent l="0" t="0" r="12700" b="15240"/>
                <wp:wrapNone/>
                <wp:docPr id="58" name="Textfeld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F66D6EC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15DED" id="Textfeld 58" o:spid="_x0000_s1027" type="#_x0000_t202" style="position:absolute;margin-left:439.35pt;margin-top:75.4pt;width:17pt;height:19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" filled="f" strokecolor="windowText" strokeweight=".5pt">
                <v:textbox inset="0,0,0,0">
                  <w:txbxContent>
                    <w:p w14:paraId="4F66D6EC" w14:textId="77777777" w:rsidR="009941A5" w:rsidRPr="005C463C" w:rsidRDefault="009941A5" w:rsidP="0040785D">
                      <w:pPr>
                        <w:spacing w:line="420" w:lineRule="exact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41A5" w:rsidRPr="00AB2880">
        <w:rPr>
          <w:rFonts w:eastAsia="Calibri" w:cs="Times New Roman"/>
          <w:noProof/>
          <w:position w:val="-6"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EAA277C" wp14:editId="33A3BBC8">
                <wp:simplePos x="0" y="0"/>
                <wp:positionH relativeFrom="column">
                  <wp:posOffset>3821929</wp:posOffset>
                </wp:positionH>
                <wp:positionV relativeFrom="paragraph">
                  <wp:posOffset>958504</wp:posOffset>
                </wp:positionV>
                <wp:extent cx="215900" cy="251460"/>
                <wp:effectExtent l="0" t="0" r="12700" b="15240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E1CD04A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A277C" id="Textfeld 56" o:spid="_x0000_s1028" type="#_x0000_t202" style="position:absolute;margin-left:300.95pt;margin-top:75.45pt;width:17pt;height:19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" filled="f" strokecolor="windowText" strokeweight=".5pt">
                <v:textbox inset="0,0,0,0">
                  <w:txbxContent>
                    <w:p w14:paraId="6E1CD04A" w14:textId="77777777" w:rsidR="009941A5" w:rsidRPr="005C463C" w:rsidRDefault="009941A5" w:rsidP="0040785D">
                      <w:pPr>
                        <w:spacing w:line="420" w:lineRule="exact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0386E">
        <w:t xml:space="preserve">Markiere die </w:t>
      </w:r>
      <w:r w:rsidR="00157CC0">
        <w:t>Selbstlaute, Umlaute und Zwielaute.</w:t>
      </w:r>
    </w:p>
    <w:tbl>
      <w:tblPr>
        <w:tblStyle w:val="Tabellenraster1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1983"/>
        <w:gridCol w:w="445"/>
        <w:gridCol w:w="1983"/>
        <w:gridCol w:w="567"/>
        <w:gridCol w:w="1827"/>
      </w:tblGrid>
      <w:tr w:rsidR="00B00C19" w:rsidRPr="00C32F11" w14:paraId="0B45F4E0" w14:textId="77777777" w:rsidTr="007349BC">
        <w:trPr>
          <w:trHeight w:hRule="exact" w:val="624"/>
        </w:trPr>
        <w:tc>
          <w:tcPr>
            <w:tcW w:w="1984" w:type="dxa"/>
            <w:vAlign w:val="bottom"/>
          </w:tcPr>
          <w:p w14:paraId="5A79E319" w14:textId="09B6747A" w:rsidR="00B00C19" w:rsidRPr="00C32F11" w:rsidRDefault="00B00C19" w:rsidP="00CE61B5">
            <w:pPr>
              <w:tabs>
                <w:tab w:val="clear" w:pos="340"/>
                <w:tab w:val="left" w:pos="398"/>
              </w:tabs>
              <w:spacing w:line="240" w:lineRule="auto"/>
              <w:rPr>
                <w:rFonts w:eastAsia="Calibri" w:cs="Times New Roman"/>
              </w:rPr>
            </w:pPr>
            <w:r>
              <w:tab/>
            </w:r>
            <w:r>
              <w:rPr>
                <w:rFonts w:eastAsia="Calibri" w:cs="Times New Roman"/>
              </w:rPr>
              <w:t>Bl</w:t>
            </w:r>
            <w:r w:rsidRPr="00D05653">
              <w:rPr>
                <w:rFonts w:eastAsia="Calibri" w:cs="Times New Roman"/>
                <w:highlight w:val="lightGray"/>
              </w:rPr>
              <w:t>ei</w:t>
            </w:r>
            <w:r>
              <w:rPr>
                <w:rFonts w:eastAsia="Calibri" w:cs="Times New Roman"/>
              </w:rPr>
              <w:t>st</w:t>
            </w:r>
            <w:r w:rsidRPr="00D05653">
              <w:rPr>
                <w:rFonts w:eastAsia="Calibri" w:cs="Times New Roman"/>
                <w:highlight w:val="lightGray"/>
              </w:rPr>
              <w:t>i</w:t>
            </w:r>
            <w:r>
              <w:rPr>
                <w:rFonts w:eastAsia="Calibri" w:cs="Times New Roman"/>
              </w:rPr>
              <w:t xml:space="preserve">ft </w:t>
            </w:r>
          </w:p>
        </w:tc>
        <w:tc>
          <w:tcPr>
            <w:tcW w:w="1983" w:type="dxa"/>
            <w:vAlign w:val="bottom"/>
          </w:tcPr>
          <w:p w14:paraId="4EA0ADE6" w14:textId="46346334" w:rsidR="00B00C19" w:rsidRPr="00C32F11" w:rsidRDefault="009941A5" w:rsidP="009941A5">
            <w:pPr>
              <w:tabs>
                <w:tab w:val="clear" w:pos="340"/>
                <w:tab w:val="clear" w:pos="595"/>
                <w:tab w:val="clear" w:pos="851"/>
                <w:tab w:val="left" w:pos="400"/>
              </w:tabs>
              <w:spacing w:line="240" w:lineRule="auto"/>
              <w:rPr>
                <w:rFonts w:eastAsia="Calibri" w:cs="Times New Roman"/>
              </w:rPr>
            </w:pPr>
            <w:r w:rsidRPr="00AB2880">
              <w:rPr>
                <w:rFonts w:eastAsia="Calibri" w:cs="Times New Roman"/>
                <w:noProof/>
                <w:position w:val="-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67D0817" wp14:editId="0F567B5E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-106680</wp:posOffset>
                      </wp:positionV>
                      <wp:extent cx="215900" cy="251460"/>
                      <wp:effectExtent l="0" t="0" r="12700" b="15240"/>
                      <wp:wrapNone/>
                      <wp:docPr id="53" name="Textfeld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251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D0FF1E2" w14:textId="77777777" w:rsidR="009941A5" w:rsidRPr="005C463C" w:rsidRDefault="009941A5" w:rsidP="0040785D">
                                  <w:pPr>
                                    <w:spacing w:line="420" w:lineRule="exact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D0817" id="Textfeld 53" o:spid="_x0000_s1029" type="#_x0000_t202" style="position:absolute;margin-left:61.45pt;margin-top:-8.4pt;width:17pt;height:1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" filled="f" strokecolor="windowText" strokeweight=".5pt">
                      <v:textbox inset="0,0,0,0">
                        <w:txbxContent>
                          <w:p w14:paraId="6D0FF1E2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C19">
              <w:tab/>
              <w:t xml:space="preserve"> </w:t>
            </w:r>
            <w:r>
              <w:t xml:space="preserve"> </w:t>
            </w:r>
            <w:r w:rsidR="00B00C19">
              <w:rPr>
                <w:rFonts w:eastAsia="Calibri" w:cs="Times New Roman"/>
              </w:rPr>
              <w:t>Stuhl</w:t>
            </w:r>
          </w:p>
        </w:tc>
        <w:tc>
          <w:tcPr>
            <w:tcW w:w="445" w:type="dxa"/>
            <w:vAlign w:val="bottom"/>
          </w:tcPr>
          <w:p w14:paraId="053C38C9" w14:textId="77777777" w:rsidR="00B00C19" w:rsidRPr="00C32F11" w:rsidRDefault="00B00C19" w:rsidP="00CE61B5">
            <w:pPr>
              <w:spacing w:line="240" w:lineRule="auto"/>
              <w:rPr>
                <w:rFonts w:eastAsia="Calibri" w:cs="Times New Roman"/>
              </w:rPr>
            </w:pPr>
          </w:p>
        </w:tc>
        <w:tc>
          <w:tcPr>
            <w:tcW w:w="1983" w:type="dxa"/>
            <w:vAlign w:val="bottom"/>
          </w:tcPr>
          <w:p w14:paraId="725B1D88" w14:textId="5D6AF522" w:rsidR="00B00C19" w:rsidRPr="00C32F11" w:rsidRDefault="00B00C19" w:rsidP="00CE61B5">
            <w:pPr>
              <w:tabs>
                <w:tab w:val="clear" w:pos="340"/>
                <w:tab w:val="clear" w:pos="595"/>
                <w:tab w:val="left" w:pos="148"/>
              </w:tabs>
              <w:spacing w:line="240" w:lineRule="auto"/>
              <w:rPr>
                <w:rFonts w:eastAsia="Calibri" w:cs="Times New Roman"/>
              </w:rPr>
            </w:pPr>
            <w:r>
              <w:t xml:space="preserve">   </w:t>
            </w:r>
            <w:r>
              <w:tab/>
            </w:r>
            <w:r>
              <w:rPr>
                <w:rFonts w:eastAsia="Calibri" w:cs="Times New Roman"/>
              </w:rPr>
              <w:t>Zeichenblock</w:t>
            </w:r>
            <w:r w:rsidRPr="00AB2880">
              <w:rPr>
                <w:rFonts w:eastAsia="Calibri" w:cs="Times New Roman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14:paraId="2C88D22F" w14:textId="77777777" w:rsidR="00B00C19" w:rsidRPr="00C32F11" w:rsidRDefault="00B00C19" w:rsidP="00CE61B5">
            <w:pPr>
              <w:spacing w:line="240" w:lineRule="auto"/>
              <w:rPr>
                <w:rFonts w:eastAsia="Calibri" w:cs="Times New Roman"/>
              </w:rPr>
            </w:pPr>
          </w:p>
        </w:tc>
        <w:tc>
          <w:tcPr>
            <w:tcW w:w="1827" w:type="dxa"/>
            <w:vAlign w:val="bottom"/>
          </w:tcPr>
          <w:p w14:paraId="17F41E95" w14:textId="53F358B4" w:rsidR="00B00C19" w:rsidRPr="00C32F11" w:rsidRDefault="00157CC0" w:rsidP="00CE61B5">
            <w:pPr>
              <w:tabs>
                <w:tab w:val="clear" w:pos="340"/>
                <w:tab w:val="clear" w:pos="595"/>
                <w:tab w:val="left" w:pos="93"/>
              </w:tabs>
              <w:spacing w:line="240" w:lineRule="auto"/>
              <w:rPr>
                <w:rFonts w:eastAsia="Calibri" w:cs="Times New Roman"/>
              </w:rPr>
            </w:pPr>
            <w:r w:rsidRPr="00AB2880">
              <w:rPr>
                <w:rFonts w:eastAsia="Calibri" w:cs="Times New Roman"/>
                <w:noProof/>
                <w:position w:val="-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502323F" wp14:editId="5DFB9135">
                      <wp:simplePos x="0" y="0"/>
                      <wp:positionH relativeFrom="column">
                        <wp:posOffset>1137285</wp:posOffset>
                      </wp:positionH>
                      <wp:positionV relativeFrom="paragraph">
                        <wp:posOffset>-100330</wp:posOffset>
                      </wp:positionV>
                      <wp:extent cx="215900" cy="251460"/>
                      <wp:effectExtent l="0" t="0" r="12700" b="15240"/>
                      <wp:wrapNone/>
                      <wp:docPr id="57" name="Textfeld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251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F60CB5F" w14:textId="77777777" w:rsidR="009941A5" w:rsidRPr="005C463C" w:rsidRDefault="009941A5" w:rsidP="0040785D">
                                  <w:pPr>
                                    <w:spacing w:line="420" w:lineRule="exact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2323F" id="Textfeld 57" o:spid="_x0000_s1030" type="#_x0000_t202" style="position:absolute;margin-left:89.55pt;margin-top:-7.9pt;width:17pt;height:19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" filled="f" strokecolor="windowText" strokeweight=".5pt">
                      <v:textbox inset="0,0,0,0">
                        <w:txbxContent>
                          <w:p w14:paraId="4F60CB5F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C19">
              <w:rPr>
                <w:rFonts w:eastAsia="Calibri" w:cs="Times New Roman"/>
              </w:rPr>
              <w:t>Computermaus</w:t>
            </w:r>
            <w:r w:rsidR="00B00C19" w:rsidRPr="00AB2880">
              <w:rPr>
                <w:rFonts w:eastAsia="Calibri" w:cs="Times New Roman"/>
              </w:rPr>
              <w:t xml:space="preserve"> </w:t>
            </w:r>
          </w:p>
        </w:tc>
      </w:tr>
      <w:tr w:rsidR="00B00C19" w:rsidRPr="00C32F11" w14:paraId="73FF3D65" w14:textId="77777777" w:rsidTr="007349BC">
        <w:trPr>
          <w:trHeight w:hRule="exact" w:val="312"/>
        </w:trPr>
        <w:tc>
          <w:tcPr>
            <w:tcW w:w="1984" w:type="dxa"/>
            <w:tcMar>
              <w:right w:w="397" w:type="dxa"/>
            </w:tcMar>
            <w:vAlign w:val="bottom"/>
          </w:tcPr>
          <w:tbl>
            <w:tblPr>
              <w:tblW w:w="79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4"/>
            </w:tblGrid>
            <w:tr w:rsidR="00B00C19" w:rsidRPr="00C32F11" w14:paraId="667AA9F7" w14:textId="77777777" w:rsidTr="00CE61B5">
              <w:trPr>
                <w:trHeight w:hRule="exact" w:val="227"/>
                <w:jc w:val="center"/>
              </w:trPr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5CFF870" w14:textId="77777777" w:rsidR="00B00C19" w:rsidRPr="00C32F11" w:rsidRDefault="00B00C19" w:rsidP="00CE61B5">
                  <w:pPr>
                    <w:pStyle w:val="ekvmittelband"/>
                    <w:jc w:val="center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9200" behindDoc="0" locked="0" layoutInCell="1" allowOverlap="1" wp14:anchorId="00DB94C5" wp14:editId="367954FB">
                            <wp:simplePos x="0" y="0"/>
                            <wp:positionH relativeFrom="column">
                              <wp:posOffset>17780</wp:posOffset>
                            </wp:positionH>
                            <wp:positionV relativeFrom="paragraph">
                              <wp:posOffset>-166370</wp:posOffset>
                            </wp:positionV>
                            <wp:extent cx="474980" cy="265430"/>
                            <wp:effectExtent l="19050" t="0" r="1270" b="20320"/>
                            <wp:wrapNone/>
                            <wp:docPr id="39" name="Gruppieren 3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74980" cy="265430"/>
                                      <a:chOff x="0" y="0"/>
                                      <a:chExt cx="504270" cy="265430"/>
                                    </a:xfrm>
                                  </wpg:grpSpPr>
                                  <wps:wsp>
                                    <wps:cNvPr id="33" name="Bogen 33"/>
                                    <wps:cNvSpPr/>
                                    <wps:spPr>
                                      <a:xfrm rot="7991750">
                                        <a:off x="-3810" y="3810"/>
                                        <a:ext cx="265430" cy="257810"/>
                                      </a:xfrm>
                                      <a:prstGeom prst="arc">
                                        <a:avLst>
                                          <a:gd name="adj1" fmla="val 14990846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5" name="Bogen 35"/>
                                    <wps:cNvSpPr/>
                                    <wps:spPr>
                                      <a:xfrm rot="7991750">
                                        <a:off x="241062" y="-7469"/>
                                        <a:ext cx="249555" cy="276860"/>
                                      </a:xfrm>
                                      <a:prstGeom prst="arc">
                                        <a:avLst>
                                          <a:gd name="adj1" fmla="val 14802870"/>
                                          <a:gd name="adj2" fmla="val 1536847"/>
                                        </a:avLst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62D0BAE" id="Gruppieren 39" o:spid="_x0000_s1026" style="position:absolute;margin-left:1.4pt;margin-top:-13.1pt;width:37.4pt;height:20.9pt;z-index:251699200;mso-width-relative:margin;mso-height-relative:margin" coordsize="504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">
                            <v:shape id="Bogen 33" o:spid="_x0000_s1027" style="position:absolute;left:-3810;top:3810;width:265430;height:257810;rotation:8729122fd;visibility:visible;mso-wrap-style:square;v-text-anchor:middle" coordsize="265430,25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" path="m88155,7483nsc137938,-9753,193505,3344,229617,40826v37758,39190,46564,97004,22105,145134l132715,128905,88155,7483xem88155,7483nfc137938,-9753,193505,3344,229617,40826v37758,39190,46564,97004,22105,145134e" filled="f" strokecolor="black [3200]" strokeweight=".5pt">
                              <v:stroke joinstyle="miter"/>
                              <v:path arrowok="t" o:connecttype="custom" o:connectlocs="88155,7483;229617,40826;251722,185960" o:connectangles="0,0,0"/>
                            </v:shape>
                            <v:shape id="Bogen 35" o:spid="_x0000_s1028" style="position:absolute;left:241062;top:-7469;width:249555;height:276860;rotation:8729122fd;visibility:visible;mso-wrap-style:square;v-text-anchor:middle" coordsize="249555,2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" path="m71015,13508nsc121722,-13351,182355,703,219126,47839v31346,40181,39192,96723,20191,145504l124778,138430,71015,13508xem71015,13508nfc121722,-13351,182355,703,219126,47839v31346,40181,39192,96723,20191,145504e" filled="f" strokecolor="black [3200]" strokeweight=".5pt">
                              <v:stroke joinstyle="miter"/>
                              <v:path arrowok="t" o:connecttype="custom" o:connectlocs="71015,13508;219126,47839;239317,193343" o:connectangles="0,0,0"/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</w:tbl>
          <w:p w14:paraId="0AD75B4D" w14:textId="0DDD43BD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3" w:type="dxa"/>
            <w:tcMar>
              <w:right w:w="397" w:type="dxa"/>
            </w:tcMar>
            <w:vAlign w:val="bottom"/>
          </w:tcPr>
          <w:tbl>
            <w:tblPr>
              <w:tblW w:w="56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7"/>
            </w:tblGrid>
            <w:tr w:rsidR="00B00C19" w:rsidRPr="00C32F11" w14:paraId="240B6577" w14:textId="77777777" w:rsidTr="00CE61B5">
              <w:trPr>
                <w:trHeight w:hRule="exact" w:val="227"/>
                <w:jc w:val="center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</w:tcPr>
                <w:tbl>
                  <w:tblPr>
                    <w:tblW w:w="1417" w:type="dxa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6" w:space="0" w:color="auto"/>
                      <w:right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17"/>
                  </w:tblGrid>
                  <w:tr w:rsidR="00B00C19" w:rsidRPr="001C085C" w14:paraId="2F18FB5E" w14:textId="77777777" w:rsidTr="00CE61B5">
                    <w:trPr>
                      <w:trHeight w:hRule="exact" w:val="227"/>
                      <w:jc w:val="center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9D9D9" w:themeFill="background1" w:themeFillShade="D9"/>
                        <w:noWrap/>
                        <w:vAlign w:val="center"/>
                      </w:tcPr>
                      <w:p w14:paraId="70B01B6C" w14:textId="77777777" w:rsidR="00B00C19" w:rsidRPr="001C085C" w:rsidRDefault="00B00C19" w:rsidP="00CE61B5">
                        <w:pPr>
                          <w:pStyle w:val="ekvmittelband"/>
                          <w:jc w:val="center"/>
                        </w:pPr>
                      </w:p>
                    </w:tc>
                  </w:tr>
                </w:tbl>
                <w:p w14:paraId="6C701CBD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644041CC" w14:textId="70ADE28B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445" w:type="dxa"/>
            <w:tcMar>
              <w:right w:w="397" w:type="dxa"/>
            </w:tcMar>
            <w:vAlign w:val="bottom"/>
          </w:tcPr>
          <w:p w14:paraId="10291876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3" w:type="dxa"/>
            <w:tcMar>
              <w:right w:w="397" w:type="dxa"/>
            </w:tcMar>
            <w:vAlign w:val="bottom"/>
          </w:tcPr>
          <w:tbl>
            <w:tblPr>
              <w:tblW w:w="14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B00C19" w:rsidRPr="00C32F11" w14:paraId="68E49A08" w14:textId="77777777" w:rsidTr="00CE61B5">
              <w:trPr>
                <w:trHeight w:hRule="exact" w:val="227"/>
                <w:jc w:val="center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39C292F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24F61A52" w14:textId="014B2BC3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567" w:type="dxa"/>
            <w:tcMar>
              <w:right w:w="397" w:type="dxa"/>
            </w:tcMar>
            <w:vAlign w:val="bottom"/>
          </w:tcPr>
          <w:p w14:paraId="105C8778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827" w:type="dxa"/>
            <w:tcMar>
              <w:right w:w="397" w:type="dxa"/>
            </w:tcMar>
            <w:vAlign w:val="bottom"/>
          </w:tcPr>
          <w:tbl>
            <w:tblPr>
              <w:tblW w:w="1762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62"/>
            </w:tblGrid>
            <w:tr w:rsidR="00B00C19" w:rsidRPr="00C32F11" w14:paraId="6720B7F2" w14:textId="77777777" w:rsidTr="007349BC">
              <w:trPr>
                <w:trHeight w:hRule="exact" w:val="227"/>
                <w:jc w:val="center"/>
              </w:trPr>
              <w:tc>
                <w:tcPr>
                  <w:tcW w:w="17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8C5CB9A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6D3DB96B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</w:tr>
      <w:tr w:rsidR="00B00C19" w:rsidRPr="00C32F11" w14:paraId="557BDC31" w14:textId="77777777" w:rsidTr="007349BC">
        <w:trPr>
          <w:trHeight w:hRule="exact" w:val="680"/>
        </w:trPr>
        <w:tc>
          <w:tcPr>
            <w:tcW w:w="1984" w:type="dxa"/>
            <w:vAlign w:val="bottom"/>
          </w:tcPr>
          <w:p w14:paraId="21E351E4" w14:textId="2486F19A" w:rsidR="00B00C19" w:rsidRPr="00C32F11" w:rsidRDefault="009941A5" w:rsidP="00102C2E">
            <w:pPr>
              <w:tabs>
                <w:tab w:val="clear" w:pos="340"/>
                <w:tab w:val="clear" w:pos="595"/>
                <w:tab w:val="left" w:pos="396"/>
              </w:tabs>
              <w:spacing w:line="240" w:lineRule="auto"/>
              <w:rPr>
                <w:rFonts w:eastAsia="Calibri" w:cs="Times New Roman"/>
              </w:rPr>
            </w:pPr>
            <w:r w:rsidRPr="00AB2880">
              <w:rPr>
                <w:rFonts w:eastAsia="Calibri" w:cs="Times New Roman"/>
                <w:noProof/>
                <w:position w:val="-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EA5A0F5" wp14:editId="67BDE391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-112395</wp:posOffset>
                      </wp:positionV>
                      <wp:extent cx="215900" cy="251460"/>
                      <wp:effectExtent l="0" t="0" r="12700" b="15240"/>
                      <wp:wrapNone/>
                      <wp:docPr id="52" name="Textfeld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251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6DAF9E5" w14:textId="77777777" w:rsidR="009941A5" w:rsidRPr="005C463C" w:rsidRDefault="009941A5" w:rsidP="0040785D">
                                  <w:pPr>
                                    <w:spacing w:line="420" w:lineRule="exact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5A0F5" id="Textfeld 52" o:spid="_x0000_s1031" type="#_x0000_t202" style="position:absolute;margin-left:64.15pt;margin-top:-8.85pt;width:17pt;height:1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" filled="f" strokecolor="windowText" strokeweight=".5pt">
                      <v:textbox inset="0,0,0,0">
                        <w:txbxContent>
                          <w:p w14:paraId="66DAF9E5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2880">
              <w:rPr>
                <w:rFonts w:eastAsia="Calibri" w:cs="Times New Roman"/>
                <w:noProof/>
                <w:position w:val="-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C284EB" wp14:editId="7AD02F54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-739140</wp:posOffset>
                      </wp:positionV>
                      <wp:extent cx="215900" cy="251460"/>
                      <wp:effectExtent l="0" t="0" r="12700" b="15240"/>
                      <wp:wrapNone/>
                      <wp:docPr id="18" name="Textfeld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251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E2E896C" w14:textId="0073CAC2" w:rsidR="00B00C19" w:rsidRPr="005C463C" w:rsidRDefault="00EE5AED" w:rsidP="0040785D">
                                  <w:pPr>
                                    <w:spacing w:line="420" w:lineRule="exact"/>
                                    <w:jc w:val="center"/>
                                    <w:rPr>
                                      <w:rStyle w:val="ekvlsung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C284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8" o:spid="_x0000_s1032" type="#_x0000_t202" style="position:absolute;margin-left:64.15pt;margin-top:-58.2pt;width:17pt;height:19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" filled="f" strokecolor="windowText" strokeweight=".5pt">
                      <v:textbox inset="0,0,0,0">
                        <w:txbxContent>
                          <w:p w14:paraId="3E2E896C" w14:textId="0073CAC2" w:rsidR="00B00C19" w:rsidRPr="005C463C" w:rsidRDefault="00EE5AED" w:rsidP="0040785D">
                            <w:pPr>
                              <w:spacing w:line="420" w:lineRule="exact"/>
                              <w:jc w:val="center"/>
                              <w:rPr>
                                <w:rStyle w:val="ekvlsung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ekvlsung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C19">
              <w:tab/>
            </w:r>
            <w:r w:rsidR="00102C2E">
              <w:t xml:space="preserve"> </w:t>
            </w:r>
            <w:r w:rsidR="00B00C19">
              <w:rPr>
                <w:rFonts w:eastAsia="Calibri" w:cs="Times New Roman"/>
              </w:rPr>
              <w:t>Tisch</w:t>
            </w:r>
            <w:r w:rsidR="00B00C19" w:rsidRPr="00151E79">
              <w:rPr>
                <w:rFonts w:eastAsia="Calibri" w:cs="Times New Roman"/>
                <w:position w:val="-6"/>
              </w:rPr>
              <w:t xml:space="preserve"> </w:t>
            </w:r>
          </w:p>
        </w:tc>
        <w:tc>
          <w:tcPr>
            <w:tcW w:w="1983" w:type="dxa"/>
            <w:vAlign w:val="bottom"/>
          </w:tcPr>
          <w:p w14:paraId="4F322BCC" w14:textId="79ECF369" w:rsidR="00B00C19" w:rsidRPr="00C32F11" w:rsidRDefault="009941A5" w:rsidP="00CE61B5">
            <w:pPr>
              <w:spacing w:line="240" w:lineRule="auto"/>
              <w:rPr>
                <w:rFonts w:eastAsia="Calibri" w:cs="Times New Roman"/>
              </w:rPr>
            </w:pPr>
            <w:r w:rsidRPr="00AB2880">
              <w:rPr>
                <w:rFonts w:eastAsia="Calibri" w:cs="Times New Roman"/>
                <w:noProof/>
                <w:position w:val="-6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D85CF5E" wp14:editId="4EC806A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-115570</wp:posOffset>
                      </wp:positionV>
                      <wp:extent cx="215900" cy="251460"/>
                      <wp:effectExtent l="0" t="0" r="12700" b="15240"/>
                      <wp:wrapNone/>
                      <wp:docPr id="54" name="Textfeld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900" cy="251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7BF6BD5" w14:textId="77777777" w:rsidR="009941A5" w:rsidRPr="005C463C" w:rsidRDefault="009941A5" w:rsidP="0040785D">
                                  <w:pPr>
                                    <w:spacing w:line="420" w:lineRule="exact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5CF5E" id="Textfeld 54" o:spid="_x0000_s1033" type="#_x0000_t202" style="position:absolute;margin-left:61.45pt;margin-top:-9.1pt;width:17pt;height:19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" filled="f" strokecolor="windowText" strokeweight=".5pt">
                      <v:textbox inset="0,0,0,0">
                        <w:txbxContent>
                          <w:p w14:paraId="17BF6BD5" w14:textId="77777777" w:rsidR="009941A5" w:rsidRPr="005C463C" w:rsidRDefault="009941A5" w:rsidP="0040785D">
                            <w:pPr>
                              <w:spacing w:line="42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C19">
              <w:tab/>
              <w:t xml:space="preserve"> </w:t>
            </w:r>
            <w:r w:rsidR="00B00C19">
              <w:rPr>
                <w:rFonts w:eastAsia="Calibri" w:cs="Times New Roman"/>
              </w:rPr>
              <w:t>Schule</w:t>
            </w:r>
            <w:r w:rsidR="00B00C19" w:rsidRPr="00AB2880">
              <w:rPr>
                <w:rFonts w:eastAsia="Calibri" w:cs="Times New Roman"/>
              </w:rPr>
              <w:t xml:space="preserve"> </w:t>
            </w:r>
          </w:p>
        </w:tc>
        <w:tc>
          <w:tcPr>
            <w:tcW w:w="445" w:type="dxa"/>
            <w:vAlign w:val="bottom"/>
          </w:tcPr>
          <w:p w14:paraId="52C7192F" w14:textId="2FA4F6A7" w:rsidR="00B00C19" w:rsidRPr="00C32F11" w:rsidRDefault="00B00C19" w:rsidP="00CE61B5">
            <w:pPr>
              <w:spacing w:line="240" w:lineRule="auto"/>
              <w:rPr>
                <w:rFonts w:eastAsia="Calibri" w:cs="Times New Roman"/>
              </w:rPr>
            </w:pPr>
          </w:p>
        </w:tc>
        <w:tc>
          <w:tcPr>
            <w:tcW w:w="1983" w:type="dxa"/>
            <w:vAlign w:val="bottom"/>
          </w:tcPr>
          <w:p w14:paraId="3B1E0561" w14:textId="27EC9D81" w:rsidR="00B00C19" w:rsidRPr="00C32F11" w:rsidRDefault="00B00C19" w:rsidP="00CE61B5">
            <w:pPr>
              <w:tabs>
                <w:tab w:val="clear" w:pos="340"/>
                <w:tab w:val="clear" w:pos="595"/>
                <w:tab w:val="left" w:pos="148"/>
              </w:tabs>
              <w:spacing w:line="240" w:lineRule="auto"/>
              <w:rPr>
                <w:rFonts w:eastAsia="Calibri" w:cs="Times New Roman"/>
              </w:rPr>
            </w:pPr>
            <w:r>
              <w:tab/>
            </w:r>
            <w:r>
              <w:rPr>
                <w:rFonts w:eastAsia="Calibri" w:cs="Times New Roman"/>
              </w:rPr>
              <w:t>Stundenplan</w:t>
            </w:r>
            <w:r w:rsidRPr="00AB2880">
              <w:rPr>
                <w:rFonts w:eastAsia="Calibri" w:cs="Times New Roman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14:paraId="09C123E5" w14:textId="58C6077C" w:rsidR="00B00C19" w:rsidRPr="00C32F11" w:rsidRDefault="00B00C19" w:rsidP="00CE61B5">
            <w:pPr>
              <w:spacing w:line="240" w:lineRule="auto"/>
              <w:rPr>
                <w:rFonts w:eastAsia="Calibri" w:cs="Times New Roman"/>
              </w:rPr>
            </w:pPr>
          </w:p>
        </w:tc>
        <w:tc>
          <w:tcPr>
            <w:tcW w:w="1827" w:type="dxa"/>
            <w:vAlign w:val="bottom"/>
          </w:tcPr>
          <w:p w14:paraId="518AD0DF" w14:textId="74471CF3" w:rsidR="00B00C19" w:rsidRPr="00C32F11" w:rsidRDefault="00B00C19" w:rsidP="00B00C19">
            <w:pPr>
              <w:tabs>
                <w:tab w:val="clear" w:pos="340"/>
                <w:tab w:val="left" w:pos="238"/>
              </w:tabs>
              <w:spacing w:line="240" w:lineRule="auto"/>
              <w:rPr>
                <w:rFonts w:eastAsia="Calibri" w:cs="Times New Roman"/>
              </w:rPr>
            </w:pPr>
            <w:r>
              <w:tab/>
              <w:t xml:space="preserve"> </w:t>
            </w:r>
            <w:r w:rsidR="007349BC">
              <w:rPr>
                <w:rFonts w:eastAsia="Calibri" w:cs="Times New Roman"/>
                <w:position w:val="-6"/>
                <w:lang w:eastAsia="de-DE"/>
              </w:rPr>
              <w:t>Gänseblümchen</w:t>
            </w:r>
          </w:p>
        </w:tc>
      </w:tr>
      <w:tr w:rsidR="00B00C19" w:rsidRPr="00C32F11" w14:paraId="4ADEEF1C" w14:textId="77777777" w:rsidTr="007349BC">
        <w:trPr>
          <w:trHeight w:hRule="exact" w:val="312"/>
        </w:trPr>
        <w:tc>
          <w:tcPr>
            <w:tcW w:w="1984" w:type="dxa"/>
            <w:tcMar>
              <w:right w:w="397" w:type="dxa"/>
            </w:tcMar>
            <w:vAlign w:val="bottom"/>
          </w:tcPr>
          <w:tbl>
            <w:tblPr>
              <w:tblW w:w="62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4"/>
            </w:tblGrid>
            <w:tr w:rsidR="00B00C19" w:rsidRPr="00C32F11" w14:paraId="27CE2753" w14:textId="77777777" w:rsidTr="00102C2E">
              <w:trPr>
                <w:trHeight w:hRule="exact" w:val="227"/>
                <w:jc w:val="center"/>
              </w:trPr>
              <w:tc>
                <w:tcPr>
                  <w:tcW w:w="6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0BBB3432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2AC767BB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3" w:type="dxa"/>
            <w:tcMar>
              <w:right w:w="397" w:type="dxa"/>
            </w:tcMar>
            <w:vAlign w:val="bottom"/>
          </w:tcPr>
          <w:tbl>
            <w:tblPr>
              <w:tblW w:w="79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4"/>
            </w:tblGrid>
            <w:tr w:rsidR="00B00C19" w:rsidRPr="00C32F11" w14:paraId="0D0F80AD" w14:textId="77777777" w:rsidTr="00CE61B5">
              <w:trPr>
                <w:trHeight w:hRule="exact" w:val="227"/>
                <w:jc w:val="center"/>
              </w:trPr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EA1B7A8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26C81BC1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445" w:type="dxa"/>
            <w:tcMar>
              <w:right w:w="397" w:type="dxa"/>
            </w:tcMar>
            <w:vAlign w:val="bottom"/>
          </w:tcPr>
          <w:p w14:paraId="65DD89B6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3" w:type="dxa"/>
            <w:tcMar>
              <w:right w:w="397" w:type="dxa"/>
            </w:tcMar>
            <w:vAlign w:val="bottom"/>
          </w:tcPr>
          <w:tbl>
            <w:tblPr>
              <w:tblW w:w="1304" w:type="dxa"/>
              <w:tblInd w:w="149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4"/>
            </w:tblGrid>
            <w:tr w:rsidR="00B00C19" w:rsidRPr="00C32F11" w14:paraId="309098DB" w14:textId="77777777" w:rsidTr="00CE61B5">
              <w:trPr>
                <w:trHeight w:hRule="exact" w:val="227"/>
              </w:trPr>
              <w:tc>
                <w:tcPr>
                  <w:tcW w:w="13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EF8F9B5" w14:textId="77777777" w:rsidR="00B00C19" w:rsidRPr="00C32F11" w:rsidRDefault="00B00C19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3644C607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567" w:type="dxa"/>
            <w:tcMar>
              <w:right w:w="397" w:type="dxa"/>
            </w:tcMar>
            <w:vAlign w:val="bottom"/>
          </w:tcPr>
          <w:p w14:paraId="076DC46D" w14:textId="77777777" w:rsidR="00B00C19" w:rsidRPr="00C32F11" w:rsidRDefault="00B00C19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827" w:type="dxa"/>
            <w:tcMar>
              <w:right w:w="397" w:type="dxa"/>
            </w:tcMar>
            <w:vAlign w:val="bottom"/>
          </w:tcPr>
          <w:tbl>
            <w:tblPr>
              <w:tblW w:w="202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4"/>
            </w:tblGrid>
            <w:tr w:rsidR="00B00C19" w:rsidRPr="00C32F11" w14:paraId="5F648D1B" w14:textId="77777777" w:rsidTr="007349BC">
              <w:trPr>
                <w:trHeight w:hRule="exact" w:val="227"/>
                <w:jc w:val="center"/>
              </w:trPr>
              <w:tc>
                <w:tcPr>
                  <w:tcW w:w="20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91540D3" w14:textId="3FCE6493" w:rsidR="00B00C19" w:rsidRPr="00C32F11" w:rsidRDefault="007349BC" w:rsidP="009941A5">
                  <w:pPr>
                    <w:pStyle w:val="ekvmittelband"/>
                    <w:jc w:val="center"/>
                  </w:pPr>
                  <w:r>
                    <w:t xml:space="preserve">  </w:t>
                  </w:r>
                </w:p>
              </w:tc>
            </w:tr>
          </w:tbl>
          <w:p w14:paraId="2F863654" w14:textId="77777777" w:rsidR="00B00C19" w:rsidRPr="00C32F11" w:rsidRDefault="00B00C19" w:rsidP="0040785D">
            <w:pPr>
              <w:rPr>
                <w:rFonts w:eastAsia="Calibri" w:cs="Times New Roman"/>
              </w:rPr>
            </w:pPr>
          </w:p>
        </w:tc>
      </w:tr>
    </w:tbl>
    <w:p w14:paraId="6587E0A8" w14:textId="77777777" w:rsidR="0040785D" w:rsidRDefault="0040785D" w:rsidP="009941A5">
      <w:pPr>
        <w:pStyle w:val="ekvgrundtexthalbe"/>
      </w:pPr>
    </w:p>
    <w:p w14:paraId="5F7A0BDE" w14:textId="764E8AC4" w:rsidR="00A0386E" w:rsidRDefault="00A0386E" w:rsidP="0040785D"/>
    <w:p w14:paraId="68261B8A" w14:textId="139A8E6F" w:rsidR="00A0386E" w:rsidRPr="00D3427F" w:rsidRDefault="00A0386E" w:rsidP="00A0386E">
      <w:pPr>
        <w:pStyle w:val="ekvnummerierung"/>
        <w:framePr w:wrap="around"/>
      </w:pPr>
      <w:r>
        <w:t>2</w:t>
      </w:r>
    </w:p>
    <w:p w14:paraId="18FB5972" w14:textId="77777777" w:rsidR="00A0386E" w:rsidRPr="00287B24" w:rsidRDefault="00A0386E" w:rsidP="00A0386E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5AD02E93" wp14:editId="7F97921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33BDC" w14:textId="61011652" w:rsidR="00A0386E" w:rsidRDefault="006F5C6C" w:rsidP="00A0386E">
      <w:pPr>
        <w:rPr>
          <w:rStyle w:val="ekvarbeitsanweisungdeutsch"/>
        </w:rPr>
      </w:pPr>
      <w:r>
        <w:t>Sprich und s</w:t>
      </w:r>
      <w:r w:rsidR="00A0386E">
        <w:t xml:space="preserve">chwinge. </w:t>
      </w:r>
      <w:r w:rsidR="007349BC">
        <w:t>Kennzeichne</w:t>
      </w:r>
      <w:r w:rsidR="00A0386E">
        <w:t xml:space="preserve"> die Stelle, wo der Selbstlaut fehlt, mit</w:t>
      </w:r>
      <w:r w:rsidR="00A0386E">
        <w:rPr>
          <w:rStyle w:val="ekvarbeitsanweisungdeutsch"/>
        </w:rPr>
        <w:t xml:space="preserve"> einem Strich.</w:t>
      </w:r>
    </w:p>
    <w:p w14:paraId="7A3C51C4" w14:textId="1366A605" w:rsidR="00A0386E" w:rsidRPr="00BD3E2C" w:rsidRDefault="00157CC0" w:rsidP="00A0386E">
      <w:pPr>
        <w:rPr>
          <w:rStyle w:val="ekvarbeitsanweisungdeutsch"/>
        </w:rPr>
      </w:pPr>
      <w:r w:rsidRPr="00157CC0">
        <w:t>Klingt dieser Laut kurz oder lang</w:t>
      </w:r>
      <w:r w:rsidR="00A0386E" w:rsidRPr="00BD3E2C">
        <w:rPr>
          <w:rStyle w:val="ekvarbeitsanweisungdeutsch"/>
        </w:rPr>
        <w:t xml:space="preserve">? </w:t>
      </w:r>
      <w:bookmarkStart w:id="0" w:name="_Hlk104370149"/>
      <w:r w:rsidR="00A0386E" w:rsidRPr="00BD3E2C">
        <w:rPr>
          <w:rStyle w:val="ekvarbeitsanweisungdeutsch"/>
        </w:rPr>
        <w:t>Markiere</w:t>
      </w:r>
      <w:r w:rsidR="00A0386E">
        <w:rPr>
          <w:rStyle w:val="ekvarbeitsanweisungdeutsch"/>
        </w:rPr>
        <w:t xml:space="preserve"> mit</w:t>
      </w:r>
      <w:r w:rsidR="00A0386E" w:rsidRPr="00BD3E2C">
        <w:rPr>
          <w:rStyle w:val="ekvarbeitsanweisungdeutsch"/>
        </w:rPr>
        <w:t xml:space="preserve"> </w:t>
      </w:r>
      <w:r w:rsidR="00A0386E" w:rsidRPr="00BD3E2C">
        <w:rPr>
          <w:rStyle w:val="ekvarbeitsanweisungdeutsch"/>
        </w:rPr>
        <w:sym w:font="Wingdings" w:char="F09F"/>
      </w:r>
      <w:r w:rsidR="00A0386E" w:rsidRPr="00BD3E2C">
        <w:rPr>
          <w:rStyle w:val="ekvarbeitsanweisungdeutsch"/>
        </w:rPr>
        <w:t xml:space="preserve"> oder –.</w:t>
      </w:r>
      <w:bookmarkEnd w:id="0"/>
    </w:p>
    <w:p w14:paraId="143E7142" w14:textId="4ECCFA33" w:rsidR="0040785D" w:rsidRDefault="00DE63C3" w:rsidP="009941A5">
      <w:pPr>
        <w:pStyle w:val="ekvgrundtexthalbe"/>
        <w:rPr>
          <w:noProof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31215944" wp14:editId="18D360F4">
            <wp:simplePos x="0" y="0"/>
            <wp:positionH relativeFrom="column">
              <wp:posOffset>4928870</wp:posOffset>
            </wp:positionH>
            <wp:positionV relativeFrom="paragraph">
              <wp:posOffset>70485</wp:posOffset>
            </wp:positionV>
            <wp:extent cx="619328" cy="627641"/>
            <wp:effectExtent l="0" t="0" r="0" b="1270"/>
            <wp:wrapNone/>
            <wp:docPr id="41" name="Grafik 41" descr="S645270677_Sprache_K002_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328" cy="6276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88FEDA" w14:textId="6AD37F71" w:rsidR="0040785D" w:rsidRDefault="009941A5" w:rsidP="0040785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7497B637" wp14:editId="4182DEB2">
            <wp:simplePos x="0" y="0"/>
            <wp:positionH relativeFrom="column">
              <wp:posOffset>1890395</wp:posOffset>
            </wp:positionH>
            <wp:positionV relativeFrom="paragraph">
              <wp:posOffset>18736</wp:posOffset>
            </wp:positionV>
            <wp:extent cx="735712" cy="527884"/>
            <wp:effectExtent l="0" t="0" r="7620" b="5715"/>
            <wp:wrapNone/>
            <wp:docPr id="37" name="Grafik 37" descr="S645270677_Sprache_K002_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712" cy="5278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C19">
        <w:rPr>
          <w:noProof/>
        </w:rPr>
        <w:drawing>
          <wp:anchor distT="0" distB="0" distL="114300" distR="114300" simplePos="0" relativeHeight="251693056" behindDoc="0" locked="0" layoutInCell="1" allowOverlap="1" wp14:anchorId="7916FA77" wp14:editId="287427FB">
            <wp:simplePos x="0" y="0"/>
            <wp:positionH relativeFrom="column">
              <wp:posOffset>3424929</wp:posOffset>
            </wp:positionH>
            <wp:positionV relativeFrom="paragraph">
              <wp:posOffset>110978</wp:posOffset>
            </wp:positionV>
            <wp:extent cx="676910" cy="436245"/>
            <wp:effectExtent l="0" t="0" r="8890" b="1905"/>
            <wp:wrapNone/>
            <wp:docPr id="38" name="Grafik 38" descr="S645270677_Sprache_K002_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EF38C" w14:textId="1F106413" w:rsidR="0040785D" w:rsidRDefault="0040785D" w:rsidP="00B00C19">
      <w:pPr>
        <w:pStyle w:val="ekvgrundtexthalbe"/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3A721D52" wp14:editId="37B2CB81">
            <wp:simplePos x="0" y="0"/>
            <wp:positionH relativeFrom="column">
              <wp:posOffset>472151</wp:posOffset>
            </wp:positionH>
            <wp:positionV relativeFrom="paragraph">
              <wp:posOffset>40389</wp:posOffset>
            </wp:positionV>
            <wp:extent cx="611015" cy="311742"/>
            <wp:effectExtent l="0" t="0" r="0" b="0"/>
            <wp:wrapNone/>
            <wp:docPr id="36" name="Grafik 36" descr="S645270677_Sprache_K002_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015" cy="311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2E3E38" w14:textId="748D4C05" w:rsidR="0040785D" w:rsidRPr="00C32F11" w:rsidRDefault="0040785D" w:rsidP="0040785D">
      <w:pPr>
        <w:rPr>
          <w:rFonts w:eastAsia="Calibri" w:cs="Times New Roman"/>
        </w:rPr>
      </w:pPr>
      <w:r w:rsidRPr="00AB77C5">
        <w:rPr>
          <w:rFonts w:eastAsia="Calibri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48C5F0B1" wp14:editId="3A92D381">
                <wp:simplePos x="0" y="0"/>
                <wp:positionH relativeFrom="column">
                  <wp:posOffset>107950</wp:posOffset>
                </wp:positionH>
                <wp:positionV relativeFrom="paragraph">
                  <wp:posOffset>998651</wp:posOffset>
                </wp:positionV>
                <wp:extent cx="1132840" cy="377825"/>
                <wp:effectExtent l="0" t="0" r="10160" b="3175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71092E" w14:textId="77777777" w:rsidR="00A0386E" w:rsidRPr="00D57D4E" w:rsidRDefault="00A0386E" w:rsidP="00A0386E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das Brot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5F0B1" id="Textfeld 25" o:spid="_x0000_s1034" type="#_x0000_t202" style="position:absolute;margin-left:8.5pt;margin-top:78.65pt;width:89.2pt;height:2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" o:allowincell="f" filled="f" stroked="f" strokeweight=".5pt">
                <v:textbox inset="1mm,0,0,0">
                  <w:txbxContent>
                    <w:p w14:paraId="6471092E" w14:textId="77777777" w:rsidR="00A0386E" w:rsidRPr="00D57D4E" w:rsidRDefault="00A0386E" w:rsidP="00A0386E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das Brot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1"/>
        <w:tblW w:w="9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211"/>
      </w:tblGrid>
      <w:tr w:rsidR="0040785D" w:rsidRPr="00C32F11" w14:paraId="419BF89D" w14:textId="77777777" w:rsidTr="00CE61B5">
        <w:trPr>
          <w:trHeight w:hRule="exact" w:val="680"/>
        </w:trPr>
        <w:tc>
          <w:tcPr>
            <w:tcW w:w="2211" w:type="dxa"/>
            <w:vAlign w:val="bottom"/>
          </w:tcPr>
          <w:p w14:paraId="7B159ECA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Br</w:t>
            </w:r>
            <w:r w:rsidRPr="00CF3DF1">
              <w:rPr>
                <w:rFonts w:eastAsia="Calibri" w:cs="Times New Roman"/>
                <w:sz w:val="40"/>
                <w:szCs w:val="40"/>
              </w:rPr>
              <w:t>|</w:t>
            </w:r>
            <w:r>
              <w:rPr>
                <w:rFonts w:eastAsia="Calibri" w:cs="Times New Roman"/>
              </w:rPr>
              <w:t>t</w:t>
            </w:r>
            <w:proofErr w:type="spellEnd"/>
          </w:p>
        </w:tc>
        <w:tc>
          <w:tcPr>
            <w:tcW w:w="198" w:type="dxa"/>
            <w:vAlign w:val="bottom"/>
          </w:tcPr>
          <w:p w14:paraId="0779B149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6292E169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Schoklade</w:t>
            </w:r>
            <w:proofErr w:type="spellEnd"/>
          </w:p>
        </w:tc>
        <w:tc>
          <w:tcPr>
            <w:tcW w:w="198" w:type="dxa"/>
            <w:vAlign w:val="bottom"/>
          </w:tcPr>
          <w:p w14:paraId="37DE5336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672AFED4" w14:textId="0F51B202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Wss</w:t>
            </w:r>
            <w:r w:rsidR="007349BC">
              <w:rPr>
                <w:rFonts w:eastAsia="Calibri" w:cs="Times New Roman"/>
              </w:rPr>
              <w:t>e</w:t>
            </w:r>
            <w:r>
              <w:rPr>
                <w:rFonts w:eastAsia="Calibri" w:cs="Times New Roman"/>
              </w:rPr>
              <w:t>r</w:t>
            </w:r>
            <w:proofErr w:type="spellEnd"/>
          </w:p>
        </w:tc>
        <w:tc>
          <w:tcPr>
            <w:tcW w:w="170" w:type="dxa"/>
            <w:vAlign w:val="bottom"/>
          </w:tcPr>
          <w:p w14:paraId="777EFE67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p w14:paraId="5DF2AB21" w14:textId="4464A811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Lmpe</w:t>
            </w:r>
            <w:proofErr w:type="spellEnd"/>
          </w:p>
        </w:tc>
      </w:tr>
      <w:tr w:rsidR="0040785D" w:rsidRPr="00C32F11" w14:paraId="2C85CFD9" w14:textId="77777777" w:rsidTr="00CE61B5">
        <w:trPr>
          <w:trHeight w:hRule="exact" w:val="312"/>
        </w:trPr>
        <w:tc>
          <w:tcPr>
            <w:tcW w:w="2211" w:type="dxa"/>
            <w:vAlign w:val="bottom"/>
          </w:tcPr>
          <w:tbl>
            <w:tblPr>
              <w:tblW w:w="14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0785D" w:rsidRPr="00C32F11" w14:paraId="10668D36" w14:textId="77777777" w:rsidTr="00CE61B5">
              <w:trPr>
                <w:trHeight w:hRule="exact" w:val="227"/>
                <w:jc w:val="center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79D80E5" w14:textId="77777777" w:rsidR="0040785D" w:rsidRPr="00C32F11" w:rsidRDefault="0040785D" w:rsidP="00CE61B5">
                  <w:pPr>
                    <w:pStyle w:val="ekvmittelband"/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53C8C131" wp14:editId="57A855C2">
                            <wp:simplePos x="0" y="0"/>
                            <wp:positionH relativeFrom="column">
                              <wp:posOffset>295910</wp:posOffset>
                            </wp:positionH>
                            <wp:positionV relativeFrom="paragraph">
                              <wp:posOffset>-214630</wp:posOffset>
                            </wp:positionV>
                            <wp:extent cx="340995" cy="359410"/>
                            <wp:effectExtent l="0" t="0" r="11747" b="30798"/>
                            <wp:wrapNone/>
                            <wp:docPr id="42" name="Bogen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7991750">
                                      <a:off x="0" y="0"/>
                                      <a:ext cx="340995" cy="359410"/>
                                    </a:xfrm>
                                    <a:prstGeom prst="arc">
                                      <a:avLst>
                                        <a:gd name="adj1" fmla="val 14802870"/>
                                        <a:gd name="adj2" fmla="val 1536847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913A0EE" id="Bogen 42" o:spid="_x0000_s1026" style="position:absolute;margin-left:23.3pt;margin-top:-16.9pt;width:26.85pt;height:28.3pt;rotation:8729122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099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" path="m100066,16050nsc167400,-16143,246746,1076,296538,58686v45924,53134,57392,129999,29157,195424l170498,179705,100066,16050xem100066,16050nfc167400,-16143,246746,1076,296538,58686v45924,53134,57392,129999,29157,195424e" filled="f" strokecolor="black [3200]" strokeweight=".5pt">
                            <v:stroke joinstyle="miter"/>
                            <v:path arrowok="t" o:connecttype="custom" o:connectlocs="100066,16050;296538,58686;325695,254110" o:connectangles="0,0,0"/>
                          </v:shape>
                        </w:pict>
                      </mc:Fallback>
                    </mc:AlternateContent>
                  </w:r>
                  <w:r>
                    <w:rPr>
                      <w:rStyle w:val="ekvarbeitsanweisungdeutsch"/>
                    </w:rPr>
                    <w:t xml:space="preserve">   </w:t>
                  </w:r>
                  <w:r w:rsidRPr="00BD3E2C">
                    <w:rPr>
                      <w:rStyle w:val="ekvarbeitsanweisungdeutsch"/>
                    </w:rPr>
                    <w:t>–</w:t>
                  </w:r>
                </w:p>
              </w:tc>
            </w:tr>
          </w:tbl>
          <w:p w14:paraId="4944170D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4351DAC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14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0785D" w:rsidRPr="00C32F11" w14:paraId="29E7535F" w14:textId="77777777" w:rsidTr="00CE61B5">
              <w:trPr>
                <w:trHeight w:hRule="exact" w:val="227"/>
                <w:jc w:val="center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14C0220F" w14:textId="77777777" w:rsidR="0040785D" w:rsidRPr="00C32F11" w:rsidRDefault="0040785D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2A7626A6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1B57E8E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14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0785D" w:rsidRPr="00C32F11" w14:paraId="6C45D0EB" w14:textId="77777777" w:rsidTr="00CE61B5">
              <w:trPr>
                <w:trHeight w:hRule="exact" w:val="227"/>
                <w:jc w:val="center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7AC4D5AA" w14:textId="77777777" w:rsidR="0040785D" w:rsidRPr="00C32F11" w:rsidRDefault="0040785D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4D6CB271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5E06889E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14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40785D" w:rsidRPr="00C32F11" w14:paraId="03970A30" w14:textId="77777777" w:rsidTr="00CE61B5">
              <w:trPr>
                <w:trHeight w:hRule="exact" w:val="227"/>
                <w:jc w:val="center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BB400FF" w14:textId="77777777" w:rsidR="0040785D" w:rsidRPr="00C32F11" w:rsidRDefault="0040785D" w:rsidP="00CE61B5">
                  <w:pPr>
                    <w:pStyle w:val="ekvmittelband"/>
                    <w:jc w:val="center"/>
                  </w:pPr>
                </w:p>
              </w:tc>
            </w:tr>
          </w:tbl>
          <w:p w14:paraId="546E74DB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</w:tr>
      <w:tr w:rsidR="0040785D" w:rsidRPr="00C32F11" w14:paraId="37AF56C0" w14:textId="77777777" w:rsidTr="00CE61B5">
        <w:trPr>
          <w:trHeight w:hRule="exact" w:val="680"/>
        </w:trPr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0785D" w:rsidRPr="00C32F11" w14:paraId="65C32D4D" w14:textId="77777777" w:rsidTr="00CE61B5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4838CF4" w14:textId="43EDC723" w:rsidR="0040785D" w:rsidRPr="000A555C" w:rsidRDefault="0040785D" w:rsidP="00DD2DA4">
                  <w:pPr>
                    <w:pStyle w:val="ekvmittelband"/>
                    <w:rPr>
                      <w:rStyle w:val="ekvlsung"/>
                    </w:rPr>
                  </w:pPr>
                </w:p>
              </w:tc>
            </w:tr>
          </w:tbl>
          <w:p w14:paraId="0BADD9D0" w14:textId="10200E45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2789B730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0785D" w:rsidRPr="00C32F11" w14:paraId="27E1AA23" w14:textId="77777777" w:rsidTr="00CE61B5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9456FDF" w14:textId="77777777" w:rsidR="0040785D" w:rsidRPr="00C32F11" w:rsidRDefault="0040785D" w:rsidP="00DD2DA4">
                  <w:pPr>
                    <w:pStyle w:val="ekvmittelband"/>
                  </w:pPr>
                </w:p>
              </w:tc>
            </w:tr>
          </w:tbl>
          <w:p w14:paraId="1748B850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5BD3A65C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0785D" w:rsidRPr="00C32F11" w14:paraId="1D2743B6" w14:textId="77777777" w:rsidTr="00CE61B5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61A1F455" w14:textId="77777777" w:rsidR="0040785D" w:rsidRPr="00C32F11" w:rsidRDefault="0040785D" w:rsidP="00DD2DA4">
                  <w:pPr>
                    <w:pStyle w:val="ekvmittelband"/>
                  </w:pPr>
                </w:p>
              </w:tc>
            </w:tr>
          </w:tbl>
          <w:p w14:paraId="065D6700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48452239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40785D" w:rsidRPr="00C32F11" w14:paraId="44603B32" w14:textId="77777777" w:rsidTr="00CE61B5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F3EB987" w14:textId="77777777" w:rsidR="0040785D" w:rsidRPr="00C32F11" w:rsidRDefault="0040785D" w:rsidP="00DD2DA4">
                  <w:pPr>
                    <w:pStyle w:val="ekvmittelband"/>
                  </w:pPr>
                </w:p>
              </w:tc>
            </w:tr>
          </w:tbl>
          <w:p w14:paraId="3ACBCE1F" w14:textId="77777777" w:rsidR="0040785D" w:rsidRPr="00C32F11" w:rsidRDefault="0040785D" w:rsidP="00CE61B5">
            <w:pPr>
              <w:jc w:val="center"/>
              <w:rPr>
                <w:rFonts w:eastAsia="Calibri" w:cs="Times New Roman"/>
              </w:rPr>
            </w:pPr>
          </w:p>
        </w:tc>
      </w:tr>
    </w:tbl>
    <w:p w14:paraId="5C9FD545" w14:textId="3AE0CA55" w:rsidR="0040785D" w:rsidRDefault="0040785D" w:rsidP="0040785D">
      <w:pPr>
        <w:rPr>
          <w:rFonts w:eastAsia="Calibri" w:cs="Times New Roman"/>
        </w:rPr>
      </w:pPr>
    </w:p>
    <w:p w14:paraId="60D874E2" w14:textId="25B77382" w:rsidR="0040785D" w:rsidRDefault="0040785D" w:rsidP="009941A5">
      <w:pPr>
        <w:pStyle w:val="ekvgrundtexthalbe"/>
      </w:pPr>
    </w:p>
    <w:p w14:paraId="0F785963" w14:textId="2EF4B0B6" w:rsidR="00A0386E" w:rsidRPr="00D3427F" w:rsidRDefault="006F5C6C" w:rsidP="00A0386E">
      <w:pPr>
        <w:pStyle w:val="ekvnummerierung"/>
        <w:framePr w:wrap="around"/>
      </w:pPr>
      <w:r>
        <w:t>3</w:t>
      </w:r>
    </w:p>
    <w:p w14:paraId="1709F12D" w14:textId="77777777" w:rsidR="00A0386E" w:rsidRPr="00287B24" w:rsidRDefault="00A0386E" w:rsidP="00A0386E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0941D776" wp14:editId="3DF371F4">
            <wp:extent cx="285115" cy="288290"/>
            <wp:effectExtent l="0" t="0" r="0" b="0"/>
            <wp:docPr id="7" name="Grafik 7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Silhouette, Nachthimmel enthält.&#10;&#10;Automatisch generierte Beschreibu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60663" w14:textId="333449BA" w:rsidR="00A0386E" w:rsidRPr="00C32F11" w:rsidRDefault="00A0386E" w:rsidP="00A0386E">
      <w:r>
        <w:t xml:space="preserve">Schreibe das Wort </w:t>
      </w:r>
      <w:r w:rsidR="007349BC">
        <w:t xml:space="preserve">mit Artikel </w:t>
      </w:r>
      <w:r>
        <w:t>richtig darunter.</w:t>
      </w:r>
    </w:p>
    <w:p w14:paraId="11E00944" w14:textId="77777777" w:rsidR="00A0386E" w:rsidRPr="00C32F11" w:rsidRDefault="00A0386E" w:rsidP="00305581"/>
    <w:p w14:paraId="17FAAD38" w14:textId="77777777" w:rsidR="00B533F1" w:rsidRDefault="00B533F1" w:rsidP="00B533F1">
      <w:pPr>
        <w:pStyle w:val="ekvgrundtexthalbe"/>
      </w:pPr>
    </w:p>
    <w:p w14:paraId="06D40235" w14:textId="77777777" w:rsidR="00B533F1" w:rsidRDefault="00B533F1" w:rsidP="00B533F1">
      <w:pPr>
        <w:pStyle w:val="ekvnummerierung"/>
        <w:framePr w:wrap="around"/>
      </w:pPr>
      <w:r>
        <w:t>4</w:t>
      </w:r>
    </w:p>
    <w:p w14:paraId="0E655BF6" w14:textId="034CD407" w:rsidR="00B533F1" w:rsidRDefault="00B533F1" w:rsidP="00B533F1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A292844" wp14:editId="35AB2F92">
            <wp:extent cx="285750" cy="28575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5A264" w14:textId="46CBBE1D" w:rsidR="00B533F1" w:rsidRDefault="00B533F1" w:rsidP="00B533F1">
      <w:r>
        <w:t xml:space="preserve">Schreibe das Wort mit Artikel unter das Bild. Markiere </w:t>
      </w:r>
      <w:proofErr w:type="spellStart"/>
      <w:r>
        <w:rPr>
          <w:rStyle w:val="ekvfett"/>
        </w:rPr>
        <w:t>tz</w:t>
      </w:r>
      <w:proofErr w:type="spellEnd"/>
      <w:r>
        <w:t>.</w:t>
      </w:r>
    </w:p>
    <w:p w14:paraId="5B24A962" w14:textId="33AF5323" w:rsidR="00B00C19" w:rsidRDefault="00B00C19" w:rsidP="009941A5">
      <w:pPr>
        <w:pStyle w:val="ekvgrundtexthalbe"/>
        <w:rPr>
          <w:noProof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3F1A1E10" wp14:editId="60FF0AF3">
            <wp:simplePos x="0" y="0"/>
            <wp:positionH relativeFrom="column">
              <wp:posOffset>4881858</wp:posOffset>
            </wp:positionH>
            <wp:positionV relativeFrom="paragraph">
              <wp:posOffset>151130</wp:posOffset>
            </wp:positionV>
            <wp:extent cx="914444" cy="719086"/>
            <wp:effectExtent l="0" t="0" r="0" b="5080"/>
            <wp:wrapNone/>
            <wp:docPr id="48" name="Grafik 48" descr="S715310567_DB_005_Spinnennetz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44" cy="71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B5BDFC" w14:textId="7AA8919B" w:rsidR="00B00C19" w:rsidRDefault="00FB0037" w:rsidP="00B00C19">
      <w:pPr>
        <w:pStyle w:val="ekvbild"/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38A79279" wp14:editId="091DD5F5">
            <wp:simplePos x="0" y="0"/>
            <wp:positionH relativeFrom="column">
              <wp:posOffset>582717</wp:posOffset>
            </wp:positionH>
            <wp:positionV relativeFrom="paragraph">
              <wp:posOffset>53975</wp:posOffset>
            </wp:positionV>
            <wp:extent cx="375285" cy="585470"/>
            <wp:effectExtent l="0" t="0" r="5715" b="5080"/>
            <wp:wrapNone/>
            <wp:docPr id="45" name="Grafik 45" descr="S574300492_Blitz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C19">
        <w:rPr>
          <w:noProof/>
        </w:rPr>
        <w:drawing>
          <wp:anchor distT="0" distB="0" distL="114300" distR="114300" simplePos="0" relativeHeight="251709440" behindDoc="0" locked="0" layoutInCell="1" allowOverlap="1" wp14:anchorId="7045972B" wp14:editId="0E852720">
            <wp:simplePos x="0" y="0"/>
            <wp:positionH relativeFrom="column">
              <wp:posOffset>3494167</wp:posOffset>
            </wp:positionH>
            <wp:positionV relativeFrom="paragraph">
              <wp:posOffset>105410</wp:posOffset>
            </wp:positionV>
            <wp:extent cx="607838" cy="538989"/>
            <wp:effectExtent l="0" t="0" r="1905" b="0"/>
            <wp:wrapNone/>
            <wp:docPr id="47" name="Grafik 47" descr="S574300452_Muetze_sw_1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38" cy="538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C19">
        <w:rPr>
          <w:noProof/>
        </w:rPr>
        <w:drawing>
          <wp:anchor distT="0" distB="0" distL="114300" distR="114300" simplePos="0" relativeHeight="251708416" behindDoc="0" locked="0" layoutInCell="1" allowOverlap="1" wp14:anchorId="6CD168D8" wp14:editId="133FC598">
            <wp:simplePos x="0" y="0"/>
            <wp:positionH relativeFrom="column">
              <wp:posOffset>1853694</wp:posOffset>
            </wp:positionH>
            <wp:positionV relativeFrom="paragraph">
              <wp:posOffset>104140</wp:posOffset>
            </wp:positionV>
            <wp:extent cx="769620" cy="540385"/>
            <wp:effectExtent l="0" t="0" r="0" b="0"/>
            <wp:wrapNone/>
            <wp:docPr id="46" name="Grafik 46" descr="S574270656_Katz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54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395C0" w14:textId="50518436" w:rsidR="00B533F1" w:rsidRDefault="00B533F1" w:rsidP="00B533F1">
      <w:pPr>
        <w:pStyle w:val="ekvbild"/>
      </w:pPr>
    </w:p>
    <w:p w14:paraId="71D4C1B6" w14:textId="0E0B1139" w:rsidR="00B533F1" w:rsidRDefault="00B533F1" w:rsidP="00B533F1"/>
    <w:p w14:paraId="0A185097" w14:textId="2ABF2AEA" w:rsidR="00B533F1" w:rsidRDefault="00B533F1" w:rsidP="00B533F1">
      <w:pPr>
        <w:pStyle w:val="ekvgrundtexthalbe"/>
      </w:pPr>
    </w:p>
    <w:tbl>
      <w:tblPr>
        <w:tblStyle w:val="Tabellenraster1"/>
        <w:tblW w:w="9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98"/>
        <w:gridCol w:w="2211"/>
        <w:gridCol w:w="198"/>
        <w:gridCol w:w="2211"/>
        <w:gridCol w:w="170"/>
        <w:gridCol w:w="2211"/>
      </w:tblGrid>
      <w:tr w:rsidR="00D52B6F" w:rsidRPr="00C32F11" w14:paraId="62F4CDC7" w14:textId="77777777" w:rsidTr="001571DE">
        <w:trPr>
          <w:trHeight w:hRule="exact" w:val="680"/>
        </w:trPr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D52B6F" w:rsidRPr="00C32F11" w14:paraId="247B0B7C" w14:textId="77777777" w:rsidTr="00FE3C73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3FFB979" w14:textId="1CEBCD02" w:rsidR="00D52B6F" w:rsidRPr="000A555C" w:rsidRDefault="00D52B6F" w:rsidP="00D52B6F">
                  <w:pPr>
                    <w:pStyle w:val="ekvmittelband"/>
                    <w:rPr>
                      <w:rStyle w:val="ekvlsung"/>
                    </w:rPr>
                  </w:pPr>
                  <w:r w:rsidRPr="00AB77C5">
                    <w:rPr>
                      <w:rFonts w:eastAsia="Calibri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0" allowOverlap="1" wp14:anchorId="5FA3F96B" wp14:editId="1D24989A">
                            <wp:simplePos x="0" y="0"/>
                            <wp:positionH relativeFrom="column">
                              <wp:posOffset>86995</wp:posOffset>
                            </wp:positionH>
                            <wp:positionV relativeFrom="paragraph">
                              <wp:posOffset>-144780</wp:posOffset>
                            </wp:positionV>
                            <wp:extent cx="1132840" cy="377825"/>
                            <wp:effectExtent l="0" t="0" r="10160" b="3175"/>
                            <wp:wrapNone/>
                            <wp:docPr id="14" name="Textfeld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132840" cy="377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B45C5B9" w14:textId="3B3EFDF7" w:rsidR="00D52B6F" w:rsidRPr="00D52B6F" w:rsidRDefault="00D52B6F" w:rsidP="00D52B6F">
                                        <w:pPr>
                                          <w:spacing w:line="240" w:lineRule="auto"/>
                                          <w:rPr>
                                            <w:rStyle w:val="ekvlsung"/>
                                            <w:sz w:val="37"/>
                                            <w:szCs w:val="37"/>
                                          </w:rPr>
                                        </w:pPr>
                                        <w:r w:rsidRPr="00D52B6F">
                                          <w:rPr>
                                            <w:rStyle w:val="ekvlsung"/>
                                            <w:sz w:val="37"/>
                                            <w:szCs w:val="37"/>
                                          </w:rPr>
                                          <w:t>der B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FA3F96B" id="Textfeld 14" o:spid="_x0000_s1035" type="#_x0000_t202" style="position:absolute;margin-left:6.85pt;margin-top:-11.4pt;width:89.2pt;height:2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" o:allowincell="f" filled="f" stroked="f" strokeweight=".5pt">
                            <v:textbox inset="1mm,0,0,0">
                              <w:txbxContent>
                                <w:p w14:paraId="1B45C5B9" w14:textId="3B3EFDF7" w:rsidR="00D52B6F" w:rsidRPr="00D52B6F" w:rsidRDefault="00D52B6F" w:rsidP="00D52B6F">
                                  <w:pPr>
                                    <w:spacing w:line="240" w:lineRule="auto"/>
                                    <w:rPr>
                                      <w:rStyle w:val="ekvlsung"/>
                                      <w:sz w:val="37"/>
                                      <w:szCs w:val="37"/>
                                    </w:rPr>
                                  </w:pPr>
                                  <w:r w:rsidRPr="00D52B6F">
                                    <w:rPr>
                                      <w:rStyle w:val="ekvlsung"/>
                                      <w:sz w:val="37"/>
                                      <w:szCs w:val="37"/>
                                    </w:rPr>
                                    <w:t>d</w:t>
                                  </w:r>
                                  <w:r w:rsidRPr="00D52B6F">
                                    <w:rPr>
                                      <w:rStyle w:val="ekvlsung"/>
                                      <w:sz w:val="37"/>
                                      <w:szCs w:val="37"/>
                                    </w:rPr>
                                    <w:t>er</w:t>
                                  </w:r>
                                  <w:r w:rsidRPr="00D52B6F">
                                    <w:rPr>
                                      <w:rStyle w:val="ekvlsung"/>
                                      <w:sz w:val="37"/>
                                      <w:szCs w:val="37"/>
                                    </w:rPr>
                                    <w:t xml:space="preserve"> B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3E5681C8" w14:textId="1EB4E61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7BDB5DE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D52B6F" w:rsidRPr="00C32F11" w14:paraId="4CCE7B7F" w14:textId="77777777" w:rsidTr="00FE3C73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1F745430" w14:textId="77777777" w:rsidR="00D52B6F" w:rsidRPr="00C32F11" w:rsidRDefault="00D52B6F" w:rsidP="00D52B6F">
                  <w:pPr>
                    <w:pStyle w:val="ekvmittelband"/>
                  </w:pPr>
                </w:p>
              </w:tc>
            </w:tr>
          </w:tbl>
          <w:p w14:paraId="30008251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98" w:type="dxa"/>
            <w:vAlign w:val="bottom"/>
          </w:tcPr>
          <w:p w14:paraId="1E9430C0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D52B6F" w:rsidRPr="00C32F11" w14:paraId="3426437C" w14:textId="77777777" w:rsidTr="00FE3C73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28648A9C" w14:textId="77777777" w:rsidR="00D52B6F" w:rsidRPr="00C32F11" w:rsidRDefault="00D52B6F" w:rsidP="00D52B6F">
                  <w:pPr>
                    <w:pStyle w:val="ekvmittelband"/>
                  </w:pPr>
                </w:p>
              </w:tc>
            </w:tr>
          </w:tbl>
          <w:p w14:paraId="585C2E49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70" w:type="dxa"/>
            <w:vAlign w:val="bottom"/>
          </w:tcPr>
          <w:p w14:paraId="6368981C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2211" w:type="dxa"/>
            <w:vAlign w:val="bottom"/>
          </w:tcPr>
          <w:tbl>
            <w:tblPr>
              <w:tblW w:w="2154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D52B6F" w:rsidRPr="00C32F11" w14:paraId="4F1EBF3F" w14:textId="77777777" w:rsidTr="00FE3C73">
              <w:trPr>
                <w:trHeight w:hRule="exact" w:val="198"/>
              </w:trPr>
              <w:tc>
                <w:tcPr>
                  <w:tcW w:w="2154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3AF7CA75" w14:textId="77777777" w:rsidR="00D52B6F" w:rsidRPr="00C32F11" w:rsidRDefault="00D52B6F" w:rsidP="00D52B6F">
                  <w:pPr>
                    <w:pStyle w:val="ekvmittelband"/>
                  </w:pPr>
                </w:p>
              </w:tc>
            </w:tr>
          </w:tbl>
          <w:p w14:paraId="1CD2EDAD" w14:textId="77777777" w:rsidR="00D52B6F" w:rsidRPr="00C32F11" w:rsidRDefault="00D52B6F" w:rsidP="00D52B6F">
            <w:pPr>
              <w:jc w:val="center"/>
              <w:rPr>
                <w:rFonts w:eastAsia="Calibri" w:cs="Times New Roman"/>
              </w:rPr>
            </w:pPr>
          </w:p>
        </w:tc>
      </w:tr>
    </w:tbl>
    <w:p w14:paraId="54591DB1" w14:textId="0CD7198C" w:rsidR="00B533F1" w:rsidRDefault="00B533F1" w:rsidP="00383FCC"/>
    <w:p w14:paraId="32FBC67C" w14:textId="77777777" w:rsidR="00B00C19" w:rsidRDefault="00B00C19" w:rsidP="00383FCC">
      <w:pPr>
        <w:pStyle w:val="ekvgrundtexthalbe"/>
      </w:pPr>
    </w:p>
    <w:p w14:paraId="79D4E098" w14:textId="77777777" w:rsidR="00B533F1" w:rsidRDefault="00B533F1" w:rsidP="00B533F1">
      <w:pPr>
        <w:pStyle w:val="ekvnummerierung"/>
        <w:framePr w:wrap="around"/>
      </w:pPr>
      <w:r>
        <w:t>5</w:t>
      </w:r>
    </w:p>
    <w:p w14:paraId="76B92A7D" w14:textId="5B4A806C" w:rsidR="00B533F1" w:rsidRDefault="00B533F1" w:rsidP="00B533F1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654C6B9" wp14:editId="53897496">
            <wp:extent cx="285750" cy="285750"/>
            <wp:effectExtent l="0" t="0" r="0" b="0"/>
            <wp:docPr id="29" name="Grafik 29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Grafik 29" descr="Ein Bild, das Silhouette, Nacht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0069B" w14:textId="7020F4E2" w:rsidR="00B533F1" w:rsidRDefault="00D52B6F" w:rsidP="00D52B6F">
      <w:r>
        <w:t>Schreibe zu jedem Wort aus Aufgabe 4 einen Satz.</w:t>
      </w:r>
    </w:p>
    <w:p w14:paraId="542D9895" w14:textId="77777777" w:rsidR="00B533F1" w:rsidRPr="00287B24" w:rsidRDefault="00B533F1" w:rsidP="00B533F1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44374CD" wp14:editId="5AE4D328">
            <wp:extent cx="288290" cy="285115"/>
            <wp:effectExtent l="0" t="0" r="0" b="635"/>
            <wp:docPr id="100" name="Grafi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arbeitshef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8877D" w14:textId="17859AF2" w:rsidR="00B533F1" w:rsidRDefault="00B533F1" w:rsidP="00A0386E"/>
    <w:p w14:paraId="65C95F08" w14:textId="77777777" w:rsidR="00B533F1" w:rsidRDefault="00B533F1" w:rsidP="00B533F1"/>
    <w:p w14:paraId="794FA53F" w14:textId="3EBE0D08" w:rsidR="00B533F1" w:rsidRDefault="00B533F1" w:rsidP="00B533F1">
      <w:pPr>
        <w:pStyle w:val="ekvnummerierung"/>
        <w:framePr w:wrap="around"/>
      </w:pPr>
      <w:r>
        <w:t>6</w:t>
      </w:r>
    </w:p>
    <w:p w14:paraId="7F835EF0" w14:textId="2D670AE9" w:rsidR="00B533F1" w:rsidRDefault="00B533F1" w:rsidP="00B533F1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D587691" wp14:editId="098E267C">
            <wp:extent cx="285750" cy="285750"/>
            <wp:effectExtent l="0" t="0" r="0" b="0"/>
            <wp:docPr id="30" name="Grafik 30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Ein Bild, das Silhouette, Nachthimm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E2388" w14:textId="0CC4482C" w:rsidR="00B533F1" w:rsidRDefault="00B533F1" w:rsidP="00B533F1">
      <w:r>
        <w:t xml:space="preserve">Ergänze </w:t>
      </w:r>
      <w:r w:rsidR="00D52B6F">
        <w:t>passende Wörter</w:t>
      </w:r>
      <w:r>
        <w:t xml:space="preserve"> mit </w:t>
      </w:r>
      <w:proofErr w:type="spellStart"/>
      <w:r>
        <w:rPr>
          <w:rStyle w:val="ekvfett"/>
        </w:rPr>
        <w:t>ck</w:t>
      </w:r>
      <w:proofErr w:type="spellEnd"/>
      <w:r>
        <w:t>.</w:t>
      </w:r>
      <w:r w:rsidR="001C034E">
        <w:t xml:space="preserve"> </w:t>
      </w:r>
      <w:r w:rsidR="00B37A89">
        <w:t xml:space="preserve">Markiere </w:t>
      </w:r>
      <w:proofErr w:type="spellStart"/>
      <w:r w:rsidR="00B37A89" w:rsidRPr="00B37A89">
        <w:rPr>
          <w:b/>
          <w:bCs/>
        </w:rPr>
        <w:t>ck</w:t>
      </w:r>
      <w:proofErr w:type="spellEnd"/>
      <w:r w:rsidR="00B37A89">
        <w:t>.</w:t>
      </w:r>
    </w:p>
    <w:p w14:paraId="7E060C77" w14:textId="77777777" w:rsidR="00B533F1" w:rsidRDefault="00B533F1" w:rsidP="00B533F1"/>
    <w:p w14:paraId="49193F5F" w14:textId="0390D37E" w:rsidR="00B533F1" w:rsidRDefault="00B533F1" w:rsidP="00A62CCA">
      <w:pPr>
        <w:tabs>
          <w:tab w:val="left" w:pos="4536"/>
          <w:tab w:val="left" w:pos="4820"/>
          <w:tab w:val="left" w:pos="9180"/>
        </w:tabs>
      </w:pPr>
      <w:r>
        <w:t xml:space="preserve">Morgens klingelt </w:t>
      </w:r>
      <w:r w:rsidRPr="00FB0037">
        <w:t>der</w:t>
      </w:r>
      <w:r>
        <w:t xml:space="preserve"> </w:t>
      </w:r>
      <w:r w:rsidR="00A62CCA">
        <w:rPr>
          <w:szCs w:val="23"/>
          <w:u w:val="single"/>
        </w:rPr>
        <w:t xml:space="preserve"> </w:t>
      </w:r>
      <w:r w:rsidR="00FB0037">
        <w:rPr>
          <w:szCs w:val="23"/>
          <w:u w:val="single"/>
        </w:rPr>
        <w:t xml:space="preserve">                            </w:t>
      </w:r>
      <w:r w:rsidR="00EE50EA">
        <w:rPr>
          <w:szCs w:val="23"/>
          <w:u w:val="single"/>
        </w:rPr>
        <w:t xml:space="preserve"> </w:t>
      </w:r>
      <w:r w:rsidR="00FB0037">
        <w:rPr>
          <w:szCs w:val="23"/>
          <w:u w:val="single"/>
        </w:rPr>
        <w:t xml:space="preserve">   </w:t>
      </w:r>
      <w:proofErr w:type="gramStart"/>
      <w:r w:rsidR="00FB0037">
        <w:rPr>
          <w:szCs w:val="23"/>
          <w:u w:val="single"/>
        </w:rPr>
        <w:t xml:space="preserve">  </w:t>
      </w:r>
      <w:r>
        <w:t>.</w:t>
      </w:r>
      <w:proofErr w:type="gramEnd"/>
      <w:r>
        <w:tab/>
      </w:r>
      <w:r w:rsidR="00EE50EA">
        <w:t xml:space="preserve"> </w:t>
      </w:r>
      <w:r>
        <w:t>Ein Würfel hat acht</w:t>
      </w:r>
      <w:r w:rsidR="00A62CCA">
        <w:t xml:space="preserve"> </w:t>
      </w:r>
      <w:r w:rsidR="00A62CCA">
        <w:rPr>
          <w:szCs w:val="23"/>
          <w:u w:val="single"/>
        </w:rPr>
        <w:t xml:space="preserve">    </w:t>
      </w:r>
      <w:r w:rsidR="00A62CCA" w:rsidRPr="00991FAE">
        <w:rPr>
          <w:szCs w:val="23"/>
          <w:u w:val="single"/>
        </w:rPr>
        <w:tab/>
      </w:r>
      <w:r>
        <w:t>.</w:t>
      </w:r>
    </w:p>
    <w:p w14:paraId="68A0E904" w14:textId="77777777" w:rsidR="00B533F1" w:rsidRDefault="00B533F1" w:rsidP="00383FCC"/>
    <w:p w14:paraId="7B960197" w14:textId="660E2CA9" w:rsidR="00B533F1" w:rsidRDefault="00B533F1" w:rsidP="00A62CCA">
      <w:pPr>
        <w:tabs>
          <w:tab w:val="left" w:pos="4536"/>
          <w:tab w:val="left" w:pos="4820"/>
          <w:tab w:val="left" w:pos="9180"/>
        </w:tabs>
      </w:pPr>
      <w:r>
        <w:t xml:space="preserve">Die Waffeln schmecken </w:t>
      </w:r>
      <w:r w:rsidR="00A62CCA">
        <w:rPr>
          <w:szCs w:val="23"/>
          <w:u w:val="single"/>
        </w:rPr>
        <w:t xml:space="preserve"> </w:t>
      </w:r>
      <w:r w:rsidR="00FB0037">
        <w:rPr>
          <w:szCs w:val="23"/>
          <w:u w:val="single"/>
        </w:rPr>
        <w:t xml:space="preserve">                           </w:t>
      </w:r>
      <w:proofErr w:type="gramStart"/>
      <w:r w:rsidR="00FB0037">
        <w:rPr>
          <w:szCs w:val="23"/>
          <w:u w:val="single"/>
        </w:rPr>
        <w:t xml:space="preserve">  </w:t>
      </w:r>
      <w:r>
        <w:t>.</w:t>
      </w:r>
      <w:proofErr w:type="gramEnd"/>
      <w:r>
        <w:tab/>
      </w:r>
      <w:r w:rsidR="00EE50EA">
        <w:t xml:space="preserve"> </w:t>
      </w:r>
      <w:r>
        <w:t xml:space="preserve">Der Mückenstich </w:t>
      </w:r>
      <w:r w:rsidR="00FB0037" w:rsidRPr="00991FAE">
        <w:rPr>
          <w:szCs w:val="23"/>
          <w:u w:val="single"/>
        </w:rPr>
        <w:tab/>
      </w:r>
      <w:r>
        <w:t>.</w:t>
      </w:r>
    </w:p>
    <w:sectPr w:rsidR="00B533F1" w:rsidSect="008D5A1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C226A" w14:textId="77777777" w:rsidR="003D502E" w:rsidRDefault="003D502E" w:rsidP="003C599D">
      <w:pPr>
        <w:spacing w:line="240" w:lineRule="auto"/>
      </w:pPr>
      <w:r>
        <w:separator/>
      </w:r>
    </w:p>
  </w:endnote>
  <w:endnote w:type="continuationSeparator" w:id="0">
    <w:p w14:paraId="0ED1A051" w14:textId="77777777" w:rsidR="003D502E" w:rsidRDefault="003D502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6F0B" w14:textId="77777777" w:rsidR="003A7BCA" w:rsidRDefault="003A7B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8583E99" w14:textId="77777777" w:rsidTr="006B2D23">
      <w:trPr>
        <w:trHeight w:hRule="exact" w:val="680"/>
      </w:trPr>
      <w:tc>
        <w:tcPr>
          <w:tcW w:w="1131" w:type="dxa"/>
          <w:noWrap/>
        </w:tcPr>
        <w:p w14:paraId="5D37CEDB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0FBF0766" wp14:editId="2E8B8343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1078BAA" w14:textId="044FFC98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B533F1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985C602" w14:textId="54700EC1" w:rsidR="00920459" w:rsidRPr="001C034E" w:rsidRDefault="00920459" w:rsidP="00920459">
          <w:pPr>
            <w:pStyle w:val="ekvquelle"/>
            <w:rPr>
              <w:color w:val="FF0000"/>
            </w:rPr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1C034E" w:rsidRPr="002872CC">
            <w:t>Liliane Oser, Hamburg</w:t>
          </w:r>
          <w:r w:rsidR="004A75DC">
            <w:t>, 5, 6, 7</w:t>
          </w:r>
          <w:r w:rsidR="001C034E">
            <w:t xml:space="preserve">; </w:t>
          </w:r>
          <w:r w:rsidR="001C034E" w:rsidRPr="002872CC">
            <w:t>Manuela Ostadal, München</w:t>
          </w:r>
          <w:r w:rsidR="004A75DC">
            <w:t>, 8</w:t>
          </w:r>
          <w:r w:rsidR="001C034E">
            <w:t xml:space="preserve">; Friederike Schumann, Berlin, 1, 2, 3, 4 </w:t>
          </w:r>
        </w:p>
        <w:p w14:paraId="7C0A1EFA" w14:textId="0EFEFD08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1C034E">
            <w:t>Redaktion GSV</w:t>
          </w:r>
        </w:p>
      </w:tc>
      <w:tc>
        <w:tcPr>
          <w:tcW w:w="397" w:type="dxa"/>
        </w:tcPr>
        <w:p w14:paraId="2B535E5F" w14:textId="77777777" w:rsidR="00193A18" w:rsidRPr="00913892" w:rsidRDefault="00193A18" w:rsidP="00913892">
          <w:pPr>
            <w:pStyle w:val="ekvpagina"/>
          </w:pPr>
        </w:p>
      </w:tc>
    </w:tr>
  </w:tbl>
  <w:p w14:paraId="2C66567D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C4B00" w14:textId="77777777" w:rsidR="003A7BCA" w:rsidRDefault="003A7B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4E72F" w14:textId="77777777" w:rsidR="003D502E" w:rsidRDefault="003D502E" w:rsidP="003C599D">
      <w:pPr>
        <w:spacing w:line="240" w:lineRule="auto"/>
      </w:pPr>
      <w:r>
        <w:separator/>
      </w:r>
    </w:p>
  </w:footnote>
  <w:footnote w:type="continuationSeparator" w:id="0">
    <w:p w14:paraId="7A644FAC" w14:textId="77777777" w:rsidR="003D502E" w:rsidRDefault="003D502E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414B" w14:textId="77777777" w:rsidR="003A7BCA" w:rsidRDefault="003A7B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9FDC" w14:textId="77777777" w:rsidR="003A7BCA" w:rsidRDefault="003A7BC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2661" w14:textId="77777777" w:rsidR="003A7BCA" w:rsidRDefault="003A7BC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BE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2C2E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57CC0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034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3AC6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581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3FCC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A7BCA"/>
    <w:rsid w:val="003B59CC"/>
    <w:rsid w:val="003C39DC"/>
    <w:rsid w:val="003C599D"/>
    <w:rsid w:val="003D502E"/>
    <w:rsid w:val="003D70F5"/>
    <w:rsid w:val="003E21AC"/>
    <w:rsid w:val="003E6330"/>
    <w:rsid w:val="003F362F"/>
    <w:rsid w:val="003F640D"/>
    <w:rsid w:val="00405D0B"/>
    <w:rsid w:val="0040785D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A75DC"/>
    <w:rsid w:val="004B4520"/>
    <w:rsid w:val="004C09CB"/>
    <w:rsid w:val="004C370F"/>
    <w:rsid w:val="004F7BEC"/>
    <w:rsid w:val="00501528"/>
    <w:rsid w:val="00501C6F"/>
    <w:rsid w:val="0050615E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31E5B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6F5C6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4F1D"/>
    <w:rsid w:val="00727C5F"/>
    <w:rsid w:val="00733A44"/>
    <w:rsid w:val="00734553"/>
    <w:rsid w:val="007349BC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4AC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941A5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386E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2CCA"/>
    <w:rsid w:val="00A67AF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0C1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A89"/>
    <w:rsid w:val="00B37E68"/>
    <w:rsid w:val="00B46169"/>
    <w:rsid w:val="00B468CC"/>
    <w:rsid w:val="00B533F1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3DF8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17BE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09F6"/>
    <w:rsid w:val="00D2569D"/>
    <w:rsid w:val="00D267BD"/>
    <w:rsid w:val="00D3427F"/>
    <w:rsid w:val="00D36857"/>
    <w:rsid w:val="00D46335"/>
    <w:rsid w:val="00D52B6F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2DA4"/>
    <w:rsid w:val="00DD47BB"/>
    <w:rsid w:val="00DE287B"/>
    <w:rsid w:val="00DE63C3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E50EA"/>
    <w:rsid w:val="00EE5AED"/>
    <w:rsid w:val="00EF6029"/>
    <w:rsid w:val="00F022FD"/>
    <w:rsid w:val="00F041E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037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3BCAE4"/>
  <w15:chartTrackingRefBased/>
  <w15:docId w15:val="{5139C9FE-F522-4D95-9192-0AA10931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A03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11</cp:revision>
  <cp:lastPrinted>2022-08-18T05:38:00Z</cp:lastPrinted>
  <dcterms:created xsi:type="dcterms:W3CDTF">2022-07-04T11:49:00Z</dcterms:created>
  <dcterms:modified xsi:type="dcterms:W3CDTF">2022-09-12T07:34:00Z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