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0CF91C1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39E90F8" w14:textId="2832F0B4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452C48C5" w14:textId="7997A775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4EF07CC4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AEF44D0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82FE90E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10CA3E9" w14:textId="4574ECBB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4259EF">
              <w:t>1</w:t>
            </w:r>
            <w:r w:rsidR="001D6DBE">
              <w:t>3</w:t>
            </w:r>
          </w:p>
        </w:tc>
      </w:tr>
      <w:tr w:rsidR="00BF17F2" w:rsidRPr="00BF17F2" w14:paraId="29F02102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4BB6FD9D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62C3B6A" w14:textId="282C54D8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D108499" w14:textId="77777777" w:rsidR="009C5C05" w:rsidRPr="00287B24" w:rsidRDefault="009C5C05" w:rsidP="009C5C05">
      <w:pPr>
        <w:pStyle w:val="ekvpicto"/>
        <w:framePr w:wrap="around"/>
      </w:pPr>
      <w:bookmarkStart w:id="0" w:name="bmStart"/>
      <w:bookmarkEnd w:id="0"/>
      <w:r>
        <w:rPr>
          <w:noProof/>
          <w:lang w:eastAsia="de-DE"/>
        </w:rPr>
        <w:drawing>
          <wp:inline distT="0" distB="0" distL="0" distR="0" wp14:anchorId="0DBBB0B6" wp14:editId="7476E266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2740E" w14:textId="6A642A6D" w:rsidR="00325BA8" w:rsidRDefault="00325BA8" w:rsidP="00325BA8">
      <w:pPr>
        <w:pStyle w:val="ekvue1arial"/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3B9B1D25" wp14:editId="2071ACA6">
            <wp:simplePos x="0" y="0"/>
            <wp:positionH relativeFrom="column">
              <wp:posOffset>-462235</wp:posOffset>
            </wp:positionH>
            <wp:positionV relativeFrom="paragraph">
              <wp:posOffset>-30435</wp:posOffset>
            </wp:positionV>
            <wp:extent cx="364490" cy="364490"/>
            <wp:effectExtent l="0" t="0" r="0" b="0"/>
            <wp:wrapNone/>
            <wp:docPr id="50" name="Grafi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Silben schwingen, Kurzer Selbstlaut (2)</w:t>
      </w:r>
    </w:p>
    <w:p w14:paraId="23CD52C9" w14:textId="77777777" w:rsidR="00086488" w:rsidRDefault="00086488" w:rsidP="004259EF"/>
    <w:p w14:paraId="393D3F94" w14:textId="77777777" w:rsidR="004259EF" w:rsidRPr="00287B24" w:rsidRDefault="004259EF" w:rsidP="004259E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DBCE49B" wp14:editId="529B1853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7FBD1" w14:textId="5A02D1F3" w:rsidR="004259EF" w:rsidRPr="00D3427F" w:rsidRDefault="004259EF" w:rsidP="004259EF">
      <w:pPr>
        <w:pStyle w:val="ekvnummerierung"/>
        <w:framePr w:wrap="around"/>
      </w:pPr>
      <w:r>
        <w:t>1</w:t>
      </w:r>
    </w:p>
    <w:p w14:paraId="55F9E33F" w14:textId="10398311" w:rsidR="004259EF" w:rsidRPr="004259EF" w:rsidRDefault="004259EF" w:rsidP="004259EF">
      <w:pPr>
        <w:rPr>
          <w:rStyle w:val="ekvarbeitsanweisungdeutsch"/>
        </w:rPr>
      </w:pPr>
      <w:r w:rsidRPr="004259EF">
        <w:rPr>
          <w:rStyle w:val="ekvarbeitsanweisungdeutsch"/>
        </w:rPr>
        <w:t xml:space="preserve">Male </w:t>
      </w:r>
      <w:r w:rsidR="00C3469A">
        <w:rPr>
          <w:rStyle w:val="ekvarbeitsanweisungdeutsch"/>
        </w:rPr>
        <w:t>jedes</w:t>
      </w:r>
      <w:r w:rsidRPr="004259EF">
        <w:rPr>
          <w:rStyle w:val="ekvarbeitsanweisungdeutsch"/>
        </w:rPr>
        <w:t xml:space="preserve"> Reimpaar in </w:t>
      </w:r>
      <w:r w:rsidR="00C3469A">
        <w:rPr>
          <w:rStyle w:val="ekvarbeitsanweisungdeutsch"/>
        </w:rPr>
        <w:t>einer</w:t>
      </w:r>
      <w:r w:rsidRPr="004259EF">
        <w:rPr>
          <w:rStyle w:val="ekvarbeitsanweisungdeutsch"/>
        </w:rPr>
        <w:t xml:space="preserve"> </w:t>
      </w:r>
      <w:r w:rsidR="00C3469A">
        <w:rPr>
          <w:rStyle w:val="ekvarbeitsanweisungdeutsch"/>
        </w:rPr>
        <w:t>anderen</w:t>
      </w:r>
      <w:r w:rsidRPr="004259EF">
        <w:rPr>
          <w:rStyle w:val="ekvarbeitsanweisungdeutsch"/>
        </w:rPr>
        <w:t xml:space="preserve"> Farbe an. </w:t>
      </w:r>
    </w:p>
    <w:p w14:paraId="3E7CD4BB" w14:textId="7D3D0D63" w:rsidR="004259EF" w:rsidRDefault="004259EF" w:rsidP="004259EF"/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  <w:gridCol w:w="1548"/>
      </w:tblGrid>
      <w:tr w:rsidR="00294D53" w:rsidRPr="00294D53" w14:paraId="6F3198FA" w14:textId="77777777" w:rsidTr="00D84FF6">
        <w:trPr>
          <w:trHeight w:val="425"/>
        </w:trPr>
        <w:tc>
          <w:tcPr>
            <w:tcW w:w="1548" w:type="dxa"/>
            <w:vAlign w:val="center"/>
          </w:tcPr>
          <w:p w14:paraId="4F8CCFCC" w14:textId="7EB529DD" w:rsidR="004259EF" w:rsidRPr="00294D53" w:rsidRDefault="000D62A6" w:rsidP="00493A60">
            <w:pPr>
              <w:jc w:val="center"/>
            </w:pPr>
            <w:r w:rsidRPr="00294D53">
              <w:t>singen</w:t>
            </w:r>
          </w:p>
        </w:tc>
        <w:tc>
          <w:tcPr>
            <w:tcW w:w="1548" w:type="dxa"/>
            <w:vAlign w:val="center"/>
          </w:tcPr>
          <w:p w14:paraId="680C96EE" w14:textId="04D34211" w:rsidR="004259EF" w:rsidRPr="00294D53" w:rsidRDefault="000D62A6" w:rsidP="00493A60">
            <w:pPr>
              <w:jc w:val="center"/>
            </w:pPr>
            <w:r w:rsidRPr="00294D53">
              <w:t>Hunde</w:t>
            </w:r>
          </w:p>
        </w:tc>
        <w:tc>
          <w:tcPr>
            <w:tcW w:w="1548" w:type="dxa"/>
            <w:vAlign w:val="center"/>
          </w:tcPr>
          <w:p w14:paraId="46070FC9" w14:textId="77777777" w:rsidR="004259EF" w:rsidRPr="00294D53" w:rsidRDefault="004259EF" w:rsidP="00493A60">
            <w:pPr>
              <w:jc w:val="center"/>
            </w:pPr>
            <w:r w:rsidRPr="00294D53">
              <w:t>Wiese</w:t>
            </w:r>
          </w:p>
        </w:tc>
        <w:tc>
          <w:tcPr>
            <w:tcW w:w="1548" w:type="dxa"/>
            <w:vAlign w:val="center"/>
          </w:tcPr>
          <w:p w14:paraId="17F57E5E" w14:textId="38B0B1EB" w:rsidR="004259EF" w:rsidRPr="00294D53" w:rsidRDefault="000D62A6" w:rsidP="00493A60">
            <w:pPr>
              <w:jc w:val="center"/>
            </w:pPr>
            <w:r w:rsidRPr="00294D53">
              <w:t>siegen</w:t>
            </w:r>
          </w:p>
        </w:tc>
        <w:tc>
          <w:tcPr>
            <w:tcW w:w="1548" w:type="dxa"/>
            <w:vAlign w:val="center"/>
          </w:tcPr>
          <w:p w14:paraId="3FFDA8A7" w14:textId="31266C0E" w:rsidR="004259EF" w:rsidRPr="00294D53" w:rsidRDefault="000D62A6" w:rsidP="00493A60">
            <w:pPr>
              <w:jc w:val="center"/>
            </w:pPr>
            <w:r w:rsidRPr="00294D53">
              <w:t>Tasse</w:t>
            </w:r>
          </w:p>
        </w:tc>
        <w:tc>
          <w:tcPr>
            <w:tcW w:w="1548" w:type="dxa"/>
            <w:vAlign w:val="center"/>
          </w:tcPr>
          <w:p w14:paraId="013BD39B" w14:textId="77777777" w:rsidR="004259EF" w:rsidRPr="00294D53" w:rsidRDefault="004259EF" w:rsidP="00493A60">
            <w:pPr>
              <w:jc w:val="center"/>
            </w:pPr>
            <w:r w:rsidRPr="00294D53">
              <w:t>sinken</w:t>
            </w:r>
          </w:p>
        </w:tc>
      </w:tr>
      <w:tr w:rsidR="004259EF" w:rsidRPr="00294D53" w14:paraId="545D7C2E" w14:textId="77777777" w:rsidTr="00D84FF6">
        <w:trPr>
          <w:trHeight w:val="425"/>
        </w:trPr>
        <w:tc>
          <w:tcPr>
            <w:tcW w:w="1548" w:type="dxa"/>
            <w:vAlign w:val="center"/>
          </w:tcPr>
          <w:p w14:paraId="5CC6AD73" w14:textId="036418C0" w:rsidR="004259EF" w:rsidRPr="00294D53" w:rsidRDefault="000D62A6" w:rsidP="00493A60">
            <w:pPr>
              <w:jc w:val="center"/>
            </w:pPr>
            <w:r w:rsidRPr="00294D53">
              <w:t>wiegen</w:t>
            </w:r>
          </w:p>
        </w:tc>
        <w:tc>
          <w:tcPr>
            <w:tcW w:w="1548" w:type="dxa"/>
            <w:vAlign w:val="center"/>
          </w:tcPr>
          <w:p w14:paraId="4CF8F91B" w14:textId="218B7636" w:rsidR="004259EF" w:rsidRPr="00294D53" w:rsidRDefault="000D62A6" w:rsidP="00493A60">
            <w:pPr>
              <w:jc w:val="center"/>
            </w:pPr>
            <w:r w:rsidRPr="00294D53">
              <w:t>winken</w:t>
            </w:r>
          </w:p>
        </w:tc>
        <w:tc>
          <w:tcPr>
            <w:tcW w:w="1548" w:type="dxa"/>
            <w:vAlign w:val="center"/>
          </w:tcPr>
          <w:p w14:paraId="067962F8" w14:textId="0BF35034" w:rsidR="004259EF" w:rsidRPr="00294D53" w:rsidRDefault="000D62A6" w:rsidP="00493A60">
            <w:pPr>
              <w:jc w:val="center"/>
            </w:pPr>
            <w:r w:rsidRPr="00294D53">
              <w:t>Klasse</w:t>
            </w:r>
          </w:p>
        </w:tc>
        <w:tc>
          <w:tcPr>
            <w:tcW w:w="1548" w:type="dxa"/>
            <w:vAlign w:val="center"/>
          </w:tcPr>
          <w:p w14:paraId="79D6759E" w14:textId="1180E134" w:rsidR="004259EF" w:rsidRPr="00294D53" w:rsidRDefault="000D62A6" w:rsidP="00493A60">
            <w:pPr>
              <w:jc w:val="center"/>
            </w:pPr>
            <w:r w:rsidRPr="00294D53">
              <w:t>klingen</w:t>
            </w:r>
          </w:p>
        </w:tc>
        <w:tc>
          <w:tcPr>
            <w:tcW w:w="1548" w:type="dxa"/>
            <w:vAlign w:val="center"/>
          </w:tcPr>
          <w:p w14:paraId="336B3113" w14:textId="07E240DE" w:rsidR="004259EF" w:rsidRPr="00294D53" w:rsidRDefault="000D62A6" w:rsidP="00493A60">
            <w:pPr>
              <w:jc w:val="center"/>
            </w:pPr>
            <w:r w:rsidRPr="00294D53">
              <w:t>Wunde</w:t>
            </w:r>
          </w:p>
        </w:tc>
        <w:tc>
          <w:tcPr>
            <w:tcW w:w="1548" w:type="dxa"/>
            <w:vAlign w:val="center"/>
          </w:tcPr>
          <w:p w14:paraId="3246775A" w14:textId="77777777" w:rsidR="004259EF" w:rsidRPr="00294D53" w:rsidRDefault="004259EF" w:rsidP="00493A60">
            <w:pPr>
              <w:jc w:val="center"/>
            </w:pPr>
            <w:r w:rsidRPr="00294D53">
              <w:t>Riese</w:t>
            </w:r>
          </w:p>
        </w:tc>
      </w:tr>
    </w:tbl>
    <w:p w14:paraId="12D67A63" w14:textId="1EA4B277" w:rsidR="004259EF" w:rsidRDefault="004259EF" w:rsidP="004259EF"/>
    <w:p w14:paraId="2F5F37E1" w14:textId="77777777" w:rsidR="00D84FF6" w:rsidRPr="00294D53" w:rsidRDefault="00D84FF6" w:rsidP="00D84FF6">
      <w:pPr>
        <w:pStyle w:val="ekvgrundtexthalbe"/>
      </w:pPr>
    </w:p>
    <w:p w14:paraId="2707A66B" w14:textId="77777777" w:rsidR="004259EF" w:rsidRPr="00287B24" w:rsidRDefault="004259EF" w:rsidP="004259E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B8828D7" wp14:editId="6193B55E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586E8" w14:textId="505D5160" w:rsidR="004259EF" w:rsidRPr="00D3427F" w:rsidRDefault="004259EF" w:rsidP="004259EF">
      <w:pPr>
        <w:pStyle w:val="ekvnummerierung"/>
        <w:framePr w:wrap="around"/>
      </w:pPr>
      <w:r>
        <w:t>2</w:t>
      </w:r>
    </w:p>
    <w:p w14:paraId="6906A86A" w14:textId="699936DD" w:rsidR="004259EF" w:rsidRDefault="004259EF" w:rsidP="004259EF">
      <w:pPr>
        <w:rPr>
          <w:rStyle w:val="ekvarbeitsanweisungdeutsch"/>
        </w:rPr>
      </w:pPr>
      <w:r w:rsidRPr="004259EF">
        <w:rPr>
          <w:rStyle w:val="ekvarbeitsanweisungdeutsch"/>
        </w:rPr>
        <w:t>Schreibe die Reimpaare geordnet auf</w:t>
      </w:r>
      <w:r w:rsidR="0028231F">
        <w:rPr>
          <w:rStyle w:val="ekvarbeitsanweisungdeutsch"/>
        </w:rPr>
        <w:t>.</w:t>
      </w:r>
      <w:r w:rsidR="00294D53">
        <w:rPr>
          <w:rStyle w:val="ekvarbeitsanweisungdeutsch"/>
        </w:rPr>
        <w:t xml:space="preserve"> </w:t>
      </w:r>
    </w:p>
    <w:p w14:paraId="0FBAE573" w14:textId="179B21DE" w:rsidR="00086488" w:rsidRPr="004C2CF5" w:rsidRDefault="00086488" w:rsidP="00FA12CB">
      <w:pPr>
        <w:pStyle w:val="ekvgrundtexthalbe"/>
        <w:rPr>
          <w:rStyle w:val="ekvarbeitsanweisungdeutsch"/>
          <w:sz w:val="10"/>
          <w:szCs w:val="8"/>
        </w:rPr>
        <w:sectPr w:rsidR="00086488" w:rsidRPr="004C2CF5" w:rsidSect="008D5A1A">
          <w:footerReference w:type="default" r:id="rId9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7296F526" w14:textId="1DC99779" w:rsidR="004259EF" w:rsidRDefault="004259EF" w:rsidP="004259EF">
      <w:pPr>
        <w:pStyle w:val="ekvschreiblinie"/>
      </w:pPr>
      <w:r w:rsidRPr="00485B74">
        <w:t>_____</w:t>
      </w:r>
      <w:r w:rsidR="00D84FF6" w:rsidRPr="00485B74">
        <w:t>_</w:t>
      </w:r>
      <w:r w:rsidRPr="00485B74">
        <w:t>__________</w:t>
      </w:r>
      <w:r>
        <w:t xml:space="preserve"> – </w:t>
      </w:r>
      <w:r w:rsidRPr="00485B74">
        <w:t>_______</w:t>
      </w:r>
      <w:r w:rsidR="00D84FF6" w:rsidRPr="00485B74">
        <w:t>_</w:t>
      </w:r>
      <w:r w:rsidRPr="00485B74">
        <w:t>________</w:t>
      </w:r>
    </w:p>
    <w:p w14:paraId="24479CD5" w14:textId="5907DD82" w:rsidR="004259EF" w:rsidRDefault="004259EF" w:rsidP="004259EF">
      <w:pPr>
        <w:pStyle w:val="ekvschreiblinie"/>
      </w:pPr>
      <w:r w:rsidRPr="00485B74">
        <w:t>_______</w:t>
      </w:r>
      <w:r w:rsidR="00D84FF6" w:rsidRPr="00485B74">
        <w:t>_</w:t>
      </w:r>
      <w:r w:rsidRPr="00485B74">
        <w:t>________</w:t>
      </w:r>
      <w:r>
        <w:t xml:space="preserve"> – </w:t>
      </w:r>
      <w:r w:rsidRPr="00485B74">
        <w:t>_______</w:t>
      </w:r>
      <w:r w:rsidR="00D84FF6" w:rsidRPr="00485B74">
        <w:t>_</w:t>
      </w:r>
      <w:r w:rsidRPr="00485B74">
        <w:t>________</w:t>
      </w:r>
    </w:p>
    <w:p w14:paraId="585F03AD" w14:textId="40A43A50" w:rsidR="004259EF" w:rsidRDefault="004259EF" w:rsidP="004259EF">
      <w:pPr>
        <w:pStyle w:val="ekvschreiblinie"/>
      </w:pPr>
      <w:r w:rsidRPr="00485B74">
        <w:t>________</w:t>
      </w:r>
      <w:r w:rsidR="00D84FF6" w:rsidRPr="00485B74">
        <w:t>_</w:t>
      </w:r>
      <w:r w:rsidRPr="00485B74">
        <w:t>_______</w:t>
      </w:r>
      <w:r>
        <w:t xml:space="preserve"> – </w:t>
      </w:r>
      <w:r w:rsidRPr="00485B74">
        <w:t>_______</w:t>
      </w:r>
      <w:r w:rsidR="00D84FF6" w:rsidRPr="00485B74">
        <w:t>_</w:t>
      </w:r>
      <w:r w:rsidRPr="00485B74">
        <w:t>________</w:t>
      </w:r>
      <w:r>
        <w:br w:type="column"/>
      </w:r>
      <w:r w:rsidRPr="00485B74">
        <w:t>_____</w:t>
      </w:r>
      <w:r w:rsidR="00D84FF6" w:rsidRPr="00485B74">
        <w:t>_</w:t>
      </w:r>
      <w:r w:rsidRPr="00485B74">
        <w:t>__________</w:t>
      </w:r>
      <w:r>
        <w:t xml:space="preserve"> – </w:t>
      </w:r>
      <w:r w:rsidRPr="00485B74">
        <w:t>__</w:t>
      </w:r>
      <w:r w:rsidR="00D84FF6" w:rsidRPr="00485B74">
        <w:t>_</w:t>
      </w:r>
      <w:r w:rsidRPr="00485B74">
        <w:t>_____________</w:t>
      </w:r>
    </w:p>
    <w:p w14:paraId="501CF883" w14:textId="5E7EC6F9" w:rsidR="004259EF" w:rsidRDefault="004259EF" w:rsidP="004259EF">
      <w:pPr>
        <w:pStyle w:val="ekvschreiblinie"/>
      </w:pPr>
      <w:r w:rsidRPr="00485B74">
        <w:t>______</w:t>
      </w:r>
      <w:r w:rsidR="00D84FF6" w:rsidRPr="00485B74">
        <w:t>_</w:t>
      </w:r>
      <w:r w:rsidRPr="00485B74">
        <w:t>_________</w:t>
      </w:r>
      <w:r>
        <w:t xml:space="preserve"> – </w:t>
      </w:r>
      <w:r w:rsidRPr="00485B74">
        <w:t>__</w:t>
      </w:r>
      <w:r w:rsidR="00D84FF6" w:rsidRPr="00485B74">
        <w:t>_</w:t>
      </w:r>
      <w:r w:rsidRPr="00485B74">
        <w:t>_____________</w:t>
      </w:r>
    </w:p>
    <w:p w14:paraId="025379BF" w14:textId="2BDD291B" w:rsidR="00D72B1F" w:rsidRDefault="004259EF" w:rsidP="004259EF">
      <w:pPr>
        <w:pStyle w:val="ekvschreiblinie"/>
        <w:sectPr w:rsidR="00D72B1F" w:rsidSect="000E7A00">
          <w:type w:val="continuous"/>
          <w:pgSz w:w="11906" w:h="16838" w:code="9"/>
          <w:pgMar w:top="454" w:right="851" w:bottom="1531" w:left="1701" w:header="454" w:footer="454" w:gutter="0"/>
          <w:cols w:num="2" w:space="570"/>
          <w:docGrid w:linePitch="360"/>
        </w:sectPr>
      </w:pPr>
      <w:r w:rsidRPr="00485B74">
        <w:t>_______</w:t>
      </w:r>
      <w:r w:rsidR="00D84FF6" w:rsidRPr="00485B74">
        <w:t>_</w:t>
      </w:r>
      <w:r w:rsidRPr="00485B74">
        <w:t>________</w:t>
      </w:r>
      <w:r>
        <w:t xml:space="preserve"> – </w:t>
      </w:r>
      <w:r w:rsidRPr="00485B74">
        <w:t>__</w:t>
      </w:r>
      <w:r w:rsidR="00D84FF6" w:rsidRPr="00485B74">
        <w:t>_</w:t>
      </w:r>
      <w:r w:rsidRPr="00485B74">
        <w:t>_____________</w:t>
      </w:r>
    </w:p>
    <w:p w14:paraId="4F5D9CF4" w14:textId="0C6C531E" w:rsidR="004259EF" w:rsidRDefault="004259EF" w:rsidP="004259EF"/>
    <w:p w14:paraId="32BD709A" w14:textId="77777777" w:rsidR="00D84FF6" w:rsidRDefault="00D84FF6" w:rsidP="00D84FF6">
      <w:pPr>
        <w:pStyle w:val="ekvgrundtexthalbe"/>
      </w:pPr>
    </w:p>
    <w:p w14:paraId="095A310F" w14:textId="77777777" w:rsidR="00D72B1F" w:rsidRPr="00287B24" w:rsidRDefault="00D72B1F" w:rsidP="00D72B1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418B462" wp14:editId="22CD0CB0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C4460" w14:textId="224698A2" w:rsidR="00D72B1F" w:rsidRPr="00D3427F" w:rsidRDefault="00D72B1F" w:rsidP="00D72B1F">
      <w:pPr>
        <w:pStyle w:val="ekvnummerierung"/>
        <w:framePr w:wrap="around"/>
      </w:pPr>
      <w:r>
        <w:t>3</w:t>
      </w:r>
    </w:p>
    <w:p w14:paraId="3E5C5D21" w14:textId="7D72DA4F" w:rsidR="00D72B1F" w:rsidRDefault="00BE072D" w:rsidP="00BE072D">
      <w:pPr>
        <w:rPr>
          <w:rStyle w:val="ekvarbeitsanweisungdeutsch"/>
        </w:rPr>
      </w:pPr>
      <w:r w:rsidRPr="00BE072D">
        <w:t>Klingt der hervorgehobene Selbstlaut kurz oder lang?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D72B1F" w:rsidRPr="00D72B1F">
        <w:rPr>
          <w:rStyle w:val="ekvarbeitsanweisungdeutsch"/>
        </w:rPr>
        <w:t>Markiere</w:t>
      </w:r>
      <w:r w:rsidR="00D72B1F" w:rsidRPr="00D72B1F">
        <w:rPr>
          <w:rStyle w:val="ekvfett"/>
        </w:rPr>
        <w:t xml:space="preserve"> </w:t>
      </w:r>
      <w:r w:rsidR="00325BA8" w:rsidRPr="00C3469A">
        <w:t>mit</w:t>
      </w:r>
      <w:r w:rsidR="00325BA8">
        <w:rPr>
          <w:rStyle w:val="ekvfett"/>
        </w:rPr>
        <w:t xml:space="preserve"> </w:t>
      </w:r>
      <w:r w:rsidR="00D84FF6" w:rsidRPr="00BD3E2C">
        <w:rPr>
          <w:rStyle w:val="ekvarbeitsanweisungdeutsch"/>
        </w:rPr>
        <w:sym w:font="Wingdings" w:char="F09F"/>
      </w:r>
      <w:r w:rsidR="00D84FF6" w:rsidRPr="00BD3E2C">
        <w:rPr>
          <w:rStyle w:val="ekvarbeitsanweisungdeutsch"/>
        </w:rPr>
        <w:t xml:space="preserve"> oder –.</w:t>
      </w:r>
      <w:r w:rsidR="00C3469A">
        <w:rPr>
          <w:rStyle w:val="ekvarbeitsanweisungdeutsch"/>
        </w:rPr>
        <w:t xml:space="preserve"> </w:t>
      </w:r>
      <w:r>
        <w:rPr>
          <w:rStyle w:val="ekvarbeitsanweisungdeutsch"/>
        </w:rPr>
        <w:br/>
      </w:r>
      <w:r w:rsidR="00D72B1F" w:rsidRPr="00D72B1F">
        <w:rPr>
          <w:rStyle w:val="ekvarbeitsanweisungdeutsch"/>
        </w:rPr>
        <w:t xml:space="preserve">Ergänze jeweils den einfachen oder doppelten </w:t>
      </w:r>
      <w:r w:rsidR="00FA12CB">
        <w:rPr>
          <w:rStyle w:val="ekvarbeitsanweisungdeutsch"/>
        </w:rPr>
        <w:t>Mitlaut</w:t>
      </w:r>
      <w:r w:rsidR="00D72B1F" w:rsidRPr="00D72B1F">
        <w:rPr>
          <w:rStyle w:val="ekvarbeitsanweisungdeutsch"/>
        </w:rPr>
        <w:t xml:space="preserve">. </w:t>
      </w:r>
    </w:p>
    <w:p w14:paraId="3C704DAE" w14:textId="4CC0B26B" w:rsidR="00D72B1F" w:rsidRPr="00DA5548" w:rsidRDefault="00F12C32" w:rsidP="00D84FF6">
      <w:pPr>
        <w:pStyle w:val="ekvgrundtexthalbe"/>
        <w:rPr>
          <w:color w:val="0070C0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0ADC0682" wp14:editId="461B4E2C">
            <wp:simplePos x="0" y="0"/>
            <wp:positionH relativeFrom="column">
              <wp:posOffset>2552655</wp:posOffset>
            </wp:positionH>
            <wp:positionV relativeFrom="paragraph">
              <wp:posOffset>155575</wp:posOffset>
            </wp:positionV>
            <wp:extent cx="520065" cy="419523"/>
            <wp:effectExtent l="0" t="0" r="0" b="0"/>
            <wp:wrapNone/>
            <wp:docPr id="9" name="Grafik 9" descr="S574300462_Nus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" cy="419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5D7A0514" wp14:editId="4B009CF1">
            <wp:simplePos x="0" y="0"/>
            <wp:positionH relativeFrom="column">
              <wp:posOffset>2577466</wp:posOffset>
            </wp:positionH>
            <wp:positionV relativeFrom="paragraph">
              <wp:posOffset>746125</wp:posOffset>
            </wp:positionV>
            <wp:extent cx="496634" cy="342900"/>
            <wp:effectExtent l="0" t="0" r="0" b="0"/>
            <wp:wrapNone/>
            <wp:docPr id="12" name="Grafik 12" descr="S574300491_Robb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698" cy="342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39CCFF42" wp14:editId="22DD4BB9">
            <wp:simplePos x="0" y="0"/>
            <wp:positionH relativeFrom="column">
              <wp:posOffset>2697329</wp:posOffset>
            </wp:positionH>
            <wp:positionV relativeFrom="paragraph">
              <wp:posOffset>1285876</wp:posOffset>
            </wp:positionV>
            <wp:extent cx="296696" cy="407670"/>
            <wp:effectExtent l="0" t="0" r="8255" b="0"/>
            <wp:wrapNone/>
            <wp:docPr id="17" name="Grafik 17" descr="S574300462_Hose_klein_2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06" cy="4093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FF6">
        <w:rPr>
          <w:noProof/>
        </w:rPr>
        <w:drawing>
          <wp:anchor distT="0" distB="0" distL="114300" distR="114300" simplePos="0" relativeHeight="251702272" behindDoc="0" locked="0" layoutInCell="1" allowOverlap="1" wp14:anchorId="75B88F0D" wp14:editId="240B19D6">
            <wp:simplePos x="0" y="0"/>
            <wp:positionH relativeFrom="column">
              <wp:posOffset>33232</wp:posOffset>
            </wp:positionH>
            <wp:positionV relativeFrom="paragraph">
              <wp:posOffset>1357842</wp:posOffset>
            </wp:positionV>
            <wp:extent cx="731308" cy="338052"/>
            <wp:effectExtent l="0" t="0" r="0" b="5080"/>
            <wp:wrapNone/>
            <wp:docPr id="8" name="Grafik 8" descr="S574300462_Sof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722" cy="3474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FF6">
        <w:rPr>
          <w:noProof/>
        </w:rPr>
        <w:drawing>
          <wp:anchor distT="0" distB="0" distL="114300" distR="114300" simplePos="0" relativeHeight="251701248" behindDoc="0" locked="0" layoutInCell="1" allowOverlap="1" wp14:anchorId="0EF7B958" wp14:editId="58EAE229">
            <wp:simplePos x="0" y="0"/>
            <wp:positionH relativeFrom="column">
              <wp:posOffset>58632</wp:posOffset>
            </wp:positionH>
            <wp:positionV relativeFrom="paragraph">
              <wp:posOffset>784304</wp:posOffset>
            </wp:positionV>
            <wp:extent cx="765810" cy="310648"/>
            <wp:effectExtent l="0" t="0" r="0" b="0"/>
            <wp:wrapNone/>
            <wp:docPr id="5" name="Grafik 5" descr="S574300462_Wa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140" cy="31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FF6">
        <w:rPr>
          <w:noProof/>
        </w:rPr>
        <w:drawing>
          <wp:anchor distT="0" distB="0" distL="114300" distR="114300" simplePos="0" relativeHeight="251700224" behindDoc="0" locked="0" layoutInCell="1" allowOverlap="1" wp14:anchorId="4FF0306E" wp14:editId="1C87069C">
            <wp:simplePos x="0" y="0"/>
            <wp:positionH relativeFrom="column">
              <wp:posOffset>153035</wp:posOffset>
            </wp:positionH>
            <wp:positionV relativeFrom="paragraph">
              <wp:posOffset>139277</wp:posOffset>
            </wp:positionV>
            <wp:extent cx="522844" cy="483235"/>
            <wp:effectExtent l="0" t="0" r="0" b="0"/>
            <wp:wrapNone/>
            <wp:docPr id="3" name="Grafik 3" descr="S229006013_S050_Son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844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</w:tblGrid>
      <w:tr w:rsidR="00D72B1F" w:rsidRPr="00DA5548" w14:paraId="0F88D0D9" w14:textId="77777777" w:rsidTr="00493A60">
        <w:trPr>
          <w:trHeight w:val="907"/>
        </w:trPr>
        <w:tc>
          <w:tcPr>
            <w:tcW w:w="2126" w:type="dxa"/>
            <w:vAlign w:val="center"/>
          </w:tcPr>
          <w:p w14:paraId="3B60E6F3" w14:textId="144B5AA1" w:rsidR="00D72B1F" w:rsidRPr="002F70AB" w:rsidRDefault="00D72B1F" w:rsidP="00493A60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die </w:t>
            </w:r>
            <w:proofErr w:type="spellStart"/>
            <w:r w:rsidRPr="002F70AB">
              <w:rPr>
                <w:szCs w:val="23"/>
              </w:rPr>
              <w:t>S</w:t>
            </w:r>
            <w:r w:rsidRPr="00FA12CB">
              <w:rPr>
                <w:szCs w:val="23"/>
                <w:highlight w:val="lightGray"/>
              </w:rPr>
              <w:t>o</w:t>
            </w:r>
            <w:r w:rsidRPr="00D84FF6">
              <w:rPr>
                <w:rFonts w:cs="Arial"/>
                <w:szCs w:val="23"/>
              </w:rPr>
              <w:t>____</w:t>
            </w:r>
            <w:r w:rsidRPr="002F70AB">
              <w:rPr>
                <w:szCs w:val="23"/>
              </w:rPr>
              <w:t>e</w:t>
            </w:r>
            <w:proofErr w:type="spellEnd"/>
          </w:p>
        </w:tc>
      </w:tr>
      <w:tr w:rsidR="00D72B1F" w:rsidRPr="00DA5548" w14:paraId="1316A44A" w14:textId="77777777" w:rsidTr="00493A60">
        <w:trPr>
          <w:trHeight w:val="907"/>
        </w:trPr>
        <w:tc>
          <w:tcPr>
            <w:tcW w:w="2126" w:type="dxa"/>
            <w:vAlign w:val="center"/>
          </w:tcPr>
          <w:p w14:paraId="0EC0BCC6" w14:textId="5DDAC4B8" w:rsidR="00D72B1F" w:rsidRPr="002F70AB" w:rsidRDefault="00D72B1F" w:rsidP="00493A60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der </w:t>
            </w:r>
            <w:proofErr w:type="spellStart"/>
            <w:r w:rsidRPr="002F70AB">
              <w:rPr>
                <w:szCs w:val="23"/>
              </w:rPr>
              <w:t>W</w:t>
            </w:r>
            <w:r w:rsidRPr="00FA12CB">
              <w:rPr>
                <w:szCs w:val="23"/>
                <w:highlight w:val="lightGray"/>
              </w:rPr>
              <w:t>a</w:t>
            </w:r>
            <w:proofErr w:type="spellEnd"/>
            <w:r w:rsidR="00D84FF6" w:rsidRPr="00D84FF6">
              <w:rPr>
                <w:rFonts w:cs="Arial"/>
                <w:szCs w:val="23"/>
              </w:rPr>
              <w:t>____</w:t>
            </w:r>
          </w:p>
        </w:tc>
      </w:tr>
      <w:tr w:rsidR="00D72B1F" w:rsidRPr="00DA5548" w14:paraId="0DA39DEC" w14:textId="77777777" w:rsidTr="00493A60">
        <w:trPr>
          <w:trHeight w:val="907"/>
        </w:trPr>
        <w:tc>
          <w:tcPr>
            <w:tcW w:w="2126" w:type="dxa"/>
            <w:vAlign w:val="center"/>
          </w:tcPr>
          <w:p w14:paraId="66A972BD" w14:textId="6C66BC6D" w:rsidR="00D72B1F" w:rsidRPr="002F70AB" w:rsidRDefault="00D72B1F" w:rsidP="00493A60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das </w:t>
            </w:r>
            <w:proofErr w:type="spellStart"/>
            <w:r w:rsidRPr="002F70AB">
              <w:rPr>
                <w:szCs w:val="23"/>
              </w:rPr>
              <w:t>S</w:t>
            </w:r>
            <w:r w:rsidRPr="00FA12CB">
              <w:rPr>
                <w:szCs w:val="23"/>
                <w:highlight w:val="lightGray"/>
              </w:rPr>
              <w:t>o</w:t>
            </w:r>
            <w:r w:rsidR="00D84FF6" w:rsidRPr="00D84FF6">
              <w:rPr>
                <w:rFonts w:cs="Arial"/>
                <w:szCs w:val="23"/>
              </w:rPr>
              <w:t>____</w:t>
            </w:r>
            <w:r w:rsidRPr="002F70AB">
              <w:rPr>
                <w:szCs w:val="23"/>
              </w:rPr>
              <w:t>a</w:t>
            </w:r>
            <w:proofErr w:type="spellEnd"/>
          </w:p>
        </w:tc>
      </w:tr>
    </w:tbl>
    <w:tbl>
      <w:tblPr>
        <w:tblStyle w:val="Tabellenraster"/>
        <w:tblpPr w:leftFromText="141" w:rightFromText="141" w:vertAnchor="text" w:horzAnchor="page" w:tblpX="6603" w:tblpY="-27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</w:tblGrid>
      <w:tr w:rsidR="00D72B1F" w:rsidRPr="00DA5548" w14:paraId="401D2A8D" w14:textId="77777777" w:rsidTr="000E7A00">
        <w:trPr>
          <w:trHeight w:val="907"/>
        </w:trPr>
        <w:tc>
          <w:tcPr>
            <w:tcW w:w="2438" w:type="dxa"/>
            <w:vAlign w:val="center"/>
          </w:tcPr>
          <w:p w14:paraId="58EE115E" w14:textId="097C8080" w:rsidR="00D72B1F" w:rsidRPr="002F70AB" w:rsidRDefault="00D72B1F" w:rsidP="000E7A00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die </w:t>
            </w:r>
            <w:proofErr w:type="spellStart"/>
            <w:r w:rsidR="00EF134B">
              <w:rPr>
                <w:szCs w:val="23"/>
              </w:rPr>
              <w:t>Waln</w:t>
            </w:r>
            <w:r w:rsidR="00EF134B" w:rsidRPr="00EF134B">
              <w:rPr>
                <w:szCs w:val="23"/>
                <w:highlight w:val="lightGray"/>
              </w:rPr>
              <w:t>u</w:t>
            </w:r>
            <w:proofErr w:type="spellEnd"/>
            <w:r w:rsidR="00D84FF6" w:rsidRPr="00D84FF6">
              <w:rPr>
                <w:rFonts w:cs="Arial"/>
                <w:szCs w:val="23"/>
              </w:rPr>
              <w:t>____</w:t>
            </w:r>
          </w:p>
        </w:tc>
      </w:tr>
      <w:tr w:rsidR="00D72B1F" w:rsidRPr="00DA5548" w14:paraId="34A2F6BB" w14:textId="77777777" w:rsidTr="000E7A00">
        <w:trPr>
          <w:trHeight w:val="907"/>
        </w:trPr>
        <w:tc>
          <w:tcPr>
            <w:tcW w:w="2438" w:type="dxa"/>
            <w:vAlign w:val="center"/>
          </w:tcPr>
          <w:p w14:paraId="39F6302D" w14:textId="0C09410B" w:rsidR="00D72B1F" w:rsidRPr="002F70AB" w:rsidRDefault="00D72B1F" w:rsidP="000E7A00">
            <w:pPr>
              <w:rPr>
                <w:szCs w:val="23"/>
              </w:rPr>
            </w:pPr>
            <w:r w:rsidRPr="002F70AB">
              <w:rPr>
                <w:szCs w:val="23"/>
              </w:rPr>
              <w:t xml:space="preserve">die </w:t>
            </w:r>
            <w:proofErr w:type="spellStart"/>
            <w:r w:rsidR="002578AA">
              <w:rPr>
                <w:szCs w:val="23"/>
              </w:rPr>
              <w:t>R</w:t>
            </w:r>
            <w:r w:rsidRPr="00FA12CB">
              <w:rPr>
                <w:szCs w:val="23"/>
                <w:highlight w:val="lightGray"/>
              </w:rPr>
              <w:t>o</w:t>
            </w:r>
            <w:r w:rsidR="00D84FF6" w:rsidRPr="00D84FF6">
              <w:rPr>
                <w:rFonts w:cs="Arial"/>
                <w:szCs w:val="23"/>
              </w:rPr>
              <w:t>____</w:t>
            </w:r>
            <w:r w:rsidRPr="002F70AB">
              <w:rPr>
                <w:szCs w:val="23"/>
              </w:rPr>
              <w:t>e</w:t>
            </w:r>
            <w:proofErr w:type="spellEnd"/>
          </w:p>
        </w:tc>
      </w:tr>
      <w:tr w:rsidR="00D72B1F" w:rsidRPr="00DA5548" w14:paraId="349B0A0A" w14:textId="77777777" w:rsidTr="000E7A00">
        <w:trPr>
          <w:trHeight w:val="907"/>
        </w:trPr>
        <w:tc>
          <w:tcPr>
            <w:tcW w:w="2438" w:type="dxa"/>
            <w:vAlign w:val="center"/>
          </w:tcPr>
          <w:p w14:paraId="6AE0293D" w14:textId="741F1A8D" w:rsidR="00D72B1F" w:rsidRPr="002F70AB" w:rsidRDefault="00D72B1F" w:rsidP="000E7A00">
            <w:pPr>
              <w:rPr>
                <w:szCs w:val="23"/>
              </w:rPr>
            </w:pPr>
            <w:r w:rsidRPr="002F70AB">
              <w:rPr>
                <w:szCs w:val="23"/>
              </w:rPr>
              <w:t>d</w:t>
            </w:r>
            <w:r w:rsidR="002578AA">
              <w:rPr>
                <w:szCs w:val="23"/>
              </w:rPr>
              <w:t>ie</w:t>
            </w:r>
            <w:r w:rsidRPr="002F70AB">
              <w:rPr>
                <w:szCs w:val="23"/>
              </w:rPr>
              <w:t xml:space="preserve"> </w:t>
            </w:r>
            <w:proofErr w:type="spellStart"/>
            <w:r w:rsidR="00193081">
              <w:rPr>
                <w:szCs w:val="23"/>
              </w:rPr>
              <w:t>H</w:t>
            </w:r>
            <w:r w:rsidR="00C3469A" w:rsidRPr="00FA12CB">
              <w:rPr>
                <w:szCs w:val="23"/>
                <w:highlight w:val="lightGray"/>
              </w:rPr>
              <w:t>o</w:t>
            </w:r>
            <w:r w:rsidR="00D84FF6" w:rsidRPr="00D84FF6">
              <w:rPr>
                <w:rFonts w:cs="Arial"/>
                <w:szCs w:val="23"/>
              </w:rPr>
              <w:t>____</w:t>
            </w:r>
            <w:r w:rsidRPr="002F70AB">
              <w:rPr>
                <w:szCs w:val="23"/>
              </w:rPr>
              <w:t>e</w:t>
            </w:r>
            <w:proofErr w:type="spellEnd"/>
          </w:p>
        </w:tc>
      </w:tr>
    </w:tbl>
    <w:p w14:paraId="3B1C4F46" w14:textId="09168438" w:rsidR="007A608C" w:rsidRDefault="007A608C" w:rsidP="00DA3ECD"/>
    <w:p w14:paraId="481A14AF" w14:textId="4BC6DB38" w:rsidR="007A608C" w:rsidRDefault="007A608C" w:rsidP="007A608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0D16000" wp14:editId="5E2EFDAE">
            <wp:extent cx="285115" cy="285115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858C3" w14:textId="77777777" w:rsidR="007A608C" w:rsidRDefault="007A608C" w:rsidP="007A608C">
      <w:pPr>
        <w:pStyle w:val="ekvnummerierung"/>
        <w:framePr w:wrap="around"/>
      </w:pPr>
      <w:r>
        <w:t>3</w:t>
      </w:r>
    </w:p>
    <w:p w14:paraId="2EB0F83E" w14:textId="5168818E" w:rsidR="00BE072D" w:rsidRDefault="00C3469A" w:rsidP="00BE072D">
      <w:r>
        <w:t xml:space="preserve">Setze </w:t>
      </w:r>
      <w:r w:rsidR="00BE072D">
        <w:rPr>
          <w:rStyle w:val="ekvfett"/>
        </w:rPr>
        <w:t>k</w:t>
      </w:r>
      <w:r w:rsidR="00BE072D">
        <w:t>/</w:t>
      </w:r>
      <w:proofErr w:type="spellStart"/>
      <w:r w:rsidR="00BE072D">
        <w:rPr>
          <w:rStyle w:val="ekvfett"/>
        </w:rPr>
        <w:t>ck</w:t>
      </w:r>
      <w:proofErr w:type="spellEnd"/>
      <w:r w:rsidR="00BE072D">
        <w:t xml:space="preserve">, </w:t>
      </w:r>
      <w:r w:rsidR="00BE072D">
        <w:rPr>
          <w:rStyle w:val="ekvfett"/>
        </w:rPr>
        <w:t>z</w:t>
      </w:r>
      <w:r w:rsidR="00BE072D">
        <w:t>/</w:t>
      </w:r>
      <w:proofErr w:type="spellStart"/>
      <w:r w:rsidR="00BE072D">
        <w:rPr>
          <w:rStyle w:val="ekvfett"/>
        </w:rPr>
        <w:t>tz</w:t>
      </w:r>
      <w:proofErr w:type="spellEnd"/>
      <w:r w:rsidR="00BE072D">
        <w:t xml:space="preserve"> richtig in die Wörter ein und markiere die Buchstaben. </w:t>
      </w:r>
    </w:p>
    <w:p w14:paraId="5630346C" w14:textId="2E3F4CD4" w:rsidR="00BE072D" w:rsidRDefault="00BE072D" w:rsidP="00BE072D">
      <w:r>
        <w:t xml:space="preserve">Markiere auch den </w:t>
      </w:r>
      <w:r w:rsidRPr="00BE072D">
        <w:rPr>
          <w:rStyle w:val="ekvfett"/>
        </w:rPr>
        <w:t>kurz gesprochenen Selbstlaut</w:t>
      </w:r>
      <w:r>
        <w:t xml:space="preserve"> </w:t>
      </w:r>
      <w:r w:rsidRPr="00BD3E2C">
        <w:rPr>
          <w:rStyle w:val="ekvarbeitsanweisungdeutsch"/>
        </w:rPr>
        <w:sym w:font="Wingdings" w:char="F09F"/>
      </w:r>
      <w:r>
        <w:rPr>
          <w:rStyle w:val="ekvarbeitsanweisungdeutsch"/>
        </w:rPr>
        <w:t xml:space="preserve"> </w:t>
      </w:r>
      <w:r>
        <w:t xml:space="preserve">in der 1. Silbe. </w:t>
      </w:r>
    </w:p>
    <w:p w14:paraId="33F82321" w14:textId="77777777" w:rsidR="00BE072D" w:rsidRDefault="00BE072D" w:rsidP="00BE072D"/>
    <w:p w14:paraId="1403E323" w14:textId="7446E071" w:rsidR="007A608C" w:rsidRDefault="007A608C" w:rsidP="000D410A">
      <w:pPr>
        <w:tabs>
          <w:tab w:val="left" w:pos="2127"/>
          <w:tab w:val="left" w:pos="3828"/>
          <w:tab w:val="left" w:pos="5954"/>
          <w:tab w:val="left" w:pos="7655"/>
        </w:tabs>
      </w:pPr>
      <w:r>
        <w:t xml:space="preserve">die </w:t>
      </w:r>
      <w:proofErr w:type="spellStart"/>
      <w:r>
        <w:t>Spu</w:t>
      </w:r>
      <w:proofErr w:type="spellEnd"/>
      <w:r w:rsidR="00D84FF6" w:rsidRPr="00D84FF6">
        <w:rPr>
          <w:rFonts w:cs="Arial"/>
          <w:szCs w:val="23"/>
        </w:rPr>
        <w:t>____</w:t>
      </w:r>
      <w:r w:rsidRPr="007A608C">
        <w:rPr>
          <w:iCs/>
        </w:rPr>
        <w:t>e</w:t>
      </w:r>
      <w:r w:rsidR="00BE072D">
        <w:tab/>
      </w:r>
      <w:proofErr w:type="spellStart"/>
      <w:r w:rsidR="00BE072D">
        <w:t>w</w:t>
      </w:r>
      <w:r w:rsidR="00DD477D">
        <w:t>i</w:t>
      </w:r>
      <w:proofErr w:type="spellEnd"/>
      <w:r w:rsidR="00D84FF6" w:rsidRPr="00D84FF6">
        <w:rPr>
          <w:rFonts w:cs="Arial"/>
          <w:szCs w:val="23"/>
        </w:rPr>
        <w:t>____</w:t>
      </w:r>
      <w:proofErr w:type="spellStart"/>
      <w:r w:rsidR="00BE072D">
        <w:t>ig</w:t>
      </w:r>
      <w:proofErr w:type="spellEnd"/>
      <w:r w:rsidR="00D84FF6">
        <w:tab/>
      </w:r>
      <w:r w:rsidR="00DD477D">
        <w:t>d</w:t>
      </w:r>
      <w:r w:rsidR="001F6380">
        <w:t>as</w:t>
      </w:r>
      <w:r w:rsidR="00DD477D">
        <w:t xml:space="preserve"> </w:t>
      </w:r>
      <w:proofErr w:type="spellStart"/>
      <w:r w:rsidR="001F6380">
        <w:t>La</w:t>
      </w:r>
      <w:r w:rsidR="00D84FF6" w:rsidRPr="00D84FF6">
        <w:rPr>
          <w:rFonts w:cs="Arial"/>
          <w:szCs w:val="23"/>
        </w:rPr>
        <w:t>____</w:t>
      </w:r>
      <w:r w:rsidR="001F6380" w:rsidRPr="001F6380">
        <w:t>en</w:t>
      </w:r>
      <w:proofErr w:type="spellEnd"/>
      <w:r w:rsidR="00D84FF6">
        <w:tab/>
      </w:r>
      <w:proofErr w:type="spellStart"/>
      <w:r>
        <w:t>fli</w:t>
      </w:r>
      <w:r w:rsidR="00F35B32">
        <w:t>n</w:t>
      </w:r>
      <w:proofErr w:type="spellEnd"/>
      <w:r w:rsidR="00D84FF6" w:rsidRPr="00D84FF6">
        <w:rPr>
          <w:rFonts w:cs="Arial"/>
          <w:szCs w:val="23"/>
        </w:rPr>
        <w:t>____</w:t>
      </w:r>
      <w:r w:rsidR="00D84FF6">
        <w:tab/>
      </w:r>
      <w:proofErr w:type="spellStart"/>
      <w:r w:rsidR="00BE072D">
        <w:t>pflan</w:t>
      </w:r>
      <w:proofErr w:type="spellEnd"/>
      <w:r w:rsidR="00D84FF6" w:rsidRPr="00D84FF6">
        <w:rPr>
          <w:rFonts w:cs="Arial"/>
          <w:szCs w:val="23"/>
        </w:rPr>
        <w:t>____</w:t>
      </w:r>
      <w:r w:rsidR="00F35B32">
        <w:t>en</w:t>
      </w:r>
    </w:p>
    <w:p w14:paraId="742D6451" w14:textId="0B4F3E05" w:rsidR="007A608C" w:rsidRPr="00DD477D" w:rsidRDefault="00DD477D" w:rsidP="000D410A">
      <w:pPr>
        <w:tabs>
          <w:tab w:val="clear" w:pos="595"/>
          <w:tab w:val="clear" w:pos="851"/>
          <w:tab w:val="left" w:pos="2127"/>
          <w:tab w:val="left" w:pos="3828"/>
          <w:tab w:val="left" w:pos="4111"/>
          <w:tab w:val="left" w:pos="4253"/>
          <w:tab w:val="left" w:pos="5954"/>
          <w:tab w:val="left" w:pos="6379"/>
          <w:tab w:val="left" w:pos="6521"/>
          <w:tab w:val="left" w:pos="7655"/>
          <w:tab w:val="left" w:pos="8100"/>
        </w:tabs>
        <w:spacing w:line="566" w:lineRule="exact"/>
      </w:pPr>
      <w:r>
        <w:t xml:space="preserve">die </w:t>
      </w:r>
      <w:proofErr w:type="spellStart"/>
      <w:r>
        <w:t>Ker</w:t>
      </w:r>
      <w:r w:rsidR="00D84FF6" w:rsidRPr="00D84FF6">
        <w:rPr>
          <w:rFonts w:cs="Arial"/>
          <w:szCs w:val="23"/>
        </w:rPr>
        <w:t>____</w:t>
      </w:r>
      <w:r>
        <w:t>e</w:t>
      </w:r>
      <w:proofErr w:type="spellEnd"/>
      <w:r w:rsidR="00D84FF6">
        <w:tab/>
      </w:r>
      <w:proofErr w:type="spellStart"/>
      <w:r w:rsidR="007A608C">
        <w:t>wa</w:t>
      </w:r>
      <w:proofErr w:type="spellEnd"/>
      <w:r w:rsidR="00D84FF6" w:rsidRPr="00D84FF6">
        <w:rPr>
          <w:rFonts w:cs="Arial"/>
          <w:szCs w:val="23"/>
        </w:rPr>
        <w:t>____</w:t>
      </w:r>
      <w:proofErr w:type="spellStart"/>
      <w:r w:rsidR="007A608C" w:rsidRPr="00DD477D">
        <w:t>eln</w:t>
      </w:r>
      <w:proofErr w:type="spellEnd"/>
      <w:r w:rsidR="00D84FF6">
        <w:tab/>
      </w:r>
      <w:r w:rsidR="001F6380">
        <w:t xml:space="preserve">der </w:t>
      </w:r>
      <w:proofErr w:type="spellStart"/>
      <w:r w:rsidR="001F6380">
        <w:t>Spu</w:t>
      </w:r>
      <w:proofErr w:type="spellEnd"/>
      <w:r w:rsidR="00D84FF6" w:rsidRPr="00D84FF6">
        <w:rPr>
          <w:rFonts w:cs="Arial"/>
          <w:szCs w:val="23"/>
        </w:rPr>
        <w:t>____</w:t>
      </w:r>
      <w:r w:rsidR="00D84FF6">
        <w:rPr>
          <w:rFonts w:cs="Arial"/>
          <w:szCs w:val="23"/>
        </w:rPr>
        <w:tab/>
      </w:r>
      <w:proofErr w:type="spellStart"/>
      <w:r>
        <w:t>sal</w:t>
      </w:r>
      <w:proofErr w:type="spellEnd"/>
      <w:r w:rsidR="00D84FF6" w:rsidRPr="00D84FF6">
        <w:rPr>
          <w:rFonts w:cs="Arial"/>
          <w:szCs w:val="23"/>
        </w:rPr>
        <w:t>____</w:t>
      </w:r>
      <w:proofErr w:type="spellStart"/>
      <w:r w:rsidRPr="00DD477D">
        <w:t>ig</w:t>
      </w:r>
      <w:proofErr w:type="spellEnd"/>
      <w:r w:rsidR="00BE072D">
        <w:tab/>
      </w:r>
      <w:proofErr w:type="spellStart"/>
      <w:r w:rsidR="00762D70">
        <w:t>kri</w:t>
      </w:r>
      <w:proofErr w:type="spellEnd"/>
      <w:r w:rsidR="00D84FF6" w:rsidRPr="00D84FF6">
        <w:rPr>
          <w:rFonts w:cs="Arial"/>
          <w:szCs w:val="23"/>
        </w:rPr>
        <w:t>____</w:t>
      </w:r>
      <w:proofErr w:type="spellStart"/>
      <w:r w:rsidR="00762D70">
        <w:t>eln</w:t>
      </w:r>
      <w:proofErr w:type="spellEnd"/>
    </w:p>
    <w:p w14:paraId="31B99E53" w14:textId="77777777" w:rsidR="00D84FF6" w:rsidRDefault="00D84FF6" w:rsidP="00DA3ECD"/>
    <w:p w14:paraId="3CD523F2" w14:textId="77777777" w:rsidR="006D5F12" w:rsidRPr="00287B24" w:rsidRDefault="006D5F12" w:rsidP="006D5F12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2A04B94" wp14:editId="0A806A0D">
            <wp:extent cx="285115" cy="288290"/>
            <wp:effectExtent l="0" t="0" r="0" b="0"/>
            <wp:docPr id="33" name="Grafik 33" descr="Ein Bild, das Silhouette, Nachthimm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Ein Bild, das Silhouette, Nachthimmel enthält.&#10;&#10;Automatisch generierte Beschreibu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0DAE5" w14:textId="77777777" w:rsidR="006D5F12" w:rsidRDefault="006D5F12" w:rsidP="006D5F12">
      <w:pPr>
        <w:pStyle w:val="ekvnummerierung"/>
        <w:framePr w:wrap="around"/>
      </w:pPr>
      <w:r>
        <w:t>4</w:t>
      </w:r>
    </w:p>
    <w:p w14:paraId="3C45EE82" w14:textId="252B29E8" w:rsidR="00DA3ECD" w:rsidRDefault="006D5F12" w:rsidP="00DA3ECD">
      <w:r w:rsidRPr="00E307C5">
        <w:t xml:space="preserve">Schreibe </w:t>
      </w:r>
      <w:r w:rsidR="00DA3ECD">
        <w:t xml:space="preserve">das Nomen mit </w:t>
      </w:r>
      <w:proofErr w:type="spellStart"/>
      <w:r w:rsidR="00EB6DFB">
        <w:rPr>
          <w:rStyle w:val="ekvfett"/>
        </w:rPr>
        <w:t>ck</w:t>
      </w:r>
      <w:proofErr w:type="spellEnd"/>
      <w:r w:rsidR="000D410A">
        <w:t>/</w:t>
      </w:r>
      <w:proofErr w:type="spellStart"/>
      <w:r w:rsidR="00EB6DFB">
        <w:rPr>
          <w:rStyle w:val="ekvfett"/>
        </w:rPr>
        <w:t>tz</w:t>
      </w:r>
      <w:proofErr w:type="spellEnd"/>
      <w:r w:rsidR="00DA3ECD">
        <w:t xml:space="preserve"> und </w:t>
      </w:r>
      <w:r w:rsidR="000D410A">
        <w:t xml:space="preserve">bestimmtem </w:t>
      </w:r>
      <w:r w:rsidR="00DA3ECD">
        <w:t>Artikel unter das Bild</w:t>
      </w:r>
      <w:r w:rsidRPr="00E307C5">
        <w:t>.</w:t>
      </w:r>
      <w:r w:rsidR="00DA3ECD">
        <w:t xml:space="preserve"> </w:t>
      </w:r>
      <w:r w:rsidR="00DA3ECD">
        <w:br/>
        <w:t>Überprüfe mit dem Wörterbuch</w:t>
      </w:r>
      <w:r w:rsidR="00766296">
        <w:t>.</w:t>
      </w:r>
    </w:p>
    <w:p w14:paraId="5A4A149C" w14:textId="72523B84" w:rsidR="00D84FF6" w:rsidRDefault="00DA3ECD" w:rsidP="00D84FF6">
      <w:r>
        <w:rPr>
          <w:noProof/>
        </w:rPr>
        <w:drawing>
          <wp:anchor distT="0" distB="0" distL="114300" distR="114300" simplePos="0" relativeHeight="251711488" behindDoc="0" locked="0" layoutInCell="1" allowOverlap="1" wp14:anchorId="544C07D4" wp14:editId="64285367">
            <wp:simplePos x="0" y="0"/>
            <wp:positionH relativeFrom="column">
              <wp:posOffset>4996123</wp:posOffset>
            </wp:positionH>
            <wp:positionV relativeFrom="paragraph">
              <wp:posOffset>123825</wp:posOffset>
            </wp:positionV>
            <wp:extent cx="506096" cy="545454"/>
            <wp:effectExtent l="0" t="0" r="8255" b="7620"/>
            <wp:wrapNone/>
            <wp:docPr id="11" name="Grafik 11" descr="S574300492_Glatz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S574300492_Glatze_sw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6" cy="5454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4FF6">
        <w:rPr>
          <w:noProof/>
        </w:rPr>
        <w:drawing>
          <wp:anchor distT="0" distB="0" distL="114300" distR="114300" simplePos="0" relativeHeight="251706368" behindDoc="0" locked="0" layoutInCell="1" allowOverlap="1" wp14:anchorId="43EA54D9" wp14:editId="26B46E60">
            <wp:simplePos x="0" y="0"/>
            <wp:positionH relativeFrom="column">
              <wp:posOffset>299720</wp:posOffset>
            </wp:positionH>
            <wp:positionV relativeFrom="paragraph">
              <wp:posOffset>138430</wp:posOffset>
            </wp:positionV>
            <wp:extent cx="676809" cy="570843"/>
            <wp:effectExtent l="0" t="0" r="0" b="1270"/>
            <wp:wrapNone/>
            <wp:docPr id="18" name="Grafik 18" descr="S574270656_Schatzkist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9" cy="570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FF6">
        <w:rPr>
          <w:noProof/>
        </w:rPr>
        <w:drawing>
          <wp:anchor distT="0" distB="0" distL="114300" distR="114300" simplePos="0" relativeHeight="251707392" behindDoc="0" locked="0" layoutInCell="1" allowOverlap="1" wp14:anchorId="5C7F775D" wp14:editId="23AA119E">
            <wp:simplePos x="0" y="0"/>
            <wp:positionH relativeFrom="column">
              <wp:posOffset>1908599</wp:posOffset>
            </wp:positionH>
            <wp:positionV relativeFrom="paragraph">
              <wp:posOffset>186055</wp:posOffset>
            </wp:positionV>
            <wp:extent cx="506337" cy="485528"/>
            <wp:effectExtent l="0" t="0" r="8255" b="0"/>
            <wp:wrapNone/>
            <wp:docPr id="19" name="Grafik 19" descr="S574300492_Sock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337" cy="485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FF6">
        <w:rPr>
          <w:noProof/>
        </w:rPr>
        <w:drawing>
          <wp:anchor distT="0" distB="0" distL="114300" distR="114300" simplePos="0" relativeHeight="251708416" behindDoc="0" locked="0" layoutInCell="1" allowOverlap="1" wp14:anchorId="5C070875" wp14:editId="65024135">
            <wp:simplePos x="0" y="0"/>
            <wp:positionH relativeFrom="column">
              <wp:posOffset>3284009</wp:posOffset>
            </wp:positionH>
            <wp:positionV relativeFrom="paragraph">
              <wp:posOffset>187749</wp:posOffset>
            </wp:positionV>
            <wp:extent cx="787400" cy="502111"/>
            <wp:effectExtent l="0" t="0" r="0" b="0"/>
            <wp:wrapNone/>
            <wp:docPr id="20" name="Grafik 20" descr="S574300454_Jacke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5021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DC8BCA" w14:textId="1D123624" w:rsidR="00D84FF6" w:rsidRDefault="00D84FF6" w:rsidP="00D84FF6"/>
    <w:p w14:paraId="666D5E39" w14:textId="563455F1" w:rsidR="00D84FF6" w:rsidRDefault="00D84FF6" w:rsidP="006D5F12"/>
    <w:p w14:paraId="248F5166" w14:textId="233FC610" w:rsidR="002578AA" w:rsidRDefault="002578AA" w:rsidP="002578AA">
      <w:pPr>
        <w:pStyle w:val="ekvgrundtexthalbe"/>
      </w:pPr>
    </w:p>
    <w:p w14:paraId="6B702831" w14:textId="2B967F2B" w:rsidR="006D5F12" w:rsidRDefault="006D5F12" w:rsidP="006D5F12">
      <w:pPr>
        <w:pStyle w:val="ekvgrundtexthalbe"/>
      </w:pPr>
    </w:p>
    <w:p w14:paraId="6FEDFFBB" w14:textId="76D85D47" w:rsidR="00D84FF6" w:rsidRDefault="00DA3ECD" w:rsidP="00D84FF6">
      <w:pPr>
        <w:pStyle w:val="ekvgrundtexthalb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F74F93E" wp14:editId="2497526A">
                <wp:simplePos x="0" y="0"/>
                <wp:positionH relativeFrom="column">
                  <wp:posOffset>-22860</wp:posOffset>
                </wp:positionH>
                <wp:positionV relativeFrom="paragraph">
                  <wp:posOffset>57150</wp:posOffset>
                </wp:positionV>
                <wp:extent cx="1284605" cy="466725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24EDCF" w14:textId="267CCEB1" w:rsidR="00DA3ECD" w:rsidRPr="00DA3ECD" w:rsidRDefault="00DA3ECD">
                            <w:pPr>
                              <w:rPr>
                                <w:rStyle w:val="ekvlsung"/>
                              </w:rPr>
                            </w:pPr>
                            <w:r>
                              <w:rPr>
                                <w:rStyle w:val="ekvlsung"/>
                              </w:rPr>
                              <w:t>d</w:t>
                            </w:r>
                            <w:r w:rsidRPr="00DA3ECD">
                              <w:rPr>
                                <w:rStyle w:val="ekvlsung"/>
                              </w:rPr>
                              <w:t>er Sch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4F93E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-1.8pt;margin-top:4.5pt;width:101.15pt;height:36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" filled="f" stroked="f" strokeweight=".5pt">
                <v:textbox>
                  <w:txbxContent>
                    <w:p w14:paraId="5F24EDCF" w14:textId="267CCEB1" w:rsidR="00DA3ECD" w:rsidRPr="00DA3ECD" w:rsidRDefault="00DA3ECD">
                      <w:pPr>
                        <w:rPr>
                          <w:rStyle w:val="ekvlsung"/>
                        </w:rPr>
                      </w:pPr>
                      <w:r>
                        <w:rPr>
                          <w:rStyle w:val="ekvlsung"/>
                        </w:rPr>
                        <w:t>d</w:t>
                      </w:r>
                      <w:r w:rsidRPr="00DA3ECD">
                        <w:rPr>
                          <w:rStyle w:val="ekvlsung"/>
                        </w:rPr>
                        <w:t>er Sch</w:t>
                      </w:r>
                    </w:p>
                  </w:txbxContent>
                </v:textbox>
              </v:shape>
            </w:pict>
          </mc:Fallback>
        </mc:AlternateContent>
      </w:r>
    </w:p>
    <w:p w14:paraId="69CB091D" w14:textId="68BF8BE3" w:rsidR="00F35B32" w:rsidRPr="006D5F12" w:rsidRDefault="006D5F12" w:rsidP="006D5F12">
      <w:pPr>
        <w:tabs>
          <w:tab w:val="clear" w:pos="340"/>
          <w:tab w:val="clear" w:pos="595"/>
          <w:tab w:val="clear" w:pos="851"/>
          <w:tab w:val="left" w:pos="2127"/>
          <w:tab w:val="left" w:pos="2410"/>
          <w:tab w:val="left" w:pos="4536"/>
          <w:tab w:val="left" w:pos="4820"/>
          <w:tab w:val="left" w:pos="6946"/>
          <w:tab w:val="left" w:pos="7230"/>
          <w:tab w:val="left" w:pos="9354"/>
        </w:tabs>
        <w:rPr>
          <w:szCs w:val="23"/>
          <w:u w:val="single"/>
        </w:rPr>
      </w:pPr>
      <w:r w:rsidRPr="0000139A">
        <w:rPr>
          <w:szCs w:val="23"/>
          <w:u w:val="single"/>
        </w:rPr>
        <w:t xml:space="preserve">            </w:t>
      </w:r>
      <w:r w:rsidRPr="0000139A">
        <w:rPr>
          <w:szCs w:val="23"/>
          <w:u w:val="single"/>
        </w:rPr>
        <w:tab/>
      </w:r>
      <w:r w:rsidRPr="0000139A">
        <w:rPr>
          <w:szCs w:val="23"/>
        </w:rPr>
        <w:tab/>
      </w:r>
      <w:r w:rsidRPr="0000139A">
        <w:rPr>
          <w:szCs w:val="23"/>
          <w:u w:val="single"/>
        </w:rPr>
        <w:t xml:space="preserve">            </w:t>
      </w:r>
      <w:r w:rsidRPr="0000139A">
        <w:rPr>
          <w:szCs w:val="23"/>
          <w:u w:val="single"/>
        </w:rPr>
        <w:tab/>
      </w:r>
      <w:r w:rsidRPr="0000139A">
        <w:rPr>
          <w:szCs w:val="23"/>
        </w:rPr>
        <w:tab/>
      </w:r>
      <w:r w:rsidRPr="0000139A">
        <w:rPr>
          <w:szCs w:val="23"/>
          <w:u w:val="single"/>
        </w:rPr>
        <w:t xml:space="preserve">            </w:t>
      </w:r>
      <w:r w:rsidRPr="0000139A">
        <w:rPr>
          <w:szCs w:val="23"/>
          <w:u w:val="single"/>
        </w:rPr>
        <w:tab/>
      </w:r>
      <w:r w:rsidRPr="0000139A">
        <w:rPr>
          <w:szCs w:val="23"/>
        </w:rPr>
        <w:tab/>
      </w:r>
      <w:r w:rsidRPr="0000139A">
        <w:rPr>
          <w:szCs w:val="23"/>
          <w:u w:val="single"/>
        </w:rPr>
        <w:t xml:space="preserve">            </w:t>
      </w:r>
      <w:r w:rsidRPr="0000139A">
        <w:rPr>
          <w:szCs w:val="23"/>
          <w:u w:val="single"/>
        </w:rPr>
        <w:tab/>
      </w:r>
    </w:p>
    <w:sectPr w:rsidR="00F35B32" w:rsidRPr="006D5F12" w:rsidSect="005F21F7">
      <w:type w:val="continuous"/>
      <w:pgSz w:w="11906" w:h="16838" w:code="9"/>
      <w:pgMar w:top="454" w:right="849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5F2D9" w14:textId="77777777" w:rsidR="00774D6A" w:rsidRDefault="00774D6A" w:rsidP="003C599D">
      <w:pPr>
        <w:spacing w:line="240" w:lineRule="auto"/>
      </w:pPr>
      <w:r>
        <w:separator/>
      </w:r>
    </w:p>
  </w:endnote>
  <w:endnote w:type="continuationSeparator" w:id="0">
    <w:p w14:paraId="04B7535B" w14:textId="77777777" w:rsidR="00774D6A" w:rsidRDefault="00774D6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31AA5C3" w14:textId="77777777" w:rsidTr="006B2D23">
      <w:trPr>
        <w:trHeight w:hRule="exact" w:val="680"/>
      </w:trPr>
      <w:tc>
        <w:tcPr>
          <w:tcW w:w="1131" w:type="dxa"/>
          <w:noWrap/>
        </w:tcPr>
        <w:p w14:paraId="11F6B7B7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0AFA0557" wp14:editId="34AB8757">
                <wp:extent cx="468000" cy="234000"/>
                <wp:effectExtent l="0" t="0" r="8255" b="0"/>
                <wp:docPr id="10" name="Graf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40F2AEAA" w14:textId="47778BCE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101DC7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392378AA" w14:textId="73C99149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EF134B">
            <w:t>Liliane Oser, Hamburg</w:t>
          </w:r>
        </w:p>
        <w:p w14:paraId="20D8E17C" w14:textId="74DB2F4E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294D53">
            <w:t>Redaktion</w:t>
          </w:r>
          <w:r w:rsidR="000D410A">
            <w:t xml:space="preserve"> GSV</w:t>
          </w:r>
        </w:p>
      </w:tc>
      <w:tc>
        <w:tcPr>
          <w:tcW w:w="397" w:type="dxa"/>
        </w:tcPr>
        <w:p w14:paraId="3B4F0FB7" w14:textId="77777777" w:rsidR="00193A18" w:rsidRPr="00913892" w:rsidRDefault="00193A18" w:rsidP="00913892">
          <w:pPr>
            <w:pStyle w:val="ekvpagina"/>
          </w:pPr>
        </w:p>
      </w:tc>
    </w:tr>
  </w:tbl>
  <w:p w14:paraId="10561238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4850" w14:textId="77777777" w:rsidR="00774D6A" w:rsidRDefault="00774D6A" w:rsidP="003C599D">
      <w:pPr>
        <w:spacing w:line="240" w:lineRule="auto"/>
      </w:pPr>
      <w:r>
        <w:separator/>
      </w:r>
    </w:p>
  </w:footnote>
  <w:footnote w:type="continuationSeparator" w:id="0">
    <w:p w14:paraId="601B1A00" w14:textId="77777777" w:rsidR="00774D6A" w:rsidRDefault="00774D6A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9EF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664B"/>
    <w:rsid w:val="00077DAF"/>
    <w:rsid w:val="000812E6"/>
    <w:rsid w:val="0008320C"/>
    <w:rsid w:val="000832B9"/>
    <w:rsid w:val="00086488"/>
    <w:rsid w:val="00090AB2"/>
    <w:rsid w:val="000928AA"/>
    <w:rsid w:val="00092E87"/>
    <w:rsid w:val="000939F5"/>
    <w:rsid w:val="00094F01"/>
    <w:rsid w:val="000963D9"/>
    <w:rsid w:val="000B098D"/>
    <w:rsid w:val="000B3D67"/>
    <w:rsid w:val="000B7BD3"/>
    <w:rsid w:val="000C11E0"/>
    <w:rsid w:val="000D40DE"/>
    <w:rsid w:val="000D410A"/>
    <w:rsid w:val="000D4791"/>
    <w:rsid w:val="000D62A6"/>
    <w:rsid w:val="000E343E"/>
    <w:rsid w:val="000E7A00"/>
    <w:rsid w:val="000F21E8"/>
    <w:rsid w:val="000F7910"/>
    <w:rsid w:val="00101DC7"/>
    <w:rsid w:val="00103057"/>
    <w:rsid w:val="00107D77"/>
    <w:rsid w:val="00124062"/>
    <w:rsid w:val="00126E1F"/>
    <w:rsid w:val="00127C41"/>
    <w:rsid w:val="0013113E"/>
    <w:rsid w:val="00131417"/>
    <w:rsid w:val="001370EE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45AC"/>
    <w:rsid w:val="00185997"/>
    <w:rsid w:val="00186866"/>
    <w:rsid w:val="00190B65"/>
    <w:rsid w:val="00193081"/>
    <w:rsid w:val="00193A18"/>
    <w:rsid w:val="00193BBE"/>
    <w:rsid w:val="001C3792"/>
    <w:rsid w:val="001C6EDC"/>
    <w:rsid w:val="001D2674"/>
    <w:rsid w:val="001D39FD"/>
    <w:rsid w:val="001D4886"/>
    <w:rsid w:val="001D6277"/>
    <w:rsid w:val="001D6DBE"/>
    <w:rsid w:val="001E07BA"/>
    <w:rsid w:val="001E485B"/>
    <w:rsid w:val="001F15DA"/>
    <w:rsid w:val="001F1E3D"/>
    <w:rsid w:val="001F4F75"/>
    <w:rsid w:val="001F53F1"/>
    <w:rsid w:val="001F6380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32ACF"/>
    <w:rsid w:val="00246E39"/>
    <w:rsid w:val="00246F77"/>
    <w:rsid w:val="0025087C"/>
    <w:rsid w:val="002527A5"/>
    <w:rsid w:val="00255466"/>
    <w:rsid w:val="00255FE3"/>
    <w:rsid w:val="002578AA"/>
    <w:rsid w:val="00261D9E"/>
    <w:rsid w:val="0026581E"/>
    <w:rsid w:val="00271367"/>
    <w:rsid w:val="0028107C"/>
    <w:rsid w:val="0028231F"/>
    <w:rsid w:val="00287B24"/>
    <w:rsid w:val="00287DC0"/>
    <w:rsid w:val="00294D53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5BA8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0139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259EF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2D85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2CF5"/>
    <w:rsid w:val="004F7BEC"/>
    <w:rsid w:val="00501528"/>
    <w:rsid w:val="00501C6F"/>
    <w:rsid w:val="005069C1"/>
    <w:rsid w:val="00506B9B"/>
    <w:rsid w:val="00514229"/>
    <w:rsid w:val="005156EC"/>
    <w:rsid w:val="005168A4"/>
    <w:rsid w:val="005201DB"/>
    <w:rsid w:val="0052117E"/>
    <w:rsid w:val="00521B91"/>
    <w:rsid w:val="005252D2"/>
    <w:rsid w:val="00530C92"/>
    <w:rsid w:val="005332EE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A7C69"/>
    <w:rsid w:val="005B3E17"/>
    <w:rsid w:val="005B588B"/>
    <w:rsid w:val="005C047C"/>
    <w:rsid w:val="005C0FBD"/>
    <w:rsid w:val="005D367A"/>
    <w:rsid w:val="005D377B"/>
    <w:rsid w:val="005D3E99"/>
    <w:rsid w:val="005E15AC"/>
    <w:rsid w:val="005F21F7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18C9"/>
    <w:rsid w:val="0066479D"/>
    <w:rsid w:val="006802C4"/>
    <w:rsid w:val="006816BC"/>
    <w:rsid w:val="00682F67"/>
    <w:rsid w:val="0068429A"/>
    <w:rsid w:val="00685FDD"/>
    <w:rsid w:val="00687BAD"/>
    <w:rsid w:val="00693676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D5F12"/>
    <w:rsid w:val="006E235E"/>
    <w:rsid w:val="006F0D3C"/>
    <w:rsid w:val="006F2EDC"/>
    <w:rsid w:val="00701548"/>
    <w:rsid w:val="00701F16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2D70"/>
    <w:rsid w:val="00766296"/>
    <w:rsid w:val="00766405"/>
    <w:rsid w:val="0076691A"/>
    <w:rsid w:val="007715D8"/>
    <w:rsid w:val="00772DA9"/>
    <w:rsid w:val="00774D6A"/>
    <w:rsid w:val="00782506"/>
    <w:rsid w:val="00787700"/>
    <w:rsid w:val="00794C12"/>
    <w:rsid w:val="007A2F5A"/>
    <w:rsid w:val="007A33CB"/>
    <w:rsid w:val="007A5AA1"/>
    <w:rsid w:val="007A608C"/>
    <w:rsid w:val="007A7CBA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5D18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5314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C5C05"/>
    <w:rsid w:val="009D0B06"/>
    <w:rsid w:val="009E17E1"/>
    <w:rsid w:val="009E2513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1EC0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072D"/>
    <w:rsid w:val="00BE1620"/>
    <w:rsid w:val="00BE1962"/>
    <w:rsid w:val="00BE4821"/>
    <w:rsid w:val="00BF17F2"/>
    <w:rsid w:val="00BF21CC"/>
    <w:rsid w:val="00BF2233"/>
    <w:rsid w:val="00C00404"/>
    <w:rsid w:val="00C01ABF"/>
    <w:rsid w:val="00C15FC9"/>
    <w:rsid w:val="00C172AE"/>
    <w:rsid w:val="00C226FA"/>
    <w:rsid w:val="00C22E36"/>
    <w:rsid w:val="00C24816"/>
    <w:rsid w:val="00C343F5"/>
    <w:rsid w:val="00C3469A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5FB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2B1F"/>
    <w:rsid w:val="00D74E3E"/>
    <w:rsid w:val="00D77D4C"/>
    <w:rsid w:val="00D830E8"/>
    <w:rsid w:val="00D84FF6"/>
    <w:rsid w:val="00D86A30"/>
    <w:rsid w:val="00D87F0E"/>
    <w:rsid w:val="00D90266"/>
    <w:rsid w:val="00D92EAD"/>
    <w:rsid w:val="00D94CC2"/>
    <w:rsid w:val="00DA1633"/>
    <w:rsid w:val="00DA29C3"/>
    <w:rsid w:val="00DA3ECD"/>
    <w:rsid w:val="00DA7AA4"/>
    <w:rsid w:val="00DB0557"/>
    <w:rsid w:val="00DB19FD"/>
    <w:rsid w:val="00DB2C80"/>
    <w:rsid w:val="00DC2340"/>
    <w:rsid w:val="00DC30DA"/>
    <w:rsid w:val="00DC4F7B"/>
    <w:rsid w:val="00DC5620"/>
    <w:rsid w:val="00DD477D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414B"/>
    <w:rsid w:val="00E63251"/>
    <w:rsid w:val="00E70C40"/>
    <w:rsid w:val="00E710C7"/>
    <w:rsid w:val="00E95ED3"/>
    <w:rsid w:val="00EA7542"/>
    <w:rsid w:val="00EB6DFB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134B"/>
    <w:rsid w:val="00EF6029"/>
    <w:rsid w:val="00F022FD"/>
    <w:rsid w:val="00F12C32"/>
    <w:rsid w:val="00F16DA0"/>
    <w:rsid w:val="00F170E9"/>
    <w:rsid w:val="00F23554"/>
    <w:rsid w:val="00F241DA"/>
    <w:rsid w:val="00F24740"/>
    <w:rsid w:val="00F258A3"/>
    <w:rsid w:val="00F30571"/>
    <w:rsid w:val="00F30DB3"/>
    <w:rsid w:val="00F3334C"/>
    <w:rsid w:val="00F335CB"/>
    <w:rsid w:val="00F35B32"/>
    <w:rsid w:val="00F35DB1"/>
    <w:rsid w:val="00F36D0F"/>
    <w:rsid w:val="00F4144F"/>
    <w:rsid w:val="00F42294"/>
    <w:rsid w:val="00F42F7B"/>
    <w:rsid w:val="00F459EB"/>
    <w:rsid w:val="00F52C9C"/>
    <w:rsid w:val="00F53757"/>
    <w:rsid w:val="00F6336A"/>
    <w:rsid w:val="00F72065"/>
    <w:rsid w:val="00F81CDB"/>
    <w:rsid w:val="00F84284"/>
    <w:rsid w:val="00F849BE"/>
    <w:rsid w:val="00F94A4B"/>
    <w:rsid w:val="00F94FAE"/>
    <w:rsid w:val="00F97AD4"/>
    <w:rsid w:val="00FA12CB"/>
    <w:rsid w:val="00FA2122"/>
    <w:rsid w:val="00FB0917"/>
    <w:rsid w:val="00FB3BCE"/>
    <w:rsid w:val="00FB59FB"/>
    <w:rsid w:val="00FB72A0"/>
    <w:rsid w:val="00FC0028"/>
    <w:rsid w:val="00FC35C5"/>
    <w:rsid w:val="00FC7050"/>
    <w:rsid w:val="00FC7DBF"/>
    <w:rsid w:val="00FE4FE6"/>
    <w:rsid w:val="00FE7723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566233"/>
  <w15:chartTrackingRefBased/>
  <w15:docId w15:val="{DEADAF71-5C3F-450B-AF8A-29F79050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920459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815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4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28</cp:revision>
  <cp:lastPrinted>2022-08-03T11:52:00Z</cp:lastPrinted>
  <dcterms:created xsi:type="dcterms:W3CDTF">2022-05-23T13:21:00Z</dcterms:created>
  <dcterms:modified xsi:type="dcterms:W3CDTF">2022-09-12T07:35:00Z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1.06</vt:lpwstr>
  </property>
</Properties>
</file>