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5A2EEC93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BD5CE7">
              <w:t>16</w:t>
            </w:r>
          </w:p>
        </w:tc>
      </w:tr>
      <w:tr w:rsidR="00BF17F2" w:rsidRPr="00BF17F2" w14:paraId="59519736" w14:textId="77777777" w:rsidTr="007A7BE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475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4B0E607" w14:textId="77777777" w:rsidR="00112736" w:rsidRPr="00287B24" w:rsidRDefault="00112736" w:rsidP="00112736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317561A7" wp14:editId="7F30059A">
            <wp:extent cx="285115" cy="288290"/>
            <wp:effectExtent l="0" t="0" r="635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E3451" w14:textId="64E760DA" w:rsidR="00112736" w:rsidRDefault="00BC1823" w:rsidP="00112736">
      <w:pPr>
        <w:pStyle w:val="ekvue1arial"/>
      </w:pPr>
      <w:r>
        <w:t>A</w:t>
      </w:r>
      <w:r w:rsidR="00112736">
        <w:t>bleiten (1)</w:t>
      </w:r>
    </w:p>
    <w:p w14:paraId="3609D9D9" w14:textId="5BFF2B81" w:rsidR="00112736" w:rsidRDefault="00112736" w:rsidP="00112736"/>
    <w:p w14:paraId="32F72C2E" w14:textId="77777777" w:rsidR="00112736" w:rsidRPr="00D3427F" w:rsidRDefault="00112736" w:rsidP="00112736">
      <w:pPr>
        <w:pStyle w:val="ekvnummerierung"/>
        <w:framePr w:wrap="around"/>
      </w:pPr>
      <w:r>
        <w:t>1</w:t>
      </w:r>
    </w:p>
    <w:p w14:paraId="4F66AC17" w14:textId="77777777" w:rsidR="00112736" w:rsidRPr="00287B24" w:rsidRDefault="00112736" w:rsidP="0011273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1B8BE27" wp14:editId="6763B2AF">
            <wp:extent cx="288290" cy="288290"/>
            <wp:effectExtent l="0" t="0" r="0" b="0"/>
            <wp:docPr id="107" name="Grafik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4BDDB" w14:textId="32BCA65E" w:rsidR="00112736" w:rsidRDefault="00112736" w:rsidP="00112736">
      <w:pPr>
        <w:rPr>
          <w:rStyle w:val="ekvarbeitsanweisungdeutsch"/>
        </w:rPr>
      </w:pPr>
      <w:r w:rsidRPr="00362AFD">
        <w:rPr>
          <w:rStyle w:val="ekvarbeitsanweisungdeutsch"/>
        </w:rPr>
        <w:t>Verbinde immer zwei verwandte Wörter.</w:t>
      </w:r>
    </w:p>
    <w:p w14:paraId="525449AF" w14:textId="64333802" w:rsidR="00112736" w:rsidRPr="00362AFD" w:rsidRDefault="00112736" w:rsidP="00112736">
      <w:pPr>
        <w:rPr>
          <w:rStyle w:val="ekvarbeitsanweisungdeutsch"/>
        </w:rPr>
      </w:pPr>
      <w:r>
        <w:rPr>
          <w:rStyle w:val="ekvarbeitsanweisungdeutsch"/>
        </w:rPr>
        <w:t>Ergänze ein weiteres Paar verwandter Wörter.</w:t>
      </w:r>
    </w:p>
    <w:p w14:paraId="069B9139" w14:textId="69D0FC49" w:rsidR="00112736" w:rsidRDefault="00BC1823" w:rsidP="00112736">
      <w:r>
        <w:drawing>
          <wp:anchor distT="0" distB="0" distL="114300" distR="114300" simplePos="0" relativeHeight="251668480" behindDoc="0" locked="0" layoutInCell="1" allowOverlap="1" wp14:anchorId="6C24FDF5" wp14:editId="39947B8A">
            <wp:simplePos x="0" y="0"/>
            <wp:positionH relativeFrom="column">
              <wp:posOffset>3791585</wp:posOffset>
            </wp:positionH>
            <wp:positionV relativeFrom="paragraph">
              <wp:posOffset>151477</wp:posOffset>
            </wp:positionV>
            <wp:extent cx="1623600" cy="1857600"/>
            <wp:effectExtent l="0" t="0" r="0" b="0"/>
            <wp:wrapNone/>
            <wp:docPr id="27" name="Grafik 27" descr="S210006770_Schild_Katz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600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2736"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6743FE0D" wp14:editId="02FD264B">
                <wp:simplePos x="0" y="0"/>
                <wp:positionH relativeFrom="column">
                  <wp:posOffset>1965325</wp:posOffset>
                </wp:positionH>
                <wp:positionV relativeFrom="paragraph">
                  <wp:posOffset>198120</wp:posOffset>
                </wp:positionV>
                <wp:extent cx="1098064" cy="270000"/>
                <wp:effectExtent l="0" t="0" r="26035" b="15875"/>
                <wp:wrapNone/>
                <wp:docPr id="25" name="Textfeld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64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FD98A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räumen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3FE0D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6" type="#_x0000_t202" style="position:absolute;margin-left:154.75pt;margin-top:15.6pt;width:86.45pt;height:21.25pt;z-index:251613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" strokeweight=".5pt">
                <v:textbox inset=",0,,0">
                  <w:txbxContent>
                    <w:p w14:paraId="6ECFD98A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räumen</w:t>
                      </w:r>
                    </w:p>
                  </w:txbxContent>
                </v:textbox>
              </v:shape>
            </w:pict>
          </mc:Fallback>
        </mc:AlternateContent>
      </w:r>
      <w:r w:rsidR="00112736">
        <mc:AlternateContent>
          <mc:Choice Requires="wps">
            <w:drawing>
              <wp:anchor distT="0" distB="0" distL="114300" distR="114300" simplePos="0" relativeHeight="251607039" behindDoc="1" locked="0" layoutInCell="1" allowOverlap="1" wp14:anchorId="3691546E" wp14:editId="44B2CDA2">
                <wp:simplePos x="0" y="0"/>
                <wp:positionH relativeFrom="column">
                  <wp:posOffset>-635</wp:posOffset>
                </wp:positionH>
                <wp:positionV relativeFrom="paragraph">
                  <wp:posOffset>198120</wp:posOffset>
                </wp:positionV>
                <wp:extent cx="1098000" cy="270000"/>
                <wp:effectExtent l="0" t="0" r="26035" b="15875"/>
                <wp:wrapNone/>
                <wp:docPr id="68" name="Textfeld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20DD1" w14:textId="77777777" w:rsidR="00112736" w:rsidRPr="00112736" w:rsidRDefault="00112736" w:rsidP="00112736">
                            <w:pPr>
                              <w:pStyle w:val="ekvaufgabenwortkarte"/>
                              <w:jc w:val="center"/>
                            </w:pPr>
                            <w:r w:rsidRPr="00112736">
                              <w:t>Katze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1546E" id="Textfeld 68" o:spid="_x0000_s1027" type="#_x0000_t202" style="position:absolute;margin-left:-.05pt;margin-top:15.6pt;width:86.45pt;height:21.25pt;z-index:-2517094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" strokeweight=".5pt">
                <v:textbox inset=",0,,0">
                  <w:txbxContent>
                    <w:p w14:paraId="4EA20DD1" w14:textId="77777777" w:rsidR="00112736" w:rsidRPr="00112736" w:rsidRDefault="00112736" w:rsidP="00112736">
                      <w:pPr>
                        <w:pStyle w:val="ekvaufgabenwortkarte"/>
                        <w:jc w:val="center"/>
                      </w:pPr>
                      <w:r w:rsidRPr="00112736">
                        <w:t>Katze</w:t>
                      </w:r>
                    </w:p>
                  </w:txbxContent>
                </v:textbox>
              </v:shape>
            </w:pict>
          </mc:Fallback>
        </mc:AlternateContent>
      </w:r>
    </w:p>
    <w:p w14:paraId="191EF899" w14:textId="2BEE2367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3B4092" wp14:editId="1A879726">
                <wp:simplePos x="0" y="0"/>
                <wp:positionH relativeFrom="column">
                  <wp:posOffset>1056725</wp:posOffset>
                </wp:positionH>
                <wp:positionV relativeFrom="paragraph">
                  <wp:posOffset>100174</wp:posOffset>
                </wp:positionV>
                <wp:extent cx="71755" cy="71734"/>
                <wp:effectExtent l="0" t="0" r="4445" b="5080"/>
                <wp:wrapNone/>
                <wp:docPr id="4" name="Ellips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E0868D" id="Ellipse 4" o:spid="_x0000_s1026" style="position:absolute;margin-left:83.2pt;margin-top:7.9pt;width:5.65pt;height:5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" fillcolor="black" stroked="f" strokeweight=".5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6B6748" wp14:editId="5EBE485F">
                <wp:simplePos x="0" y="0"/>
                <wp:positionH relativeFrom="column">
                  <wp:posOffset>1927116</wp:posOffset>
                </wp:positionH>
                <wp:positionV relativeFrom="paragraph">
                  <wp:posOffset>100174</wp:posOffset>
                </wp:positionV>
                <wp:extent cx="71755" cy="71734"/>
                <wp:effectExtent l="0" t="0" r="4445" b="5080"/>
                <wp:wrapNone/>
                <wp:docPr id="19" name="Ellips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046E7F" id="Ellipse 19" o:spid="_x0000_s1026" style="position:absolute;margin-left:151.75pt;margin-top:7.9pt;width:5.65pt;height:5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" fillcolor="black" stroked="f" strokeweight=".5pt"/>
            </w:pict>
          </mc:Fallback>
        </mc:AlternateContent>
      </w:r>
      <w:r w:rsidR="002C33DA" w:rsidRPr="002C33DA">
        <mc:AlternateContent>
          <mc:Choice Requires="wps">
            <w:drawing>
              <wp:anchor distT="0" distB="0" distL="114300" distR="114300" simplePos="0" relativeHeight="251603964" behindDoc="1" locked="0" layoutInCell="1" allowOverlap="1" wp14:anchorId="3ED05A83" wp14:editId="44EB4DDC">
                <wp:simplePos x="0" y="0"/>
                <wp:positionH relativeFrom="column">
                  <wp:posOffset>1095764</wp:posOffset>
                </wp:positionH>
                <wp:positionV relativeFrom="paragraph">
                  <wp:posOffset>132546</wp:posOffset>
                </wp:positionV>
                <wp:extent cx="869613" cy="1765351"/>
                <wp:effectExtent l="0" t="0" r="26035" b="25400"/>
                <wp:wrapNone/>
                <wp:docPr id="47" name="Gerader Verbinde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613" cy="176535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362531" id="Gerader Verbinder 47" o:spid="_x0000_s1026" style="position:absolute;z-index:-2517125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3pt,10.45pt" to="154.75pt,1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" strokecolor="#bfbfbf [2412]" strokeweight="1pt">
                <v:stroke joinstyle="miter"/>
              </v:line>
            </w:pict>
          </mc:Fallback>
        </mc:AlternateContent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  <w:r w:rsidR="00112736">
        <w:rPr>
          <w:rFonts w:ascii="Times New Roman" w:hAnsi="Times New Roman" w:cs="Times New Roman"/>
          <w:sz w:val="24"/>
          <w:szCs w:val="24"/>
          <w:lang w:eastAsia="de-DE"/>
        </w:rPr>
        <w:tab/>
      </w:r>
    </w:p>
    <w:p w14:paraId="5433C499" w14:textId="24446326" w:rsidR="00112736" w:rsidRDefault="00112736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</w:p>
    <w:p w14:paraId="6109F234" w14:textId="4C9F8B71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B55CF2" wp14:editId="1216D99A">
                <wp:simplePos x="0" y="0"/>
                <wp:positionH relativeFrom="column">
                  <wp:posOffset>1056725</wp:posOffset>
                </wp:positionH>
                <wp:positionV relativeFrom="paragraph">
                  <wp:posOffset>140606</wp:posOffset>
                </wp:positionV>
                <wp:extent cx="71755" cy="71734"/>
                <wp:effectExtent l="0" t="0" r="4445" b="5080"/>
                <wp:wrapNone/>
                <wp:docPr id="6" name="Ellips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2046D8" id="Ellipse 6" o:spid="_x0000_s1026" style="position:absolute;margin-left:83.2pt;margin-top:11.05pt;width:5.65pt;height:5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" fillcolor="black" stroked="f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98DA63" wp14:editId="11A692E9">
                <wp:simplePos x="0" y="0"/>
                <wp:positionH relativeFrom="column">
                  <wp:posOffset>1927116</wp:posOffset>
                </wp:positionH>
                <wp:positionV relativeFrom="paragraph">
                  <wp:posOffset>140606</wp:posOffset>
                </wp:positionV>
                <wp:extent cx="71755" cy="71734"/>
                <wp:effectExtent l="0" t="0" r="4445" b="5080"/>
                <wp:wrapNone/>
                <wp:docPr id="21" name="Ellips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FC2539" id="Ellipse 21" o:spid="_x0000_s1026" style="position:absolute;margin-left:151.75pt;margin-top:11.05pt;width:5.65pt;height:5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" fillcolor="black" stroked="f"/>
            </w:pict>
          </mc:Fallback>
        </mc:AlternateContent>
      </w:r>
      <w:r w:rsidR="00112736"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2B02557" wp14:editId="3E5E9D55">
                <wp:simplePos x="0" y="0"/>
                <wp:positionH relativeFrom="column">
                  <wp:posOffset>1965325</wp:posOffset>
                </wp:positionH>
                <wp:positionV relativeFrom="paragraph">
                  <wp:posOffset>35560</wp:posOffset>
                </wp:positionV>
                <wp:extent cx="1098064" cy="270000"/>
                <wp:effectExtent l="0" t="0" r="26035" b="15875"/>
                <wp:wrapNone/>
                <wp:docPr id="74" name="Textfeld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64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25AFD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Geräusch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02557" id="Textfeld 74" o:spid="_x0000_s1028" type="#_x0000_t202" style="position:absolute;margin-left:154.75pt;margin-top:2.8pt;width:86.45pt;height:21.25pt;z-index:25161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" strokeweight=".5pt">
                <v:textbox inset=",0,,0">
                  <w:txbxContent>
                    <w:p w14:paraId="2FC25AFD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Geräusch</w:t>
                      </w:r>
                    </w:p>
                  </w:txbxContent>
                </v:textbox>
              </v:shape>
            </w:pict>
          </mc:Fallback>
        </mc:AlternateContent>
      </w:r>
      <w:r w:rsidR="00112736">
        <mc:AlternateContent>
          <mc:Choice Requires="wps">
            <w:drawing>
              <wp:anchor distT="0" distB="0" distL="114300" distR="114300" simplePos="0" relativeHeight="251608063" behindDoc="1" locked="0" layoutInCell="1" allowOverlap="1" wp14:anchorId="3830C939" wp14:editId="4EC6918E">
                <wp:simplePos x="0" y="0"/>
                <wp:positionH relativeFrom="column">
                  <wp:posOffset>-635</wp:posOffset>
                </wp:positionH>
                <wp:positionV relativeFrom="paragraph">
                  <wp:posOffset>38735</wp:posOffset>
                </wp:positionV>
                <wp:extent cx="1098000" cy="270000"/>
                <wp:effectExtent l="0" t="0" r="26035" b="15875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2D92F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Raum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0C939" id="Textfeld 12" o:spid="_x0000_s1029" type="#_x0000_t202" style="position:absolute;margin-left:-.05pt;margin-top:3.05pt;width:86.45pt;height:21.25pt;z-index:-2517084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" strokeweight=".5pt">
                <v:textbox inset=",0,,0">
                  <w:txbxContent>
                    <w:p w14:paraId="0922D92F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Raum</w:t>
                      </w:r>
                    </w:p>
                  </w:txbxContent>
                </v:textbox>
              </v:shape>
            </w:pict>
          </mc:Fallback>
        </mc:AlternateContent>
      </w:r>
    </w:p>
    <w:p w14:paraId="559D9FD0" w14:textId="0E8038D8" w:rsidR="00112736" w:rsidRDefault="00112736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</w:p>
    <w:p w14:paraId="1B08D01F" w14:textId="69D699FC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DE4F15" wp14:editId="32CADFF6">
                <wp:simplePos x="0" y="0"/>
                <wp:positionH relativeFrom="column">
                  <wp:posOffset>1056725</wp:posOffset>
                </wp:positionH>
                <wp:positionV relativeFrom="paragraph">
                  <wp:posOffset>181039</wp:posOffset>
                </wp:positionV>
                <wp:extent cx="71755" cy="71734"/>
                <wp:effectExtent l="0" t="0" r="4445" b="5080"/>
                <wp:wrapNone/>
                <wp:docPr id="5" name="Ellips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11484C" id="Ellipse 5" o:spid="_x0000_s1026" style="position:absolute;margin-left:83.2pt;margin-top:14.25pt;width:5.65pt;height:5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" fillcolor="black" stroked="f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B04BFB" wp14:editId="2BFE9F02">
                <wp:simplePos x="0" y="0"/>
                <wp:positionH relativeFrom="column">
                  <wp:posOffset>1927116</wp:posOffset>
                </wp:positionH>
                <wp:positionV relativeFrom="paragraph">
                  <wp:posOffset>181039</wp:posOffset>
                </wp:positionV>
                <wp:extent cx="71755" cy="71734"/>
                <wp:effectExtent l="0" t="0" r="4445" b="5080"/>
                <wp:wrapNone/>
                <wp:docPr id="28" name="Ellips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E8B1C2" id="Ellipse 28" o:spid="_x0000_s1026" style="position:absolute;margin-left:151.75pt;margin-top:14.25pt;width:5.65pt;height:5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" fillcolor="black" stroked="f"/>
            </w:pict>
          </mc:Fallback>
        </mc:AlternateContent>
      </w:r>
      <w:r w:rsidR="001D4DBF">
        <mc:AlternateContent>
          <mc:Choice Requires="wps">
            <w:drawing>
              <wp:anchor distT="0" distB="0" distL="114300" distR="114300" simplePos="0" relativeHeight="251604989" behindDoc="0" locked="0" layoutInCell="1" allowOverlap="1" wp14:anchorId="2DB068D1" wp14:editId="6226E3DF">
                <wp:simplePos x="0" y="0"/>
                <wp:positionH relativeFrom="column">
                  <wp:posOffset>1965960</wp:posOffset>
                </wp:positionH>
                <wp:positionV relativeFrom="paragraph">
                  <wp:posOffset>47152</wp:posOffset>
                </wp:positionV>
                <wp:extent cx="1097280" cy="360435"/>
                <wp:effectExtent l="0" t="0" r="26670" b="20955"/>
                <wp:wrapNone/>
                <wp:docPr id="43" name="Textfeld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36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0FBC7" w14:textId="77777777" w:rsidR="001D4DBF" w:rsidRDefault="001D4DBF" w:rsidP="001D4DBF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  <w:tab w:val="left" w:pos="1560"/>
                              </w:tabs>
                              <w:spacing w:line="100" w:lineRule="exact"/>
                              <w:rPr>
                                <w:rStyle w:val="ekvhandschriftunterstrichen"/>
                              </w:rPr>
                            </w:pPr>
                          </w:p>
                          <w:p w14:paraId="76A7ECE3" w14:textId="7B324A64" w:rsidR="001D4DBF" w:rsidRPr="0016640F" w:rsidRDefault="001D4DBF" w:rsidP="001D4DBF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  <w:tab w:val="left" w:pos="1560"/>
                              </w:tabs>
                              <w:spacing w:line="140" w:lineRule="exac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Style w:val="ekvhandschriftunterstrichen"/>
                              </w:rPr>
                              <w:t xml:space="preserve"> </w:t>
                            </w:r>
                            <w:r>
                              <w:rPr>
                                <w:rStyle w:val="ekvhandschriftunterstrichen"/>
                              </w:rPr>
                              <w:tab/>
                            </w:r>
                          </w:p>
                        </w:txbxContent>
                      </wps:txbx>
                      <wps:bodyPr rot="0" vertOverflow="clip" horzOverflow="clip" vert="horz" wrap="square" lIns="36000" tIns="0" rIns="36000" bIns="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068D1" id="Textfeld 43" o:spid="_x0000_s1030" type="#_x0000_t202" style="position:absolute;margin-left:154.8pt;margin-top:3.7pt;width:86.4pt;height:28.4pt;z-index:2516049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" strokeweight=".5pt">
                <v:textbox inset="1mm,0,1mm,0">
                  <w:txbxContent>
                    <w:p w14:paraId="6F60FBC7" w14:textId="77777777" w:rsidR="001D4DBF" w:rsidRDefault="001D4DBF" w:rsidP="001D4DBF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left" w:pos="0"/>
                          <w:tab w:val="left" w:pos="1560"/>
                        </w:tabs>
                        <w:spacing w:line="100" w:lineRule="exact"/>
                        <w:rPr>
                          <w:rStyle w:val="ekvhandschriftunterstrichen"/>
                        </w:rPr>
                      </w:pPr>
                    </w:p>
                    <w:p w14:paraId="76A7ECE3" w14:textId="7B324A64" w:rsidR="001D4DBF" w:rsidRPr="0016640F" w:rsidRDefault="001D4DBF" w:rsidP="001D4DBF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left" w:pos="0"/>
                          <w:tab w:val="left" w:pos="1560"/>
                        </w:tabs>
                        <w:spacing w:line="140" w:lineRule="exact"/>
                        <w:rPr>
                          <w:u w:val="single"/>
                        </w:rPr>
                      </w:pPr>
                      <w:r>
                        <w:rPr>
                          <w:rStyle w:val="ekvhandschriftunterstrichen"/>
                        </w:rPr>
                        <w:t xml:space="preserve"> </w:t>
                      </w:r>
                      <w:r>
                        <w:rPr>
                          <w:rStyle w:val="ekvhandschriftunterstrichen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112736">
        <mc:AlternateContent>
          <mc:Choice Requires="wps">
            <w:drawing>
              <wp:anchor distT="0" distB="0" distL="114300" distR="114300" simplePos="0" relativeHeight="251609087" behindDoc="1" locked="0" layoutInCell="1" allowOverlap="1" wp14:anchorId="1CC9A64A" wp14:editId="0900BB2E">
                <wp:simplePos x="0" y="0"/>
                <wp:positionH relativeFrom="column">
                  <wp:posOffset>-635</wp:posOffset>
                </wp:positionH>
                <wp:positionV relativeFrom="paragraph">
                  <wp:posOffset>83820</wp:posOffset>
                </wp:positionV>
                <wp:extent cx="1098000" cy="270000"/>
                <wp:effectExtent l="0" t="0" r="26035" b="15875"/>
                <wp:wrapNone/>
                <wp:docPr id="16" name="Textfeld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DB0D7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Kamm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9A64A" id="Textfeld 16" o:spid="_x0000_s1031" type="#_x0000_t202" style="position:absolute;margin-left:-.05pt;margin-top:6.6pt;width:86.45pt;height:21.25pt;z-index:-2517073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" strokeweight=".5pt">
                <v:textbox inset=",0,,0">
                  <w:txbxContent>
                    <w:p w14:paraId="597DB0D7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Kamm</w:t>
                      </w:r>
                    </w:p>
                  </w:txbxContent>
                </v:textbox>
              </v:shape>
            </w:pict>
          </mc:Fallback>
        </mc:AlternateContent>
      </w:r>
    </w:p>
    <w:p w14:paraId="3C24FBC5" w14:textId="5696F638" w:rsidR="00112736" w:rsidRDefault="00112736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</w:p>
    <w:p w14:paraId="71DB8B7B" w14:textId="122439B9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4B6273" wp14:editId="04F26509">
                <wp:simplePos x="0" y="0"/>
                <wp:positionH relativeFrom="column">
                  <wp:posOffset>4047490</wp:posOffset>
                </wp:positionH>
                <wp:positionV relativeFrom="paragraph">
                  <wp:posOffset>81627</wp:posOffset>
                </wp:positionV>
                <wp:extent cx="1176020" cy="638175"/>
                <wp:effectExtent l="0" t="0" r="5080" b="9525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02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2EFE26" w14:textId="040BF0D7" w:rsidR="00112736" w:rsidRPr="003D2741" w:rsidRDefault="00112736" w:rsidP="001D4DBF">
                            <w:pPr>
                              <w:spacing w:line="380" w:lineRule="exact"/>
                              <w:jc w:val="center"/>
                              <w:rPr>
                                <w:rStyle w:val="ekvhandschrift"/>
                                <w:sz w:val="32"/>
                                <w:szCs w:val="32"/>
                              </w:rPr>
                            </w:pPr>
                            <w:r w:rsidRPr="003D2741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="001D4DBF" w:rsidRPr="001D4DBF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sym w:font="Wingdings 3" w:char="F092"/>
                            </w:r>
                            <w:r w:rsidR="001D4DBF" w:rsidRPr="001D4DBF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ab/>
                            </w:r>
                            <w:r w:rsidRPr="003D2741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>ä</w:t>
                            </w:r>
                          </w:p>
                          <w:p w14:paraId="59D8BF23" w14:textId="7B49922B" w:rsidR="00112736" w:rsidRPr="003D2741" w:rsidRDefault="00112736" w:rsidP="001D4DBF">
                            <w:pPr>
                              <w:spacing w:line="380" w:lineRule="exact"/>
                              <w:jc w:val="center"/>
                              <w:rPr>
                                <w:rStyle w:val="ekvhandschrift"/>
                                <w:sz w:val="32"/>
                                <w:szCs w:val="32"/>
                              </w:rPr>
                            </w:pPr>
                            <w:r w:rsidRPr="003D2741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>au</w:t>
                            </w:r>
                            <w:r w:rsidR="001D4DBF" w:rsidRPr="003D2741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D4DBF" w:rsidRPr="001D4DBF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sym w:font="Wingdings 3" w:char="F092"/>
                            </w:r>
                            <w:r w:rsidR="001D4DBF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D2741">
                              <w:rPr>
                                <w:rStyle w:val="ekvhandschrift"/>
                                <w:sz w:val="32"/>
                                <w:szCs w:val="32"/>
                              </w:rPr>
                              <w:t>äu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B6273" id="Textfeld 18" o:spid="_x0000_s1032" type="#_x0000_t202" style="position:absolute;margin-left:318.7pt;margin-top:6.45pt;width:92.6pt;height:5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" filled="f" stroked="f" strokeweight=".5pt">
                <v:textbox inset="0,0,0,0">
                  <w:txbxContent>
                    <w:p w14:paraId="442EFE26" w14:textId="040BF0D7" w:rsidR="00112736" w:rsidRPr="003D2741" w:rsidRDefault="00112736" w:rsidP="001D4DBF">
                      <w:pPr>
                        <w:spacing w:line="380" w:lineRule="exact"/>
                        <w:jc w:val="center"/>
                        <w:rPr>
                          <w:rStyle w:val="ekvhandschrift"/>
                          <w:sz w:val="32"/>
                          <w:szCs w:val="32"/>
                        </w:rPr>
                      </w:pPr>
                      <w:r w:rsidRPr="003D2741">
                        <w:rPr>
                          <w:rStyle w:val="ekvhandschrift"/>
                          <w:sz w:val="32"/>
                          <w:szCs w:val="32"/>
                        </w:rPr>
                        <w:t xml:space="preserve">a </w:t>
                      </w:r>
                      <w:r w:rsidR="001D4DBF" w:rsidRPr="001D4DBF">
                        <w:rPr>
                          <w:rStyle w:val="ekvhandschrift"/>
                          <w:sz w:val="32"/>
                          <w:szCs w:val="32"/>
                        </w:rPr>
                        <w:sym w:font="Wingdings 3" w:char="F092"/>
                      </w:r>
                      <w:r w:rsidR="001D4DBF" w:rsidRPr="001D4DBF">
                        <w:rPr>
                          <w:rStyle w:val="ekvhandschrift"/>
                          <w:sz w:val="32"/>
                          <w:szCs w:val="32"/>
                        </w:rPr>
                        <w:tab/>
                      </w:r>
                      <w:r w:rsidRPr="003D2741">
                        <w:rPr>
                          <w:rStyle w:val="ekvhandschrift"/>
                          <w:sz w:val="32"/>
                          <w:szCs w:val="32"/>
                        </w:rPr>
                        <w:t>ä</w:t>
                      </w:r>
                    </w:p>
                    <w:p w14:paraId="59D8BF23" w14:textId="7B49922B" w:rsidR="00112736" w:rsidRPr="003D2741" w:rsidRDefault="00112736" w:rsidP="001D4DBF">
                      <w:pPr>
                        <w:spacing w:line="380" w:lineRule="exact"/>
                        <w:jc w:val="center"/>
                        <w:rPr>
                          <w:rStyle w:val="ekvhandschrift"/>
                          <w:sz w:val="32"/>
                          <w:szCs w:val="32"/>
                        </w:rPr>
                      </w:pPr>
                      <w:r w:rsidRPr="003D2741">
                        <w:rPr>
                          <w:rStyle w:val="ekvhandschrift"/>
                          <w:sz w:val="32"/>
                          <w:szCs w:val="32"/>
                        </w:rPr>
                        <w:t>au</w:t>
                      </w:r>
                      <w:r w:rsidR="001D4DBF" w:rsidRPr="003D2741">
                        <w:rPr>
                          <w:rStyle w:val="ekvhandschrift"/>
                          <w:sz w:val="32"/>
                          <w:szCs w:val="32"/>
                        </w:rPr>
                        <w:t xml:space="preserve"> </w:t>
                      </w:r>
                      <w:r w:rsidR="001D4DBF" w:rsidRPr="001D4DBF">
                        <w:rPr>
                          <w:rStyle w:val="ekvhandschrift"/>
                          <w:sz w:val="32"/>
                          <w:szCs w:val="32"/>
                        </w:rPr>
                        <w:sym w:font="Wingdings 3" w:char="F092"/>
                      </w:r>
                      <w:r w:rsidR="001D4DBF">
                        <w:rPr>
                          <w:rStyle w:val="ekvhandschrift"/>
                          <w:sz w:val="32"/>
                          <w:szCs w:val="32"/>
                        </w:rPr>
                        <w:t xml:space="preserve"> </w:t>
                      </w:r>
                      <w:r w:rsidRPr="003D2741">
                        <w:rPr>
                          <w:rStyle w:val="ekvhandschrift"/>
                          <w:sz w:val="32"/>
                          <w:szCs w:val="32"/>
                        </w:rPr>
                        <w:t>äu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1135" behindDoc="1" locked="0" layoutInCell="1" allowOverlap="1" wp14:anchorId="5083781E" wp14:editId="345DC4CD">
                <wp:simplePos x="0" y="0"/>
                <wp:positionH relativeFrom="column">
                  <wp:posOffset>-635</wp:posOffset>
                </wp:positionH>
                <wp:positionV relativeFrom="paragraph">
                  <wp:posOffset>130145</wp:posOffset>
                </wp:positionV>
                <wp:extent cx="1098000" cy="270000"/>
                <wp:effectExtent l="0" t="0" r="26035" b="15875"/>
                <wp:wrapNone/>
                <wp:docPr id="22" name="Textfeld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12BC8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rauschen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3781E" id="Textfeld 22" o:spid="_x0000_s1033" type="#_x0000_t202" style="position:absolute;margin-left:-.05pt;margin-top:10.25pt;width:86.45pt;height:21.25pt;z-index:-2517053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" strokeweight=".5pt">
                <v:textbox inset=",0,,0">
                  <w:txbxContent>
                    <w:p w14:paraId="38A12BC8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rauschen</w:t>
                      </w:r>
                    </w:p>
                  </w:txbxContent>
                </v:textbox>
              </v:shape>
            </w:pict>
          </mc:Fallback>
        </mc:AlternateContent>
      </w:r>
      <w:r w:rsidR="00112736">
        <w:rPr>
          <w:lang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3B4427D" wp14:editId="0C53CC89">
                <wp:simplePos x="0" y="0"/>
                <wp:positionH relativeFrom="column">
                  <wp:posOffset>1965325</wp:posOffset>
                </wp:positionH>
                <wp:positionV relativeFrom="paragraph">
                  <wp:posOffset>128905</wp:posOffset>
                </wp:positionV>
                <wp:extent cx="1098064" cy="270000"/>
                <wp:effectExtent l="0" t="0" r="26035" b="15875"/>
                <wp:wrapNone/>
                <wp:docPr id="80" name="Textfeld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64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2CD6F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kämmen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427D" id="Textfeld 80" o:spid="_x0000_s1034" type="#_x0000_t202" style="position:absolute;margin-left:154.75pt;margin-top:10.15pt;width:86.45pt;height:21.25pt;z-index:251624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" strokeweight=".5pt">
                <v:textbox inset=",0,,0">
                  <w:txbxContent>
                    <w:p w14:paraId="3102CD6F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kämmen</w:t>
                      </w:r>
                    </w:p>
                  </w:txbxContent>
                </v:textbox>
              </v:shape>
            </w:pict>
          </mc:Fallback>
        </mc:AlternateContent>
      </w:r>
    </w:p>
    <w:p w14:paraId="0E82E280" w14:textId="4DDF930C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019A9F" wp14:editId="05DA5201">
                <wp:simplePos x="0" y="0"/>
                <wp:positionH relativeFrom="column">
                  <wp:posOffset>1056725</wp:posOffset>
                </wp:positionH>
                <wp:positionV relativeFrom="paragraph">
                  <wp:posOffset>23352</wp:posOffset>
                </wp:positionV>
                <wp:extent cx="71755" cy="71734"/>
                <wp:effectExtent l="0" t="0" r="4445" b="5080"/>
                <wp:wrapNone/>
                <wp:docPr id="8" name="Ellips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B04364" id="Ellipse 8" o:spid="_x0000_s1026" style="position:absolute;margin-left:83.2pt;margin-top:1.85pt;width:5.65pt;height:5.6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" fillcolor="black" stroked="f" strokeweight=".5pt"/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B356EF" wp14:editId="2388A69D">
                <wp:simplePos x="0" y="0"/>
                <wp:positionH relativeFrom="column">
                  <wp:posOffset>1927116</wp:posOffset>
                </wp:positionH>
                <wp:positionV relativeFrom="paragraph">
                  <wp:posOffset>23352</wp:posOffset>
                </wp:positionV>
                <wp:extent cx="71755" cy="71734"/>
                <wp:effectExtent l="0" t="0" r="4445" b="5080"/>
                <wp:wrapNone/>
                <wp:docPr id="26" name="Ellips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5D579D" id="Ellipse 26" o:spid="_x0000_s1026" style="position:absolute;margin-left:151.75pt;margin-top:1.85pt;width:5.65pt;height:5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" fillcolor="black" stroked="f" strokeweight=".5pt"/>
            </w:pict>
          </mc:Fallback>
        </mc:AlternateContent>
      </w:r>
    </w:p>
    <w:p w14:paraId="4E3802DE" w14:textId="6BA80B2D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mc:AlternateContent>
          <mc:Choice Requires="wps">
            <w:drawing>
              <wp:anchor distT="0" distB="0" distL="114300" distR="114300" simplePos="0" relativeHeight="251606014" behindDoc="0" locked="0" layoutInCell="1" allowOverlap="1" wp14:anchorId="3D1EAD67" wp14:editId="54F394F1">
                <wp:simplePos x="0" y="0"/>
                <wp:positionH relativeFrom="column">
                  <wp:posOffset>0</wp:posOffset>
                </wp:positionH>
                <wp:positionV relativeFrom="paragraph">
                  <wp:posOffset>116175</wp:posOffset>
                </wp:positionV>
                <wp:extent cx="1097280" cy="360435"/>
                <wp:effectExtent l="0" t="0" r="26670" b="20955"/>
                <wp:wrapNone/>
                <wp:docPr id="41" name="Textfeld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36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61ACB" w14:textId="77777777" w:rsidR="001D4DBF" w:rsidRDefault="001D4DBF" w:rsidP="001D4DBF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  <w:tab w:val="left" w:pos="1560"/>
                              </w:tabs>
                              <w:spacing w:line="100" w:lineRule="exact"/>
                              <w:rPr>
                                <w:rStyle w:val="ekvhandschriftunterstrichen"/>
                              </w:rPr>
                            </w:pPr>
                          </w:p>
                          <w:p w14:paraId="252A3F00" w14:textId="1238BDCD" w:rsidR="00112736" w:rsidRPr="0016640F" w:rsidRDefault="00112736" w:rsidP="001D4DBF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  <w:tab w:val="left" w:pos="1560"/>
                              </w:tabs>
                              <w:spacing w:line="140" w:lineRule="exac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Style w:val="ekvhandschriftunterstrichen"/>
                              </w:rPr>
                              <w:tab/>
                            </w:r>
                          </w:p>
                        </w:txbxContent>
                      </wps:txbx>
                      <wps:bodyPr rot="0" vertOverflow="clip" horzOverflow="clip" vert="horz" wrap="square" lIns="36000" tIns="0" rIns="36000" bIns="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EAD67" id="Textfeld 41" o:spid="_x0000_s1035" type="#_x0000_t202" style="position:absolute;margin-left:0;margin-top:9.15pt;width:86.4pt;height:28.4pt;z-index:25160601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" strokeweight=".5pt">
                <v:textbox inset="1mm,0,1mm,0">
                  <w:txbxContent>
                    <w:p w14:paraId="25D61ACB" w14:textId="77777777" w:rsidR="001D4DBF" w:rsidRDefault="001D4DBF" w:rsidP="001D4DBF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left" w:pos="0"/>
                          <w:tab w:val="left" w:pos="1560"/>
                        </w:tabs>
                        <w:spacing w:line="100" w:lineRule="exact"/>
                        <w:rPr>
                          <w:rStyle w:val="ekvhandschriftunterstrichen"/>
                        </w:rPr>
                      </w:pPr>
                    </w:p>
                    <w:p w14:paraId="252A3F00" w14:textId="1238BDCD" w:rsidR="00112736" w:rsidRPr="0016640F" w:rsidRDefault="00112736" w:rsidP="001D4DBF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left" w:pos="0"/>
                          <w:tab w:val="left" w:pos="1560"/>
                        </w:tabs>
                        <w:spacing w:line="140" w:lineRule="exact"/>
                        <w:rPr>
                          <w:u w:val="single"/>
                        </w:rPr>
                      </w:pPr>
                      <w:r>
                        <w:rPr>
                          <w:rStyle w:val="ekvhandschriftunterstrichen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112736"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084C735" wp14:editId="13C0F1C8">
                <wp:simplePos x="0" y="0"/>
                <wp:positionH relativeFrom="column">
                  <wp:posOffset>1965325</wp:posOffset>
                </wp:positionH>
                <wp:positionV relativeFrom="paragraph">
                  <wp:posOffset>170815</wp:posOffset>
                </wp:positionV>
                <wp:extent cx="1098064" cy="270000"/>
                <wp:effectExtent l="0" t="0" r="26035" b="15875"/>
                <wp:wrapNone/>
                <wp:docPr id="83" name="Textfeld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064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6CD01" w14:textId="77777777" w:rsidR="00112736" w:rsidRPr="00112736" w:rsidRDefault="00112736" w:rsidP="001127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2736">
                              <w:rPr>
                                <w:sz w:val="22"/>
                              </w:rPr>
                              <w:t>Kätzchen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4C735" id="Textfeld 83" o:spid="_x0000_s1036" type="#_x0000_t202" style="position:absolute;margin-left:154.75pt;margin-top:13.45pt;width:86.45pt;height:21.25pt;z-index:251627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" strokeweight=".5pt">
                <v:textbox inset=",0,,0">
                  <w:txbxContent>
                    <w:p w14:paraId="50A6CD01" w14:textId="77777777" w:rsidR="00112736" w:rsidRPr="00112736" w:rsidRDefault="00112736" w:rsidP="00112736">
                      <w:pPr>
                        <w:jc w:val="center"/>
                        <w:rPr>
                          <w:sz w:val="22"/>
                        </w:rPr>
                      </w:pPr>
                      <w:r w:rsidRPr="00112736">
                        <w:rPr>
                          <w:sz w:val="22"/>
                        </w:rPr>
                        <w:t>Kätzchen</w:t>
                      </w:r>
                    </w:p>
                  </w:txbxContent>
                </v:textbox>
              </v:shape>
            </w:pict>
          </mc:Fallback>
        </mc:AlternateContent>
      </w:r>
    </w:p>
    <w:p w14:paraId="55D2EB98" w14:textId="1D0F366F" w:rsidR="00112736" w:rsidRDefault="00BC1823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A847A3" wp14:editId="6C0836A8">
                <wp:simplePos x="0" y="0"/>
                <wp:positionH relativeFrom="column">
                  <wp:posOffset>1056725</wp:posOffset>
                </wp:positionH>
                <wp:positionV relativeFrom="paragraph">
                  <wp:posOffset>63784</wp:posOffset>
                </wp:positionV>
                <wp:extent cx="71755" cy="71734"/>
                <wp:effectExtent l="0" t="0" r="4445" b="5080"/>
                <wp:wrapNone/>
                <wp:docPr id="10" name="Ellips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51209F" id="Ellipse 10" o:spid="_x0000_s1026" style="position:absolute;margin-left:83.2pt;margin-top:5pt;width:5.65pt;height:5.6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" fillcolor="black" stroked="f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A5BC344" wp14:editId="1225C34B">
                <wp:simplePos x="0" y="0"/>
                <wp:positionH relativeFrom="column">
                  <wp:posOffset>1927116</wp:posOffset>
                </wp:positionH>
                <wp:positionV relativeFrom="paragraph">
                  <wp:posOffset>63784</wp:posOffset>
                </wp:positionV>
                <wp:extent cx="71755" cy="71734"/>
                <wp:effectExtent l="0" t="0" r="4445" b="5080"/>
                <wp:wrapNone/>
                <wp:docPr id="29" name="Ellips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34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8730EA" id="Ellipse 29" o:spid="_x0000_s1026" style="position:absolute;margin-left:151.75pt;margin-top:5pt;width:5.65pt;height:5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" fillcolor="black" stroked="f"/>
            </w:pict>
          </mc:Fallback>
        </mc:AlternateContent>
      </w:r>
    </w:p>
    <w:p w14:paraId="17A5041B" w14:textId="4496F092" w:rsidR="00112736" w:rsidRDefault="00112736" w:rsidP="00112736">
      <w:pPr>
        <w:rPr>
          <w:rFonts w:ascii="Times New Roman" w:hAnsi="Times New Roman" w:cs="Times New Roman"/>
          <w:sz w:val="24"/>
          <w:szCs w:val="24"/>
          <w:lang w:eastAsia="de-DE"/>
        </w:rPr>
      </w:pPr>
    </w:p>
    <w:p w14:paraId="26E7DED8" w14:textId="56925021" w:rsidR="00112736" w:rsidRDefault="00112736" w:rsidP="00112736">
      <w:pPr>
        <w:jc w:val="both"/>
      </w:pPr>
    </w:p>
    <w:p w14:paraId="4618E27F" w14:textId="77777777" w:rsidR="001D4DBF" w:rsidRDefault="001D4DBF" w:rsidP="001D4DBF">
      <w:pPr>
        <w:pStyle w:val="ekvgrundtexthalbe"/>
      </w:pPr>
    </w:p>
    <w:p w14:paraId="285CD1DF" w14:textId="77777777" w:rsidR="00112736" w:rsidRPr="00D3427F" w:rsidRDefault="00112736" w:rsidP="00112736">
      <w:pPr>
        <w:pStyle w:val="ekvnummerierung"/>
        <w:framePr w:wrap="around"/>
      </w:pPr>
      <w:r>
        <w:t>2</w:t>
      </w:r>
    </w:p>
    <w:p w14:paraId="0BEC23D8" w14:textId="77777777" w:rsidR="00112736" w:rsidRPr="00287B24" w:rsidRDefault="00112736" w:rsidP="0011273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2CA4CC0" wp14:editId="1447B7C7">
            <wp:extent cx="288290" cy="288290"/>
            <wp:effectExtent l="0" t="0" r="0" b="0"/>
            <wp:docPr id="92" name="Grafik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7C20C" w14:textId="0437AD3E" w:rsidR="00112736" w:rsidRPr="000B4ABE" w:rsidRDefault="001D4DBF" w:rsidP="00112736">
      <w:pPr>
        <w:jc w:val="both"/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75648" behindDoc="0" locked="0" layoutInCell="1" allowOverlap="1" wp14:anchorId="039A7AE1" wp14:editId="1E61FA2D">
            <wp:simplePos x="0" y="0"/>
            <wp:positionH relativeFrom="column">
              <wp:posOffset>-723075</wp:posOffset>
            </wp:positionH>
            <wp:positionV relativeFrom="paragraph">
              <wp:posOffset>246380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2736" w:rsidRPr="000B4ABE">
        <w:rPr>
          <w:rStyle w:val="ekvarbeitsanweisungdeutsch"/>
        </w:rPr>
        <w:t xml:space="preserve">Schreibe die Wortpaare auf. Markiere </w:t>
      </w:r>
      <w:r w:rsidR="00112736" w:rsidRPr="00C04697">
        <w:rPr>
          <w:rStyle w:val="ekvarbeitsanweisungdeutsch"/>
          <w:b/>
          <w:bCs/>
        </w:rPr>
        <w:t xml:space="preserve">a/ä </w:t>
      </w:r>
      <w:r w:rsidR="00112736" w:rsidRPr="000B4ABE">
        <w:rPr>
          <w:rStyle w:val="ekvarbeitsanweisungdeutsch"/>
        </w:rPr>
        <w:t xml:space="preserve">und </w:t>
      </w:r>
      <w:r w:rsidR="00112736" w:rsidRPr="00C04697">
        <w:rPr>
          <w:rStyle w:val="ekvarbeitsanweisungdeutsch"/>
          <w:b/>
          <w:bCs/>
        </w:rPr>
        <w:t>au/äu</w:t>
      </w:r>
      <w:r w:rsidR="00112736" w:rsidRPr="000B4ABE">
        <w:rPr>
          <w:rStyle w:val="ekvarbeitsanweisungdeutsch"/>
        </w:rPr>
        <w:t>.</w:t>
      </w:r>
    </w:p>
    <w:p w14:paraId="794C497B" w14:textId="305D4A11" w:rsidR="00112736" w:rsidRPr="00287B24" w:rsidRDefault="00112736" w:rsidP="00112736">
      <w:pPr>
        <w:pStyle w:val="ekvpicto"/>
        <w:framePr w:wrap="around"/>
      </w:pPr>
    </w:p>
    <w:p w14:paraId="7EABEF16" w14:textId="152EAA1C" w:rsidR="00112736" w:rsidRDefault="00112736" w:rsidP="00112736"/>
    <w:p w14:paraId="2500257E" w14:textId="2181379A" w:rsidR="00112736" w:rsidRDefault="00112736" w:rsidP="00112736"/>
    <w:p w14:paraId="11AB080D" w14:textId="77777777" w:rsidR="00112736" w:rsidRPr="00D3427F" w:rsidRDefault="00112736" w:rsidP="00112736">
      <w:pPr>
        <w:pStyle w:val="ekvnummerierung"/>
        <w:framePr w:wrap="around"/>
      </w:pPr>
      <w:r>
        <w:t>3</w:t>
      </w:r>
    </w:p>
    <w:p w14:paraId="696093D1" w14:textId="77777777" w:rsidR="00112736" w:rsidRPr="00287B24" w:rsidRDefault="00112736" w:rsidP="0011273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56EF5CF" wp14:editId="2FC7629F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3A280" w14:textId="4A835863" w:rsidR="00112736" w:rsidRDefault="00112736" w:rsidP="00112736">
      <w:pPr>
        <w:rPr>
          <w:rStyle w:val="ekvarbeitsanweisungdeutsch"/>
        </w:rPr>
      </w:pPr>
      <w:r>
        <w:rPr>
          <w:rStyle w:val="ekvarbeitsanweisungdeutsch"/>
        </w:rPr>
        <w:t xml:space="preserve">Schreibe unter die Wörter ein verwandtes Wort mit </w:t>
      </w:r>
      <w:r w:rsidRPr="005E497A">
        <w:rPr>
          <w:rStyle w:val="ekvfett"/>
        </w:rPr>
        <w:t>a</w:t>
      </w:r>
      <w:r>
        <w:rPr>
          <w:rStyle w:val="ekvarbeitsanweisungdeutsch"/>
        </w:rPr>
        <w:t xml:space="preserve"> oder </w:t>
      </w:r>
      <w:r w:rsidRPr="005E497A">
        <w:rPr>
          <w:rStyle w:val="ekvfett"/>
        </w:rPr>
        <w:t>au</w:t>
      </w:r>
      <w:r>
        <w:rPr>
          <w:rStyle w:val="ekvarbeitsanweisungdeutsch"/>
        </w:rPr>
        <w:t>.</w:t>
      </w:r>
    </w:p>
    <w:p w14:paraId="414DDFB7" w14:textId="33CE495C" w:rsidR="00112736" w:rsidRDefault="00112736" w:rsidP="00112736">
      <w:pPr>
        <w:jc w:val="both"/>
        <w:rPr>
          <w:rStyle w:val="ekvarbeitsanweisungdeutsch"/>
        </w:rPr>
      </w:pPr>
      <w:r w:rsidRPr="000B4ABE">
        <w:rPr>
          <w:rStyle w:val="ekvarbeitsanweisungdeutsch"/>
        </w:rPr>
        <w:t xml:space="preserve">Markiere </w:t>
      </w:r>
      <w:r w:rsidRPr="00C04697">
        <w:rPr>
          <w:rStyle w:val="ekvarbeitsanweisungdeutsch"/>
          <w:b/>
          <w:bCs/>
        </w:rPr>
        <w:t xml:space="preserve">a/ä </w:t>
      </w:r>
      <w:r w:rsidRPr="000B4ABE">
        <w:rPr>
          <w:rStyle w:val="ekvarbeitsanweisungdeutsch"/>
        </w:rPr>
        <w:t xml:space="preserve">und </w:t>
      </w:r>
      <w:r w:rsidRPr="00C04697">
        <w:rPr>
          <w:rStyle w:val="ekvarbeitsanweisungdeutsch"/>
          <w:b/>
          <w:bCs/>
        </w:rPr>
        <w:t>au/äu</w:t>
      </w:r>
      <w:r w:rsidRPr="000B4ABE">
        <w:rPr>
          <w:rStyle w:val="ekvarbeitsanweisungdeutsch"/>
        </w:rPr>
        <w:t>.</w:t>
      </w:r>
    </w:p>
    <w:p w14:paraId="638C59CD" w14:textId="3C6A51C2" w:rsidR="00112736" w:rsidRDefault="007A7BE7" w:rsidP="001D4DBF">
      <w:pPr>
        <w:pStyle w:val="ekvgrundtexthalbe"/>
        <w:rPr>
          <w:rStyle w:val="ekvarbeitsanweisungdeutsch"/>
        </w:rPr>
      </w:pPr>
      <w:r>
        <w:rPr>
          <w:rFonts w:eastAsia="Calibri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FCA23" wp14:editId="1AFDC2D3">
                <wp:simplePos x="0" y="0"/>
                <wp:positionH relativeFrom="column">
                  <wp:posOffset>-37053</wp:posOffset>
                </wp:positionH>
                <wp:positionV relativeFrom="paragraph">
                  <wp:posOffset>419735</wp:posOffset>
                </wp:positionV>
                <wp:extent cx="1663700" cy="554355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0" cy="554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323991" w14:textId="77777777" w:rsidR="00112736" w:rsidRPr="000669B4" w:rsidRDefault="00112736" w:rsidP="00112736">
                            <w:pPr>
                              <w:spacing w:line="400" w:lineRule="exact"/>
                              <w:rPr>
                                <w:rStyle w:val="ekvlsung"/>
                                <w:sz w:val="40"/>
                                <w:szCs w:val="40"/>
                              </w:rPr>
                            </w:pPr>
                            <w:r w:rsidRPr="000669B4">
                              <w:rPr>
                                <w:rStyle w:val="ekvlsung"/>
                                <w:sz w:val="40"/>
                                <w:szCs w:val="40"/>
                              </w:rPr>
                              <w:t>der Str</w:t>
                            </w:r>
                            <w:r w:rsidRPr="00C04697">
                              <w:rPr>
                                <w:rStyle w:val="ekvlsung"/>
                                <w:sz w:val="40"/>
                                <w:szCs w:val="40"/>
                                <w:highlight w:val="lightGray"/>
                              </w:rPr>
                              <w:t>au</w:t>
                            </w:r>
                            <w:r w:rsidRPr="000669B4">
                              <w:rPr>
                                <w:rStyle w:val="ekvlsung"/>
                                <w:sz w:val="40"/>
                                <w:szCs w:val="40"/>
                              </w:rPr>
                              <w:t>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FCA2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7" type="#_x0000_t202" style="position:absolute;margin-left:-2.9pt;margin-top:33.05pt;width:131pt;height:4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" filled="f" stroked="f" strokeweight=".5pt">
                <v:textbox>
                  <w:txbxContent>
                    <w:p w14:paraId="79323991" w14:textId="77777777" w:rsidR="00112736" w:rsidRPr="000669B4" w:rsidRDefault="00112736" w:rsidP="00112736">
                      <w:pPr>
                        <w:spacing w:line="400" w:lineRule="exact"/>
                        <w:rPr>
                          <w:rStyle w:val="ekvlsung"/>
                          <w:sz w:val="40"/>
                          <w:szCs w:val="40"/>
                        </w:rPr>
                      </w:pPr>
                      <w:r w:rsidRPr="000669B4">
                        <w:rPr>
                          <w:rStyle w:val="ekvlsung"/>
                          <w:sz w:val="40"/>
                          <w:szCs w:val="40"/>
                        </w:rPr>
                        <w:t>der Str</w:t>
                      </w:r>
                      <w:r w:rsidRPr="00C04697">
                        <w:rPr>
                          <w:rStyle w:val="ekvlsung"/>
                          <w:sz w:val="40"/>
                          <w:szCs w:val="40"/>
                          <w:highlight w:val="lightGray"/>
                        </w:rPr>
                        <w:t>au</w:t>
                      </w:r>
                      <w:r w:rsidRPr="000669B4">
                        <w:rPr>
                          <w:rStyle w:val="ekvlsung"/>
                          <w:sz w:val="40"/>
                          <w:szCs w:val="40"/>
                        </w:rPr>
                        <w:t>ß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940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9"/>
        <w:gridCol w:w="198"/>
        <w:gridCol w:w="2210"/>
        <w:gridCol w:w="198"/>
        <w:gridCol w:w="2210"/>
        <w:gridCol w:w="170"/>
        <w:gridCol w:w="2210"/>
      </w:tblGrid>
      <w:tr w:rsidR="00112736" w14:paraId="45CB9C76" w14:textId="77777777" w:rsidTr="00B2578E">
        <w:trPr>
          <w:trHeight w:hRule="exact" w:val="510"/>
        </w:trPr>
        <w:tc>
          <w:tcPr>
            <w:tcW w:w="2211" w:type="dxa"/>
            <w:vAlign w:val="bottom"/>
            <w:hideMark/>
          </w:tcPr>
          <w:p w14:paraId="1A5E0403" w14:textId="17DE0B75" w:rsidR="00112736" w:rsidRDefault="00112736" w:rsidP="00B2578E">
            <w:pPr>
              <w:jc w:val="center"/>
            </w:pPr>
            <w:r>
              <w:t>die Str</w:t>
            </w:r>
            <w:r w:rsidRPr="00C04697">
              <w:rPr>
                <w:highlight w:val="lightGray"/>
              </w:rPr>
              <w:t>äu</w:t>
            </w:r>
            <w:r>
              <w:t>ße</w:t>
            </w:r>
          </w:p>
        </w:tc>
        <w:tc>
          <w:tcPr>
            <w:tcW w:w="198" w:type="dxa"/>
            <w:vAlign w:val="bottom"/>
          </w:tcPr>
          <w:p w14:paraId="23CCA834" w14:textId="77777777" w:rsidR="00112736" w:rsidRDefault="00112736" w:rsidP="00B2578E">
            <w:pPr>
              <w:jc w:val="center"/>
            </w:pPr>
          </w:p>
        </w:tc>
        <w:tc>
          <w:tcPr>
            <w:tcW w:w="2211" w:type="dxa"/>
            <w:vAlign w:val="bottom"/>
            <w:hideMark/>
          </w:tcPr>
          <w:p w14:paraId="7D5DA6CF" w14:textId="3B17963A" w:rsidR="00112736" w:rsidRDefault="00112736" w:rsidP="00B2578E">
            <w:pPr>
              <w:jc w:val="center"/>
            </w:pPr>
            <w:r>
              <w:t>ängstlich</w:t>
            </w:r>
          </w:p>
        </w:tc>
        <w:tc>
          <w:tcPr>
            <w:tcW w:w="198" w:type="dxa"/>
            <w:vAlign w:val="bottom"/>
          </w:tcPr>
          <w:p w14:paraId="0CD53DD3" w14:textId="77777777" w:rsidR="00112736" w:rsidRDefault="00112736" w:rsidP="00B2578E">
            <w:pPr>
              <w:jc w:val="center"/>
            </w:pPr>
          </w:p>
        </w:tc>
        <w:tc>
          <w:tcPr>
            <w:tcW w:w="2211" w:type="dxa"/>
            <w:vAlign w:val="bottom"/>
            <w:hideMark/>
          </w:tcPr>
          <w:p w14:paraId="6BB18D69" w14:textId="77777777" w:rsidR="00112736" w:rsidRDefault="00112736" w:rsidP="00B2578E">
            <w:pPr>
              <w:jc w:val="center"/>
            </w:pPr>
            <w:r>
              <w:t>der Läufer</w:t>
            </w:r>
          </w:p>
        </w:tc>
        <w:tc>
          <w:tcPr>
            <w:tcW w:w="170" w:type="dxa"/>
            <w:vAlign w:val="bottom"/>
          </w:tcPr>
          <w:p w14:paraId="158AD31C" w14:textId="77777777" w:rsidR="00112736" w:rsidRDefault="00112736" w:rsidP="00B2578E">
            <w:pPr>
              <w:jc w:val="center"/>
            </w:pPr>
          </w:p>
        </w:tc>
        <w:tc>
          <w:tcPr>
            <w:tcW w:w="2211" w:type="dxa"/>
            <w:vAlign w:val="bottom"/>
            <w:hideMark/>
          </w:tcPr>
          <w:p w14:paraId="09D18442" w14:textId="77777777" w:rsidR="00112736" w:rsidRDefault="00112736" w:rsidP="00B2578E">
            <w:pPr>
              <w:jc w:val="center"/>
            </w:pPr>
            <w:r>
              <w:t>quälen</w:t>
            </w:r>
          </w:p>
        </w:tc>
      </w:tr>
      <w:tr w:rsidR="00112736" w14:paraId="289FEC94" w14:textId="77777777" w:rsidTr="001D4DBF">
        <w:trPr>
          <w:trHeight w:hRule="exact" w:val="567"/>
        </w:trPr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00959423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2F3E3575" w14:textId="66F41685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0560B2E6" w14:textId="5F9804FC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69BBCD29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666557D0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64BA9EA7" w14:textId="77777777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8E6BD06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26EE6FB0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34C38312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243F8AFB" w14:textId="77777777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4B8812BE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3E43EE9F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043F277C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4F261D4E" w14:textId="77777777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05DA73FA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</w:tr>
      <w:tr w:rsidR="00112736" w14:paraId="751261B7" w14:textId="77777777" w:rsidTr="001D4DBF">
        <w:trPr>
          <w:trHeight w:hRule="exact" w:val="794"/>
        </w:trPr>
        <w:tc>
          <w:tcPr>
            <w:tcW w:w="2211" w:type="dxa"/>
            <w:vAlign w:val="bottom"/>
            <w:hideMark/>
          </w:tcPr>
          <w:p w14:paraId="1A43AA6E" w14:textId="0B026F6B" w:rsidR="00112736" w:rsidRDefault="00112736" w:rsidP="00B2578E">
            <w:pPr>
              <w:jc w:val="center"/>
            </w:pPr>
            <w:r>
              <w:t>die Stärke</w:t>
            </w:r>
          </w:p>
        </w:tc>
        <w:tc>
          <w:tcPr>
            <w:tcW w:w="198" w:type="dxa"/>
            <w:vAlign w:val="bottom"/>
          </w:tcPr>
          <w:p w14:paraId="30EE0E6F" w14:textId="77777777" w:rsidR="00112736" w:rsidRDefault="00112736" w:rsidP="00B2578E">
            <w:pPr>
              <w:jc w:val="center"/>
            </w:pPr>
          </w:p>
        </w:tc>
        <w:tc>
          <w:tcPr>
            <w:tcW w:w="2211" w:type="dxa"/>
            <w:vAlign w:val="bottom"/>
            <w:hideMark/>
          </w:tcPr>
          <w:p w14:paraId="37AC9550" w14:textId="7F2CF54C" w:rsidR="00112736" w:rsidRDefault="00112736" w:rsidP="00B2578E">
            <w:pPr>
              <w:jc w:val="center"/>
            </w:pPr>
            <w:r>
              <w:t>träumen</w:t>
            </w:r>
          </w:p>
        </w:tc>
        <w:tc>
          <w:tcPr>
            <w:tcW w:w="198" w:type="dxa"/>
            <w:vAlign w:val="bottom"/>
          </w:tcPr>
          <w:p w14:paraId="72E8E17F" w14:textId="77777777" w:rsidR="00112736" w:rsidRDefault="00112736" w:rsidP="00B2578E">
            <w:pPr>
              <w:jc w:val="center"/>
            </w:pPr>
          </w:p>
        </w:tc>
        <w:tc>
          <w:tcPr>
            <w:tcW w:w="2211" w:type="dxa"/>
            <w:vAlign w:val="bottom"/>
            <w:hideMark/>
          </w:tcPr>
          <w:p w14:paraId="6B1FB142" w14:textId="77777777" w:rsidR="00112736" w:rsidRDefault="00112736" w:rsidP="00B2578E">
            <w:pPr>
              <w:jc w:val="center"/>
            </w:pPr>
            <w:r>
              <w:t>die Glätte</w:t>
            </w:r>
          </w:p>
        </w:tc>
        <w:tc>
          <w:tcPr>
            <w:tcW w:w="170" w:type="dxa"/>
            <w:vAlign w:val="bottom"/>
          </w:tcPr>
          <w:p w14:paraId="39E00F03" w14:textId="77777777" w:rsidR="00112736" w:rsidRDefault="00112736" w:rsidP="00B2578E">
            <w:pPr>
              <w:jc w:val="center"/>
            </w:pPr>
          </w:p>
        </w:tc>
        <w:tc>
          <w:tcPr>
            <w:tcW w:w="2211" w:type="dxa"/>
            <w:vAlign w:val="bottom"/>
            <w:hideMark/>
          </w:tcPr>
          <w:p w14:paraId="63ACBE6E" w14:textId="77777777" w:rsidR="00112736" w:rsidRDefault="00112736" w:rsidP="00B2578E">
            <w:pPr>
              <w:jc w:val="center"/>
            </w:pPr>
            <w:r>
              <w:t>lächeln</w:t>
            </w:r>
          </w:p>
        </w:tc>
      </w:tr>
      <w:tr w:rsidR="00112736" w14:paraId="6DC0EC36" w14:textId="77777777" w:rsidTr="001D4DBF">
        <w:trPr>
          <w:trHeight w:hRule="exact" w:val="567"/>
        </w:trPr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55B2A744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5D3BAEED" w14:textId="77777777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41C7CE7E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29499C1B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14BDB2D7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07F6739B" w14:textId="3CF573E1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4C82980E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49102288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0C3BE634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0B09A642" w14:textId="77777777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0FB2384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6D8E7BDB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  <w:hideMark/>
          </w:tcPr>
          <w:tbl>
            <w:tblPr>
              <w:tblW w:w="2160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0"/>
            </w:tblGrid>
            <w:tr w:rsidR="00112736" w14:paraId="41579809" w14:textId="77777777" w:rsidTr="00B2578E">
              <w:trPr>
                <w:trHeight w:val="198"/>
              </w:trPr>
              <w:tc>
                <w:tcPr>
                  <w:tcW w:w="2154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noWrap/>
                  <w:vAlign w:val="center"/>
                </w:tcPr>
                <w:p w14:paraId="0E3278F9" w14:textId="77777777" w:rsidR="00112736" w:rsidRDefault="00112736" w:rsidP="00B2578E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8707838" w14:textId="77777777" w:rsidR="00112736" w:rsidRDefault="00112736" w:rsidP="00B2578E">
            <w:pPr>
              <w:jc w:val="center"/>
              <w:rPr>
                <w:rFonts w:eastAsia="Calibri" w:cs="Times New Roman"/>
              </w:rPr>
            </w:pPr>
          </w:p>
        </w:tc>
      </w:tr>
    </w:tbl>
    <w:p w14:paraId="1D32B4BA" w14:textId="753ED094" w:rsidR="00112736" w:rsidRDefault="00112736" w:rsidP="00112736">
      <w:pPr>
        <w:rPr>
          <w:rStyle w:val="ekvarbeitsanweisungdeutsch"/>
        </w:rPr>
      </w:pPr>
    </w:p>
    <w:p w14:paraId="05D4C278" w14:textId="77777777" w:rsidR="001D4DBF" w:rsidRDefault="001D4DBF" w:rsidP="00112736">
      <w:pPr>
        <w:rPr>
          <w:rStyle w:val="ekvarbeitsanweisungdeutsch"/>
        </w:rPr>
      </w:pPr>
    </w:p>
    <w:p w14:paraId="3D4C06A2" w14:textId="77777777" w:rsidR="00112736" w:rsidRPr="00D3427F" w:rsidRDefault="00112736" w:rsidP="00112736">
      <w:pPr>
        <w:pStyle w:val="ekvnummerierung"/>
        <w:framePr w:wrap="around"/>
      </w:pPr>
      <w:r>
        <w:t>4</w:t>
      </w:r>
    </w:p>
    <w:p w14:paraId="28A73E22" w14:textId="77777777" w:rsidR="00112736" w:rsidRPr="00287B24" w:rsidRDefault="00112736" w:rsidP="0011273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C7344DD" wp14:editId="3AD4959B">
            <wp:extent cx="285115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36778" w14:textId="15D00849" w:rsidR="00BC1823" w:rsidRDefault="001D4DBF" w:rsidP="00BC1823">
      <w:pPr>
        <w:rPr>
          <w:lang w:eastAsia="de-DE"/>
        </w:rPr>
      </w:pPr>
      <w:r>
        <w:rPr>
          <w:lang w:eastAsia="de-DE"/>
        </w:rPr>
        <w:drawing>
          <wp:anchor distT="0" distB="0" distL="114300" distR="114300" simplePos="0" relativeHeight="251677696" behindDoc="0" locked="0" layoutInCell="1" allowOverlap="1" wp14:anchorId="63286186" wp14:editId="087C2A10">
            <wp:simplePos x="0" y="0"/>
            <wp:positionH relativeFrom="column">
              <wp:posOffset>-723265</wp:posOffset>
            </wp:positionH>
            <wp:positionV relativeFrom="paragraph">
              <wp:posOffset>239728</wp:posOffset>
            </wp:positionV>
            <wp:extent cx="288290" cy="285115"/>
            <wp:effectExtent l="0" t="0" r="0" b="635"/>
            <wp:wrapNone/>
            <wp:docPr id="44" name="Grafi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1823">
        <w:rPr>
          <w:lang w:eastAsia="de-DE"/>
        </w:rPr>
        <w:t xml:space="preserve">Finde zu jedem Wort vier verwandte Wörter. Schreibe sie geordnet auf. </w:t>
      </w:r>
    </w:p>
    <w:p w14:paraId="4920090F" w14:textId="09DCF8D5" w:rsidR="00BC1823" w:rsidRDefault="00BF696A" w:rsidP="00BC1823">
      <w:pPr>
        <w:rPr>
          <w:lang w:eastAsia="de-DE"/>
        </w:rPr>
      </w:pPr>
      <w:r>
        <w:rPr>
          <w:lang w:eastAsia="de-DE"/>
        </w:rPr>
        <w:t>Schreibe</w:t>
      </w:r>
      <w:r w:rsidR="00BC1823">
        <w:rPr>
          <w:lang w:eastAsia="de-DE"/>
        </w:rPr>
        <w:t xml:space="preserve"> zu einer Wortfamilie einen Reim oder eine kurze Geschichte.</w:t>
      </w:r>
    </w:p>
    <w:p w14:paraId="343E43BE" w14:textId="01BE913F" w:rsidR="00BC1823" w:rsidRDefault="00BC1823" w:rsidP="007A7BE7">
      <w:pPr>
        <w:rPr>
          <w:lang w:eastAsia="de-DE"/>
        </w:rPr>
      </w:pPr>
    </w:p>
    <w:p w14:paraId="25EDD03F" w14:textId="3A776EE4" w:rsidR="00112736" w:rsidRDefault="00BC1823" w:rsidP="00BC1823">
      <w:pPr>
        <w:tabs>
          <w:tab w:val="clear" w:pos="340"/>
          <w:tab w:val="clear" w:pos="595"/>
          <w:tab w:val="clear" w:pos="851"/>
          <w:tab w:val="left" w:pos="2241"/>
          <w:tab w:val="left" w:pos="3250"/>
        </w:tabs>
        <w:rPr>
          <w:rStyle w:val="ekvarbeitsanweisungdeutsch"/>
        </w:rPr>
      </w:pPr>
      <w: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4DA91DE1" wp14:editId="0DE78DFD">
                <wp:simplePos x="0" y="0"/>
                <wp:positionH relativeFrom="column">
                  <wp:posOffset>2164375</wp:posOffset>
                </wp:positionH>
                <wp:positionV relativeFrom="paragraph">
                  <wp:posOffset>23495</wp:posOffset>
                </wp:positionV>
                <wp:extent cx="900000" cy="269875"/>
                <wp:effectExtent l="0" t="0" r="14605" b="15875"/>
                <wp:wrapNone/>
                <wp:docPr id="17" name="Textfeld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0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3778A" w14:textId="22FB969D" w:rsidR="00BC1823" w:rsidRPr="00112736" w:rsidRDefault="00BC1823" w:rsidP="00BC182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BC1823">
                              <w:rPr>
                                <w:sz w:val="22"/>
                              </w:rPr>
                              <w:t>traumhaft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91DE1" id="Textfeld 17" o:spid="_x0000_s1038" type="#_x0000_t202" style="position:absolute;margin-left:170.4pt;margin-top:1.85pt;width:70.85pt;height:21.2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" strokeweight=".5pt">
                <v:textbox inset=",0,,0">
                  <w:txbxContent>
                    <w:p w14:paraId="2043778A" w14:textId="22FB969D" w:rsidR="00BC1823" w:rsidRPr="00112736" w:rsidRDefault="00BC1823" w:rsidP="00BC1823">
                      <w:pPr>
                        <w:jc w:val="center"/>
                        <w:rPr>
                          <w:sz w:val="22"/>
                        </w:rPr>
                      </w:pPr>
                      <w:r w:rsidRPr="00BC1823">
                        <w:rPr>
                          <w:sz w:val="22"/>
                        </w:rPr>
                        <w:t>traumhaft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28613123" wp14:editId="3DF97152">
                <wp:simplePos x="0" y="0"/>
                <wp:positionH relativeFrom="column">
                  <wp:posOffset>1065923</wp:posOffset>
                </wp:positionH>
                <wp:positionV relativeFrom="paragraph">
                  <wp:posOffset>24765</wp:posOffset>
                </wp:positionV>
                <wp:extent cx="900000" cy="269875"/>
                <wp:effectExtent l="0" t="0" r="14605" b="15875"/>
                <wp:wrapNone/>
                <wp:docPr id="13" name="Textfeld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0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BAD7A" w14:textId="68790C18" w:rsidR="00BC1823" w:rsidRPr="00112736" w:rsidRDefault="00BC1823" w:rsidP="00BC182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BC1823">
                              <w:rPr>
                                <w:sz w:val="22"/>
                              </w:rPr>
                              <w:t>der Raub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13123" id="Textfeld 13" o:spid="_x0000_s1039" type="#_x0000_t202" style="position:absolute;margin-left:83.95pt;margin-top:1.95pt;width:70.85pt;height:21.2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" strokeweight=".5pt">
                <v:textbox inset=",0,,0">
                  <w:txbxContent>
                    <w:p w14:paraId="708BAD7A" w14:textId="68790C18" w:rsidR="00BC1823" w:rsidRPr="00112736" w:rsidRDefault="00BC1823" w:rsidP="00BC1823">
                      <w:pPr>
                        <w:jc w:val="center"/>
                        <w:rPr>
                          <w:sz w:val="22"/>
                        </w:rPr>
                      </w:pPr>
                      <w:r w:rsidRPr="00BC1823">
                        <w:rPr>
                          <w:sz w:val="22"/>
                        </w:rPr>
                        <w:t>der Raub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198497B5" wp14:editId="63B84080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900000" cy="269875"/>
                <wp:effectExtent l="0" t="0" r="14605" b="15875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0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63B30" w14:textId="0BBAA31C" w:rsidR="00BC1823" w:rsidRPr="00112736" w:rsidRDefault="00BC1823" w:rsidP="00BC182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BC1823">
                              <w:rPr>
                                <w:sz w:val="22"/>
                              </w:rPr>
                              <w:t>backen</w:t>
                            </w:r>
                          </w:p>
                        </w:txbxContent>
                      </wps:txbx>
                      <wps:bodyPr rot="0" vertOverflow="clip" horzOverflow="clip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497B5" id="Textfeld 1" o:spid="_x0000_s1040" type="#_x0000_t202" style="position:absolute;margin-left:0;margin-top:1.95pt;width:70.85pt;height:21.2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" strokeweight=".5pt">
                <v:textbox inset=",0,,0">
                  <w:txbxContent>
                    <w:p w14:paraId="35463B30" w14:textId="0BBAA31C" w:rsidR="00BC1823" w:rsidRPr="00112736" w:rsidRDefault="00BC1823" w:rsidP="00BC1823">
                      <w:pPr>
                        <w:jc w:val="center"/>
                        <w:rPr>
                          <w:sz w:val="22"/>
                        </w:rPr>
                      </w:pPr>
                      <w:r w:rsidRPr="00BC1823">
                        <w:rPr>
                          <w:sz w:val="22"/>
                        </w:rPr>
                        <w:t>backen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ekvarbeitsanweisungdeutsch"/>
        </w:rPr>
        <w:tab/>
      </w:r>
      <w:r>
        <w:rPr>
          <w:rStyle w:val="ekvarbeitsanweisungdeutsch"/>
        </w:rPr>
        <w:tab/>
      </w:r>
    </w:p>
    <w:p w14:paraId="2F5AD7A8" w14:textId="310A2F9F" w:rsidR="00112736" w:rsidRDefault="00112736" w:rsidP="00112736">
      <w:pPr>
        <w:rPr>
          <w:rStyle w:val="ekvarbeitsanweisungdeutsch"/>
        </w:rPr>
      </w:pPr>
    </w:p>
    <w:p w14:paraId="4B10088B" w14:textId="37677303" w:rsidR="00112736" w:rsidRDefault="00BF696A" w:rsidP="00112736">
      <w:pPr>
        <w:rPr>
          <w:rStyle w:val="ekvarbeitsanweisungdeutsch"/>
        </w:rPr>
      </w:pPr>
      <w:r>
        <w:drawing>
          <wp:anchor distT="0" distB="0" distL="114300" distR="114300" simplePos="0" relativeHeight="251667456" behindDoc="0" locked="0" layoutInCell="1" allowOverlap="1" wp14:anchorId="36C18076" wp14:editId="28AC7395">
            <wp:simplePos x="0" y="0"/>
            <wp:positionH relativeFrom="column">
              <wp:posOffset>691515</wp:posOffset>
            </wp:positionH>
            <wp:positionV relativeFrom="paragraph">
              <wp:posOffset>147320</wp:posOffset>
            </wp:positionV>
            <wp:extent cx="1885950" cy="887730"/>
            <wp:effectExtent l="0" t="0" r="0" b="7620"/>
            <wp:wrapNone/>
            <wp:docPr id="24" name="Grafik 24" descr="S210006003_049_Maus_auf_Spec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900" cy="888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1823" w:rsidRPr="00112736">
        <w:rPr>
          <w:rStyle w:val="ekvarbeitsanweisungdeutsch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7DF10D" wp14:editId="46AF7182">
                <wp:simplePos x="0" y="0"/>
                <wp:positionH relativeFrom="page">
                  <wp:posOffset>4435084</wp:posOffset>
                </wp:positionH>
                <wp:positionV relativeFrom="paragraph">
                  <wp:posOffset>5362</wp:posOffset>
                </wp:positionV>
                <wp:extent cx="2586355" cy="1079500"/>
                <wp:effectExtent l="285750" t="0" r="23495" b="25400"/>
                <wp:wrapNone/>
                <wp:docPr id="20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6355" cy="1079500"/>
                        </a:xfrm>
                        <a:prstGeom prst="wedgeRoundRectCallout">
                          <a:avLst>
                            <a:gd name="adj1" fmla="val -59979"/>
                            <a:gd name="adj2" fmla="val 20869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14FCE7" w14:textId="77777777" w:rsidR="00112736" w:rsidRDefault="00112736" w:rsidP="00112736">
                            <w:pPr>
                              <w:pStyle w:val="ekvsprechblase"/>
                            </w:pPr>
                            <w:r>
                              <w:t xml:space="preserve">Die </w:t>
                            </w:r>
                            <w:r w:rsidRPr="00112736">
                              <w:rPr>
                                <w:b/>
                              </w:rPr>
                              <w:t>Maus</w:t>
                            </w:r>
                            <w:r>
                              <w:t xml:space="preserve"> Nikolaus kommt </w:t>
                            </w:r>
                          </w:p>
                          <w:p w14:paraId="2F36FDB0" w14:textId="77777777" w:rsidR="00112736" w:rsidRDefault="00112736" w:rsidP="00112736">
                            <w:pPr>
                              <w:pStyle w:val="ekvsprechblase"/>
                            </w:pPr>
                            <w:r>
                              <w:t>aus ihrem Loch heraus,</w:t>
                            </w:r>
                          </w:p>
                          <w:p w14:paraId="11D1BE3C" w14:textId="6BAF259F" w:rsidR="00112736" w:rsidRPr="00BB7A52" w:rsidRDefault="00112736" w:rsidP="00112736">
                            <w:pPr>
                              <w:pStyle w:val="ekvsprechblase"/>
                            </w:pPr>
                            <w:r>
                              <w:t xml:space="preserve">springt über die </w:t>
                            </w:r>
                            <w:r w:rsidRPr="00112736">
                              <w:rPr>
                                <w:b/>
                              </w:rPr>
                              <w:t>Mausefalle</w:t>
                            </w:r>
                            <w:r>
                              <w:t xml:space="preserve"> und </w:t>
                            </w:r>
                            <w:r w:rsidRPr="00112736">
                              <w:rPr>
                                <w:b/>
                              </w:rPr>
                              <w:t>maust</w:t>
                            </w:r>
                            <w:r>
                              <w:t xml:space="preserve"> dem </w:t>
                            </w:r>
                            <w:r w:rsidRPr="00112736">
                              <w:rPr>
                                <w:b/>
                              </w:rPr>
                              <w:t>Mäusefänger</w:t>
                            </w:r>
                            <w:r>
                              <w:t xml:space="preserve"> Klaus keck seinen </w:t>
                            </w:r>
                            <w:r w:rsidRPr="00112736">
                              <w:rPr>
                                <w:b/>
                              </w:rPr>
                              <w:t>Mäusespeck</w:t>
                            </w:r>
                            <w:r>
                              <w:t xml:space="preserve"> weg.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DF10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41" type="#_x0000_t62" style="position:absolute;margin-left:349.2pt;margin-top:.4pt;width:203.65pt;height:8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" adj="-2155,15308" fillcolor="white [3212]" strokecolor="#a5a5a5 [2092]">
                <v:textbox>
                  <w:txbxContent>
                    <w:p w14:paraId="3B14FCE7" w14:textId="77777777" w:rsidR="00112736" w:rsidRDefault="00112736" w:rsidP="00112736">
                      <w:pPr>
                        <w:pStyle w:val="ekvsprechblase"/>
                      </w:pPr>
                      <w:r>
                        <w:t xml:space="preserve">Die </w:t>
                      </w:r>
                      <w:r w:rsidRPr="00112736">
                        <w:rPr>
                          <w:b/>
                        </w:rPr>
                        <w:t>Maus</w:t>
                      </w:r>
                      <w:r>
                        <w:t xml:space="preserve"> Nikolaus kommt </w:t>
                      </w:r>
                    </w:p>
                    <w:p w14:paraId="2F36FDB0" w14:textId="77777777" w:rsidR="00112736" w:rsidRDefault="00112736" w:rsidP="00112736">
                      <w:pPr>
                        <w:pStyle w:val="ekvsprechblase"/>
                      </w:pPr>
                      <w:r>
                        <w:t>aus ihrem Loch heraus,</w:t>
                      </w:r>
                    </w:p>
                    <w:p w14:paraId="11D1BE3C" w14:textId="6BAF259F" w:rsidR="00112736" w:rsidRPr="00BB7A52" w:rsidRDefault="00112736" w:rsidP="00112736">
                      <w:pPr>
                        <w:pStyle w:val="ekvsprechblase"/>
                      </w:pPr>
                      <w:r>
                        <w:t xml:space="preserve">springt über die </w:t>
                      </w:r>
                      <w:r w:rsidRPr="00112736">
                        <w:rPr>
                          <w:b/>
                        </w:rPr>
                        <w:t>Mausefalle</w:t>
                      </w:r>
                      <w:r>
                        <w:t xml:space="preserve"> und </w:t>
                      </w:r>
                      <w:r w:rsidRPr="00112736">
                        <w:rPr>
                          <w:b/>
                        </w:rPr>
                        <w:t>maust</w:t>
                      </w:r>
                      <w:r>
                        <w:t xml:space="preserve"> dem </w:t>
                      </w:r>
                      <w:r w:rsidRPr="00112736">
                        <w:rPr>
                          <w:b/>
                        </w:rPr>
                        <w:t>Mäusefänger</w:t>
                      </w:r>
                      <w:r>
                        <w:t xml:space="preserve"> Klaus keck seinen </w:t>
                      </w:r>
                      <w:r w:rsidRPr="00112736">
                        <w:rPr>
                          <w:b/>
                        </w:rPr>
                        <w:t>Mäusespeck</w:t>
                      </w:r>
                      <w:r>
                        <w:t xml:space="preserve"> weg.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24A565" w14:textId="27A31B9F" w:rsidR="00112736" w:rsidRDefault="00112736" w:rsidP="00112736">
      <w:pPr>
        <w:pStyle w:val="ekvbild"/>
        <w:rPr>
          <w:rStyle w:val="ekvarbeitsanweisungdeutsch"/>
        </w:rPr>
      </w:pPr>
    </w:p>
    <w:p w14:paraId="44C4AEA4" w14:textId="4E864D7E" w:rsidR="00112736" w:rsidRDefault="00112736" w:rsidP="00112736">
      <w:pPr>
        <w:rPr>
          <w:rStyle w:val="ekvarbeitsanweisungdeutsch"/>
        </w:rPr>
      </w:pPr>
    </w:p>
    <w:p w14:paraId="37B48816" w14:textId="22692778" w:rsidR="00112736" w:rsidRDefault="00112736" w:rsidP="00112736">
      <w:pPr>
        <w:pStyle w:val="ekvbild"/>
        <w:rPr>
          <w:rStyle w:val="ekvarbeitsanweisungdeutsch"/>
        </w:rPr>
      </w:pPr>
    </w:p>
    <w:sectPr w:rsidR="00112736" w:rsidSect="0090370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BA70A" w14:textId="77777777" w:rsidR="00F61C4A" w:rsidRDefault="00F61C4A" w:rsidP="003C599D">
      <w:pPr>
        <w:spacing w:line="240" w:lineRule="auto"/>
      </w:pPr>
      <w:r>
        <w:separator/>
      </w:r>
    </w:p>
  </w:endnote>
  <w:endnote w:type="continuationSeparator" w:id="0">
    <w:p w14:paraId="39117F7B" w14:textId="77777777" w:rsidR="00F61C4A" w:rsidRDefault="00F61C4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321F" w14:textId="77777777" w:rsidR="00BD5CE7" w:rsidRDefault="00BD5CE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3EF4CB31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BD5CE7">
            <w:rPr>
              <w:rFonts w:cs="Arial"/>
              <w:noProof w:val="0"/>
              <w:szCs w:val="10"/>
            </w:rPr>
            <w:t>Hendrik Kranenberg, Drolshagen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A2DC" w14:textId="77777777" w:rsidR="00BD5CE7" w:rsidRDefault="00BD5CE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C937" w14:textId="77777777" w:rsidR="00F61C4A" w:rsidRDefault="00F61C4A" w:rsidP="003C599D">
      <w:pPr>
        <w:spacing w:line="240" w:lineRule="auto"/>
      </w:pPr>
      <w:r>
        <w:separator/>
      </w:r>
    </w:p>
  </w:footnote>
  <w:footnote w:type="continuationSeparator" w:id="0">
    <w:p w14:paraId="7A40AAAB" w14:textId="77777777" w:rsidR="00F61C4A" w:rsidRDefault="00F61C4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9844" w14:textId="77777777" w:rsidR="00BD5CE7" w:rsidRDefault="00BD5C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01216" w14:textId="77777777" w:rsidR="00BD5CE7" w:rsidRDefault="00BD5CE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72BB0" w14:textId="77777777" w:rsidR="00BD5CE7" w:rsidRDefault="00BD5CE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2736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4DBF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33D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04D64"/>
    <w:rsid w:val="00610988"/>
    <w:rsid w:val="006201CB"/>
    <w:rsid w:val="00622F6B"/>
    <w:rsid w:val="00627765"/>
    <w:rsid w:val="006314E0"/>
    <w:rsid w:val="006325E9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213D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A7BE7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1823"/>
    <w:rsid w:val="00BC2CD2"/>
    <w:rsid w:val="00BC6483"/>
    <w:rsid w:val="00BC69E3"/>
    <w:rsid w:val="00BC7335"/>
    <w:rsid w:val="00BD4A79"/>
    <w:rsid w:val="00BD542D"/>
    <w:rsid w:val="00BD5CE7"/>
    <w:rsid w:val="00BD6E66"/>
    <w:rsid w:val="00BE1620"/>
    <w:rsid w:val="00BE1962"/>
    <w:rsid w:val="00BE4821"/>
    <w:rsid w:val="00BF17F2"/>
    <w:rsid w:val="00BF696A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1C4A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  <w:style w:type="table" w:customStyle="1" w:styleId="Tabellenraster1">
    <w:name w:val="Tabellenraster1"/>
    <w:basedOn w:val="NormaleTabelle"/>
    <w:uiPriority w:val="39"/>
    <w:rsid w:val="0011273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9</cp:revision>
  <cp:lastPrinted>2022-08-03T08:03:00Z</cp:lastPrinted>
  <dcterms:created xsi:type="dcterms:W3CDTF">2022-06-14T10:07:00Z</dcterms:created>
  <dcterms:modified xsi:type="dcterms:W3CDTF">2022-08-17T07:39:00Z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