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19E5097A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1441D">
              <w:t>17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5F061DA1" w14:textId="77777777" w:rsidR="009D3C1F" w:rsidRPr="00287B24" w:rsidRDefault="009D3C1F" w:rsidP="009D3C1F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08AB84C1" wp14:editId="37109CBB">
            <wp:extent cx="285115" cy="288290"/>
            <wp:effectExtent l="0" t="0" r="635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790DB" w14:textId="04A26AC4" w:rsidR="009D3C1F" w:rsidRDefault="004C45B5" w:rsidP="009D3C1F">
      <w:pPr>
        <w:pStyle w:val="ekvue1arial"/>
      </w:pPr>
      <w:r>
        <w:t>A</w:t>
      </w:r>
      <w:r w:rsidR="009D3C1F">
        <w:t>bleiten (2)</w:t>
      </w:r>
    </w:p>
    <w:p w14:paraId="4B5D08BC" w14:textId="77777777" w:rsidR="009D3C1F" w:rsidRDefault="009D3C1F" w:rsidP="009D3C1F"/>
    <w:p w14:paraId="4B24F2B5" w14:textId="77777777" w:rsidR="009D3C1F" w:rsidRPr="00287B24" w:rsidRDefault="009D3C1F" w:rsidP="009D3C1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DEB5F57" wp14:editId="09B551D8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FDE7F" w14:textId="77777777" w:rsidR="009D3C1F" w:rsidRPr="00D3427F" w:rsidRDefault="009D3C1F" w:rsidP="009D3C1F">
      <w:pPr>
        <w:pStyle w:val="ekvnummerierung"/>
        <w:framePr w:wrap="around"/>
      </w:pPr>
      <w:r>
        <w:t>1</w:t>
      </w:r>
    </w:p>
    <w:p w14:paraId="3B8798AF" w14:textId="77777777" w:rsidR="009D3C1F" w:rsidRDefault="009D3C1F" w:rsidP="009D3C1F">
      <w:r>
        <w:t xml:space="preserve">Verbinde die verwandten Wörter. Markiere </w:t>
      </w:r>
      <w:r w:rsidRPr="003370A0">
        <w:rPr>
          <w:rStyle w:val="ekvfett"/>
        </w:rPr>
        <w:t>a/ä</w:t>
      </w:r>
      <w:r>
        <w:t xml:space="preserve"> und </w:t>
      </w:r>
      <w:r w:rsidRPr="003370A0">
        <w:rPr>
          <w:rStyle w:val="ekvfett"/>
        </w:rPr>
        <w:t>au/äu</w:t>
      </w:r>
      <w:r>
        <w:t>.</w:t>
      </w:r>
    </w:p>
    <w:p w14:paraId="5BF956A7" w14:textId="77777777" w:rsidR="009D3C1F" w:rsidRDefault="009D3C1F" w:rsidP="009D3C1F"/>
    <w:p w14:paraId="077E1FC9" w14:textId="7D48A6CE" w:rsidR="009D3C1F" w:rsidRDefault="009D3C1F" w:rsidP="009D3C1F">
      <w:r>
        <w:rPr>
          <w:color w:val="FFFFFF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7342E16" wp14:editId="25C36F69">
                <wp:simplePos x="0" y="0"/>
                <wp:positionH relativeFrom="column">
                  <wp:posOffset>3959782</wp:posOffset>
                </wp:positionH>
                <wp:positionV relativeFrom="paragraph">
                  <wp:posOffset>121920</wp:posOffset>
                </wp:positionV>
                <wp:extent cx="71755" cy="1258588"/>
                <wp:effectExtent l="0" t="0" r="4445" b="0"/>
                <wp:wrapNone/>
                <wp:docPr id="57" name="Gruppieren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55" cy="1258588"/>
                          <a:chOff x="0" y="0"/>
                          <a:chExt cx="71755" cy="1258588"/>
                        </a:xfrm>
                      </wpg:grpSpPr>
                      <wps:wsp>
                        <wps:cNvPr id="58" name="Ellipse 5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Ellipse 59"/>
                        <wps:cNvSpPr>
                          <a:spLocks noChangeArrowheads="1"/>
                        </wps:cNvSpPr>
                        <wps:spPr bwMode="auto">
                          <a:xfrm>
                            <a:off x="0" y="776307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Ellipse 60"/>
                        <wps:cNvSpPr>
                          <a:spLocks noChangeArrowheads="1"/>
                        </wps:cNvSpPr>
                        <wps:spPr bwMode="auto">
                          <a:xfrm>
                            <a:off x="0" y="391886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Ellipse 61"/>
                        <wps:cNvSpPr>
                          <a:spLocks noChangeArrowheads="1"/>
                        </wps:cNvSpPr>
                        <wps:spPr bwMode="auto">
                          <a:xfrm>
                            <a:off x="0" y="1186854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A73BF5" id="Gruppieren 57" o:spid="_x0000_s1026" style="position:absolute;margin-left:311.8pt;margin-top:9.6pt;width:5.65pt;height:99.1pt;z-index:251675648" coordsize="717,12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">
                <v:oval id="Ellipse 58" o:spid="_x0000_s1027" style="position:absolute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" fillcolor="black" stroked="f" strokeweight=".5pt"/>
                <v:oval id="Ellipse 59" o:spid="_x0000_s1028" style="position:absolute;top:7763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" fillcolor="black" stroked="f"/>
                <v:oval id="Ellipse 60" o:spid="_x0000_s1029" style="position:absolute;top:3918;width:717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" fillcolor="black" stroked="f"/>
                <v:oval id="Ellipse 61" o:spid="_x0000_s1030" style="position:absolute;top:11868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" fillcolor="black" stroked="f" strokeweight=".5pt"/>
              </v:group>
            </w:pict>
          </mc:Fallback>
        </mc:AlternateContent>
      </w:r>
      <w:r>
        <w:rPr>
          <w:color w:val="FFFFFF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99E772A" wp14:editId="367ACAD2">
                <wp:simplePos x="0" y="0"/>
                <wp:positionH relativeFrom="column">
                  <wp:posOffset>3039667</wp:posOffset>
                </wp:positionH>
                <wp:positionV relativeFrom="paragraph">
                  <wp:posOffset>121920</wp:posOffset>
                </wp:positionV>
                <wp:extent cx="71755" cy="1258588"/>
                <wp:effectExtent l="0" t="0" r="4445" b="0"/>
                <wp:wrapNone/>
                <wp:docPr id="52" name="Gruppieren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55" cy="1258588"/>
                          <a:chOff x="0" y="0"/>
                          <a:chExt cx="71755" cy="1258588"/>
                        </a:xfrm>
                      </wpg:grpSpPr>
                      <wps:wsp>
                        <wps:cNvPr id="53" name="Ellipse 5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Ellipse 54"/>
                        <wps:cNvSpPr>
                          <a:spLocks noChangeArrowheads="1"/>
                        </wps:cNvSpPr>
                        <wps:spPr bwMode="auto">
                          <a:xfrm>
                            <a:off x="0" y="776307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Ellipse 55"/>
                        <wps:cNvSpPr>
                          <a:spLocks noChangeArrowheads="1"/>
                        </wps:cNvSpPr>
                        <wps:spPr bwMode="auto">
                          <a:xfrm>
                            <a:off x="0" y="391886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Ellipse 56"/>
                        <wps:cNvSpPr>
                          <a:spLocks noChangeArrowheads="1"/>
                        </wps:cNvSpPr>
                        <wps:spPr bwMode="auto">
                          <a:xfrm>
                            <a:off x="0" y="1186854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F3B1E4" id="Gruppieren 52" o:spid="_x0000_s1026" style="position:absolute;margin-left:239.35pt;margin-top:9.6pt;width:5.65pt;height:99.1pt;z-index:251673600" coordsize="717,12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">
                <v:oval id="Ellipse 53" o:spid="_x0000_s1027" style="position:absolute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" fillcolor="black" stroked="f" strokeweight=".5pt"/>
                <v:oval id="Ellipse 54" o:spid="_x0000_s1028" style="position:absolute;top:7763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" fillcolor="black" stroked="f"/>
                <v:oval id="Ellipse 55" o:spid="_x0000_s1029" style="position:absolute;top:3918;width:717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" fillcolor="black" stroked="f"/>
                <v:oval id="Ellipse 56" o:spid="_x0000_s1030" style="position:absolute;top:11868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" fillcolor="black" stroked="f" strokeweight=".5pt"/>
              </v:group>
            </w:pict>
          </mc:Fallback>
        </mc:AlternateContent>
      </w:r>
      <w:r>
        <w:rPr>
          <w:color w:val="FFFFFF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D2E53D9" wp14:editId="25C582A3">
                <wp:simplePos x="0" y="0"/>
                <wp:positionH relativeFrom="column">
                  <wp:posOffset>1966673</wp:posOffset>
                </wp:positionH>
                <wp:positionV relativeFrom="paragraph">
                  <wp:posOffset>121920</wp:posOffset>
                </wp:positionV>
                <wp:extent cx="71755" cy="1258588"/>
                <wp:effectExtent l="0" t="0" r="4445" b="0"/>
                <wp:wrapNone/>
                <wp:docPr id="11" name="Gruppieren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55" cy="1258588"/>
                          <a:chOff x="0" y="0"/>
                          <a:chExt cx="71755" cy="1258588"/>
                        </a:xfrm>
                      </wpg:grpSpPr>
                      <wps:wsp>
                        <wps:cNvPr id="30" name="Ellips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Ellipse 32"/>
                        <wps:cNvSpPr>
                          <a:spLocks noChangeArrowheads="1"/>
                        </wps:cNvSpPr>
                        <wps:spPr bwMode="auto">
                          <a:xfrm>
                            <a:off x="0" y="776307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Ellipse 43"/>
                        <wps:cNvSpPr>
                          <a:spLocks noChangeArrowheads="1"/>
                        </wps:cNvSpPr>
                        <wps:spPr bwMode="auto">
                          <a:xfrm>
                            <a:off x="0" y="391886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Ellipse 51"/>
                        <wps:cNvSpPr>
                          <a:spLocks noChangeArrowheads="1"/>
                        </wps:cNvSpPr>
                        <wps:spPr bwMode="auto">
                          <a:xfrm>
                            <a:off x="0" y="1186854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3F378B" id="Gruppieren 11" o:spid="_x0000_s1026" style="position:absolute;margin-left:154.85pt;margin-top:9.6pt;width:5.65pt;height:99.1pt;z-index:251671552" coordsize="717,12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">
                <v:oval id="Ellipse 30" o:spid="_x0000_s1027" style="position:absolute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" fillcolor="black" stroked="f" strokeweight=".5pt"/>
                <v:oval id="Ellipse 32" o:spid="_x0000_s1028" style="position:absolute;top:7763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" fillcolor="black" stroked="f"/>
                <v:oval id="Ellipse 43" o:spid="_x0000_s1029" style="position:absolute;top:3918;width:717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" fillcolor="black" stroked="f"/>
                <v:oval id="Ellipse 51" o:spid="_x0000_s1030" style="position:absolute;top:11868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" fillcolor="black" stroked="f" strokeweight=".5pt"/>
              </v:group>
            </w:pict>
          </mc:Fallback>
        </mc:AlternateContent>
      </w:r>
      <w:r>
        <w:rPr>
          <w:color w:val="FFFFFF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7E7648" wp14:editId="5E8B3064">
                <wp:simplePos x="0" y="0"/>
                <wp:positionH relativeFrom="column">
                  <wp:posOffset>3997727</wp:posOffset>
                </wp:positionH>
                <wp:positionV relativeFrom="paragraph">
                  <wp:posOffset>1905</wp:posOffset>
                </wp:positionV>
                <wp:extent cx="1080000" cy="270000"/>
                <wp:effectExtent l="0" t="0" r="25400" b="15875"/>
                <wp:wrapNone/>
                <wp:docPr id="20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9E905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das Gelächter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B7E7648"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26" type="#_x0000_t202" style="position:absolute;margin-left:314.8pt;margin-top:.15pt;width:85.05pt;height:21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" strokeweight=".5pt">
                <v:textbox inset="0,0,0,0">
                  <w:txbxContent>
                    <w:p w14:paraId="7239E905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das Gelächter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FFFFFF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57E497C1" wp14:editId="7C301C99">
                <wp:simplePos x="0" y="0"/>
                <wp:positionH relativeFrom="column">
                  <wp:posOffset>1999019</wp:posOffset>
                </wp:positionH>
                <wp:positionV relativeFrom="paragraph">
                  <wp:posOffset>1905</wp:posOffset>
                </wp:positionV>
                <wp:extent cx="1080000" cy="269888"/>
                <wp:effectExtent l="0" t="0" r="25400" b="15875"/>
                <wp:wrapNone/>
                <wp:docPr id="9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69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877FE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der Verkäufer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E497C1" id="Textfeld 9" o:spid="_x0000_s1027" type="#_x0000_t202" style="position:absolute;margin-left:157.4pt;margin-top:.15pt;width:85.05pt;height:21.25pt;z-index:-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" strokeweight=".5pt">
                <v:textbox inset="0,0,0,0">
                  <w:txbxContent>
                    <w:p w14:paraId="1AD877FE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der Verkäufer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FFFFFF"/>
        </w:rPr>
        <mc:AlternateContent>
          <mc:Choice Requires="wps">
            <w:drawing>
              <wp:anchor distT="0" distB="0" distL="114300" distR="114300" simplePos="0" relativeHeight="251641855" behindDoc="0" locked="0" layoutInCell="1" allowOverlap="1" wp14:anchorId="0C11841E" wp14:editId="6F3DE993">
                <wp:simplePos x="0" y="0"/>
                <wp:positionH relativeFrom="column">
                  <wp:posOffset>1078502</wp:posOffset>
                </wp:positionH>
                <wp:positionV relativeFrom="paragraph">
                  <wp:posOffset>153035</wp:posOffset>
                </wp:positionV>
                <wp:extent cx="897974" cy="388757"/>
                <wp:effectExtent l="0" t="0" r="35560" b="30480"/>
                <wp:wrapNone/>
                <wp:docPr id="47" name="Gerader Verbinde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7974" cy="388757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82AF7" id="Gerader Verbinder 47" o:spid="_x0000_s1026" style="position:absolute;z-index:2516418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9pt,12.05pt" to="155.6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" strokecolor="#bfbfbf [2412]" strokeweight="1pt">
                <v:stroke joinstyle="miter"/>
              </v:line>
            </w:pict>
          </mc:Fallback>
        </mc:AlternateContent>
      </w:r>
      <w:r>
        <w:rPr>
          <w:color w:val="FFFFFF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C3CC4A8" wp14:editId="35FAAFCD">
                <wp:simplePos x="0" y="0"/>
                <wp:positionH relativeFrom="column">
                  <wp:posOffset>1043512</wp:posOffset>
                </wp:positionH>
                <wp:positionV relativeFrom="paragraph">
                  <wp:posOffset>121661</wp:posOffset>
                </wp:positionV>
                <wp:extent cx="71755" cy="1258588"/>
                <wp:effectExtent l="0" t="0" r="4445" b="0"/>
                <wp:wrapNone/>
                <wp:docPr id="4" name="Gruppieren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55" cy="1258588"/>
                          <a:chOff x="0" y="0"/>
                          <a:chExt cx="71755" cy="1258588"/>
                        </a:xfrm>
                      </wpg:grpSpPr>
                      <wps:wsp>
                        <wps:cNvPr id="28" name="Ellipse 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Ellipse 26"/>
                        <wps:cNvSpPr>
                          <a:spLocks noChangeArrowheads="1"/>
                        </wps:cNvSpPr>
                        <wps:spPr bwMode="auto">
                          <a:xfrm>
                            <a:off x="0" y="776307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Ellipse 27"/>
                        <wps:cNvSpPr>
                          <a:spLocks noChangeArrowheads="1"/>
                        </wps:cNvSpPr>
                        <wps:spPr bwMode="auto">
                          <a:xfrm>
                            <a:off x="0" y="391886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Ellipse 14"/>
                        <wps:cNvSpPr>
                          <a:spLocks noChangeArrowheads="1"/>
                        </wps:cNvSpPr>
                        <wps:spPr bwMode="auto">
                          <a:xfrm>
                            <a:off x="0" y="1186854"/>
                            <a:ext cx="71755" cy="71734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12B21A" id="Gruppieren 4" o:spid="_x0000_s1026" style="position:absolute;margin-left:82.15pt;margin-top:9.6pt;width:5.65pt;height:99.1pt;z-index:251652096" coordsize="717,12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">
                <v:oval id="Ellipse 28" o:spid="_x0000_s1027" style="position:absolute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" fillcolor="black" stroked="f" strokeweight=".5pt"/>
                <v:oval id="Ellipse 26" o:spid="_x0000_s1028" style="position:absolute;top:7763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" fillcolor="black" stroked="f"/>
                <v:oval id="Ellipse 27" o:spid="_x0000_s1029" style="position:absolute;top:3918;width:717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" fillcolor="black" stroked="f"/>
                <v:oval id="Ellipse 14" o:spid="_x0000_s1030" style="position:absolute;top:11868;width:717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" fillcolor="black" stroked="f" strokeweight=".5pt"/>
              </v:group>
            </w:pict>
          </mc:Fallback>
        </mc:AlternateContent>
      </w:r>
      <w:r>
        <w:rPr>
          <w:color w:val="FFFFFF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474F87BA" wp14:editId="6D3716D9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1080000" cy="270000"/>
                <wp:effectExtent l="0" t="0" r="25400" b="15875"/>
                <wp:wrapNone/>
                <wp:docPr id="23" name="Textfeld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5AD03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eisk</w:t>
                            </w:r>
                            <w:r w:rsidRPr="00560042">
                              <w:rPr>
                                <w:sz w:val="22"/>
                                <w:highlight w:val="lightGray"/>
                              </w:rPr>
                              <w:t>a</w:t>
                            </w:r>
                            <w:r>
                              <w:rPr>
                                <w:sz w:val="22"/>
                              </w:rPr>
                              <w:t>lt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4F87BA" id="Textfeld 23" o:spid="_x0000_s1028" type="#_x0000_t202" style="position:absolute;margin-left:0;margin-top:.15pt;width:85.05pt;height:21.25pt;z-index:-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" strokeweight=".5pt">
                <v:textbox inset="0,0,0,0">
                  <w:txbxContent>
                    <w:p w14:paraId="54A5AD03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eisk</w:t>
                      </w:r>
                      <w:r w:rsidRPr="00560042">
                        <w:rPr>
                          <w:sz w:val="22"/>
                          <w:highlight w:val="lightGray"/>
                        </w:rPr>
                        <w:t>a</w:t>
                      </w:r>
                      <w:r>
                        <w:rPr>
                          <w:sz w:val="22"/>
                        </w:rPr>
                        <w:t>lt</w:t>
                      </w:r>
                    </w:p>
                  </w:txbxContent>
                </v:textbox>
              </v:shape>
            </w:pict>
          </mc:Fallback>
        </mc:AlternateContent>
      </w:r>
    </w:p>
    <w:p w14:paraId="0C9610B4" w14:textId="72E379DF" w:rsidR="009D3C1F" w:rsidRDefault="009D3C1F" w:rsidP="009D3C1F">
      <w: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88C4130" wp14:editId="1CCC4C2A">
                <wp:simplePos x="0" y="0"/>
                <wp:positionH relativeFrom="column">
                  <wp:posOffset>3992647</wp:posOffset>
                </wp:positionH>
                <wp:positionV relativeFrom="paragraph">
                  <wp:posOffset>200660</wp:posOffset>
                </wp:positionV>
                <wp:extent cx="1080000" cy="270000"/>
                <wp:effectExtent l="0" t="0" r="25400" b="15875"/>
                <wp:wrapNone/>
                <wp:docPr id="21" name="Textfeld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DD3A2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räumlich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C4130" id="Textfeld 21" o:spid="_x0000_s1029" type="#_x0000_t202" style="position:absolute;margin-left:314.4pt;margin-top:15.8pt;width:85.05pt;height:21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" strokeweight=".5pt">
                <v:textbox inset="0,0,0,0">
                  <w:txbxContent>
                    <w:p w14:paraId="3F8DD3A2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räumlich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AC12B64" wp14:editId="104713DE">
                <wp:simplePos x="0" y="0"/>
                <wp:positionH relativeFrom="column">
                  <wp:posOffset>1996479</wp:posOffset>
                </wp:positionH>
                <wp:positionV relativeFrom="paragraph">
                  <wp:posOffset>189230</wp:posOffset>
                </wp:positionV>
                <wp:extent cx="1080000" cy="270000"/>
                <wp:effectExtent l="0" t="0" r="25400" b="15875"/>
                <wp:wrapNone/>
                <wp:docPr id="10" name="Textfeld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E675D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die K</w:t>
                            </w:r>
                            <w:r w:rsidRPr="00560042">
                              <w:rPr>
                                <w:sz w:val="22"/>
                                <w:highlight w:val="lightGray"/>
                              </w:rPr>
                              <w:t>ä</w:t>
                            </w:r>
                            <w:r>
                              <w:rPr>
                                <w:sz w:val="22"/>
                              </w:rPr>
                              <w:t>lte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12B64" id="Textfeld 10" o:spid="_x0000_s1030" type="#_x0000_t202" style="position:absolute;margin-left:157.2pt;margin-top:14.9pt;width:85.05pt;height:21.2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" strokeweight=".5pt">
                <v:textbox inset="0,0,0,0">
                  <w:txbxContent>
                    <w:p w14:paraId="370E675D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die K</w:t>
                      </w:r>
                      <w:r w:rsidRPr="00560042">
                        <w:rPr>
                          <w:sz w:val="22"/>
                          <w:highlight w:val="lightGray"/>
                        </w:rPr>
                        <w:t>ä</w:t>
                      </w:r>
                      <w:r>
                        <w:rPr>
                          <w:sz w:val="22"/>
                        </w:rPr>
                        <w:t>lte</w:t>
                      </w:r>
                    </w:p>
                  </w:txbxContent>
                </v:textbox>
              </v:shape>
            </w:pict>
          </mc:Fallback>
        </mc:AlternateContent>
      </w:r>
    </w:p>
    <w:p w14:paraId="740B8315" w14:textId="76AE56F4" w:rsidR="009D3C1F" w:rsidRDefault="009D3C1F" w:rsidP="009D3C1F">
      <w:r>
        <w:rPr>
          <w:color w:val="FFFFFF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CC3C2D" wp14:editId="5E4642A9">
                <wp:simplePos x="0" y="0"/>
                <wp:positionH relativeFrom="column">
                  <wp:posOffset>3078882</wp:posOffset>
                </wp:positionH>
                <wp:positionV relativeFrom="paragraph">
                  <wp:posOffset>146050</wp:posOffset>
                </wp:positionV>
                <wp:extent cx="930826" cy="804891"/>
                <wp:effectExtent l="0" t="0" r="22225" b="33655"/>
                <wp:wrapNone/>
                <wp:docPr id="48" name="Gerader Verbinde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826" cy="80489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CDBB62" id="Gerader Verbinder 4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45pt,11.5pt" to="315.75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" strokecolor="#bfbfbf [2412]" strokeweight="1pt">
                <v:stroke joinstyle="miter"/>
              </v:line>
            </w:pict>
          </mc:Fallback>
        </mc:AlternateContent>
      </w:r>
      <w:r>
        <w:rPr>
          <w:color w:val="FFFFFF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70211D48" wp14:editId="3B63E08E">
                <wp:simplePos x="0" y="0"/>
                <wp:positionH relativeFrom="column">
                  <wp:posOffset>-1270</wp:posOffset>
                </wp:positionH>
                <wp:positionV relativeFrom="paragraph">
                  <wp:posOffset>3175</wp:posOffset>
                </wp:positionV>
                <wp:extent cx="1080000" cy="270000"/>
                <wp:effectExtent l="0" t="0" r="25400" b="15875"/>
                <wp:wrapNone/>
                <wp:docPr id="24" name="Textfeld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39726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das Lachen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11D48" id="Textfeld 24" o:spid="_x0000_s1031" type="#_x0000_t202" style="position:absolute;margin-left:-.1pt;margin-top:.25pt;width:85.05pt;height:21.25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" strokeweight=".5pt">
                <v:textbox inset="0,0,0,0">
                  <w:txbxContent>
                    <w:p w14:paraId="44039726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das Lachen</w:t>
                      </w:r>
                    </w:p>
                  </w:txbxContent>
                </v:textbox>
              </v:shape>
            </w:pict>
          </mc:Fallback>
        </mc:AlternateContent>
      </w:r>
    </w:p>
    <w:p w14:paraId="78B0B795" w14:textId="0DA241BC" w:rsidR="009D3C1F" w:rsidRDefault="009D3C1F" w:rsidP="009D3C1F">
      <w: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71BCD42B" wp14:editId="01AA8939">
                <wp:simplePos x="0" y="0"/>
                <wp:positionH relativeFrom="column">
                  <wp:posOffset>0</wp:posOffset>
                </wp:positionH>
                <wp:positionV relativeFrom="paragraph">
                  <wp:posOffset>202565</wp:posOffset>
                </wp:positionV>
                <wp:extent cx="1080000" cy="270000"/>
                <wp:effectExtent l="0" t="0" r="25400" b="15875"/>
                <wp:wrapNone/>
                <wp:docPr id="25" name="Textfeld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E2BB8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kaufen</w:t>
                            </w:r>
                          </w:p>
                        </w:txbxContent>
                      </wps:txbx>
                      <wps:bodyPr rot="0" vert="horz" wrap="square" lIns="7200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BCD42B" id="Textfeld 25" o:spid="_x0000_s1032" type="#_x0000_t202" style="position:absolute;margin-left:0;margin-top:15.95pt;width:85.05pt;height:21.25pt;z-index:-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" strokeweight=".5pt">
                <v:textbox inset="2mm,0,0,0">
                  <w:txbxContent>
                    <w:p w14:paraId="663E2BB8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kaufen</w:t>
                      </w:r>
                    </w:p>
                  </w:txbxContent>
                </v:textbox>
              </v:shape>
            </w:pict>
          </mc:Fallback>
        </mc:AlternateContent>
      </w:r>
    </w:p>
    <w:p w14:paraId="2E7FD22E" w14:textId="44F78921" w:rsidR="009D3C1F" w:rsidRDefault="009D3C1F" w:rsidP="009D3C1F">
      <w: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7585951" wp14:editId="6492A6F2">
                <wp:simplePos x="0" y="0"/>
                <wp:positionH relativeFrom="column">
                  <wp:posOffset>3997727</wp:posOffset>
                </wp:positionH>
                <wp:positionV relativeFrom="paragraph">
                  <wp:posOffset>5080</wp:posOffset>
                </wp:positionV>
                <wp:extent cx="1080000" cy="270000"/>
                <wp:effectExtent l="0" t="0" r="25400" b="15875"/>
                <wp:wrapNone/>
                <wp:docPr id="22" name="Textfeld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82BD4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käuflich</w:t>
                            </w:r>
                          </w:p>
                        </w:txbxContent>
                      </wps:txbx>
                      <wps:bodyPr rot="0" vert="horz" wrap="square" lIns="7200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585951" id="Textfeld 22" o:spid="_x0000_s1033" type="#_x0000_t202" style="position:absolute;margin-left:314.8pt;margin-top:.4pt;width:85.05pt;height:21.2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" strokeweight=".5pt">
                <v:textbox inset="2mm,0,0,0">
                  <w:txbxContent>
                    <w:p w14:paraId="04882BD4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käuflich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CE8F63B" wp14:editId="042FA917">
                <wp:simplePos x="0" y="0"/>
                <wp:positionH relativeFrom="column">
                  <wp:posOffset>1999019</wp:posOffset>
                </wp:positionH>
                <wp:positionV relativeFrom="paragraph">
                  <wp:posOffset>16510</wp:posOffset>
                </wp:positionV>
                <wp:extent cx="1080000" cy="269888"/>
                <wp:effectExtent l="0" t="0" r="25400" b="15875"/>
                <wp:wrapNone/>
                <wp:docPr id="15" name="Textfeld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69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E2A1C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aufräumen</w:t>
                            </w:r>
                          </w:p>
                        </w:txbxContent>
                      </wps:txbx>
                      <wps:bodyPr rot="0" vert="horz" wrap="square" lIns="7200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E8F63B" id="Textfeld 15" o:spid="_x0000_s1034" type="#_x0000_t202" style="position:absolute;margin-left:157.4pt;margin-top:1.3pt;width:85.05pt;height:21.25pt;z-index:-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" strokeweight=".5pt">
                <v:textbox inset="2mm,0,0,0">
                  <w:txbxContent>
                    <w:p w14:paraId="238E2A1C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aufräumen</w:t>
                      </w:r>
                    </w:p>
                  </w:txbxContent>
                </v:textbox>
              </v:shape>
            </w:pict>
          </mc:Fallback>
        </mc:AlternateContent>
      </w:r>
    </w:p>
    <w:p w14:paraId="78AEFCB5" w14:textId="77777777" w:rsidR="009D3C1F" w:rsidRDefault="009D3C1F" w:rsidP="009D3C1F">
      <w:pPr>
        <w:pStyle w:val="ekvgrundtexthalbe"/>
      </w:pPr>
    </w:p>
    <w:p w14:paraId="6C21AF53" w14:textId="77777777" w:rsidR="009D3C1F" w:rsidRDefault="009D3C1F" w:rsidP="009D3C1F">
      <w:pPr>
        <w:pStyle w:val="ekvgrundtexthalbe"/>
      </w:pPr>
    </w:p>
    <w:p w14:paraId="635001DB" w14:textId="67549193" w:rsidR="009D3C1F" w:rsidRDefault="009D3C1F" w:rsidP="009D3C1F">
      <w: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156DA4A" wp14:editId="691B7AE3">
                <wp:simplePos x="0" y="0"/>
                <wp:positionH relativeFrom="column">
                  <wp:posOffset>3997727</wp:posOffset>
                </wp:positionH>
                <wp:positionV relativeFrom="paragraph">
                  <wp:posOffset>6985</wp:posOffset>
                </wp:positionV>
                <wp:extent cx="1080000" cy="270000"/>
                <wp:effectExtent l="0" t="0" r="25400" b="15875"/>
                <wp:wrapNone/>
                <wp:docPr id="29" name="Textfeld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E7E5A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die Erk</w:t>
                            </w:r>
                            <w:r w:rsidRPr="00560042">
                              <w:rPr>
                                <w:sz w:val="22"/>
                                <w:highlight w:val="lightGray"/>
                              </w:rPr>
                              <w:t>ä</w:t>
                            </w:r>
                            <w:r>
                              <w:rPr>
                                <w:sz w:val="22"/>
                              </w:rPr>
                              <w:t>ltung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56DA4A" id="Textfeld 29" o:spid="_x0000_s1035" type="#_x0000_t202" style="position:absolute;margin-left:314.8pt;margin-top:.55pt;width:85.05pt;height:21.2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" strokeweight=".5pt">
                <v:textbox inset="0,0,0,0">
                  <w:txbxContent>
                    <w:p w14:paraId="3E5E7E5A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die Erk</w:t>
                      </w:r>
                      <w:r w:rsidRPr="00560042">
                        <w:rPr>
                          <w:sz w:val="22"/>
                          <w:highlight w:val="lightGray"/>
                        </w:rPr>
                        <w:t>ä</w:t>
                      </w:r>
                      <w:r>
                        <w:rPr>
                          <w:sz w:val="22"/>
                        </w:rPr>
                        <w:t>ltung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96AAC79" wp14:editId="67846E5F">
                <wp:simplePos x="0" y="0"/>
                <wp:positionH relativeFrom="column">
                  <wp:posOffset>1999019</wp:posOffset>
                </wp:positionH>
                <wp:positionV relativeFrom="paragraph">
                  <wp:posOffset>6350</wp:posOffset>
                </wp:positionV>
                <wp:extent cx="1080000" cy="269888"/>
                <wp:effectExtent l="0" t="0" r="25400" b="15875"/>
                <wp:wrapNone/>
                <wp:docPr id="16" name="Textfeld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698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90BA6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lächerlich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6AAC79" id="Textfeld 16" o:spid="_x0000_s1036" type="#_x0000_t202" style="position:absolute;margin-left:157.4pt;margin-top:.5pt;width:85.05pt;height:21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" strokeweight=".5pt">
                <v:textbox inset="0,0,0,0">
                  <w:txbxContent>
                    <w:p w14:paraId="29690BA6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lächerlich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A4BC696" wp14:editId="2879B28A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1080000" cy="270000"/>
                <wp:effectExtent l="0" t="0" r="25400" b="15875"/>
                <wp:wrapNone/>
                <wp:docPr id="13" name="Textfeld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000" cy="27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54870" w14:textId="77777777" w:rsidR="009D3C1F" w:rsidRPr="00B62CA5" w:rsidRDefault="009D3C1F" w:rsidP="009D3C1F">
                            <w:pPr>
                              <w:tabs>
                                <w:tab w:val="clear" w:pos="340"/>
                                <w:tab w:val="left" w:pos="180"/>
                              </w:tabs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der Raum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4BC696" id="Textfeld 13" o:spid="_x0000_s1037" type="#_x0000_t202" style="position:absolute;margin-left:0;margin-top:.5pt;width:85.05pt;height:21.25pt;z-index:-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" strokeweight=".5pt">
                <v:textbox inset="0,0,0,0">
                  <w:txbxContent>
                    <w:p w14:paraId="3A954870" w14:textId="77777777" w:rsidR="009D3C1F" w:rsidRPr="00B62CA5" w:rsidRDefault="009D3C1F" w:rsidP="009D3C1F">
                      <w:pPr>
                        <w:tabs>
                          <w:tab w:val="clear" w:pos="340"/>
                          <w:tab w:val="left" w:pos="180"/>
                        </w:tabs>
                        <w:spacing w:line="240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der Raum</w:t>
                      </w:r>
                    </w:p>
                  </w:txbxContent>
                </v:textbox>
              </v:shape>
            </w:pict>
          </mc:Fallback>
        </mc:AlternateContent>
      </w:r>
    </w:p>
    <w:p w14:paraId="0F640E65" w14:textId="77777777" w:rsidR="009D3C1F" w:rsidRDefault="009D3C1F" w:rsidP="009D3C1F">
      <w:pPr>
        <w:pStyle w:val="ekvgrundtexthalbe"/>
      </w:pPr>
    </w:p>
    <w:p w14:paraId="0C88F862" w14:textId="464EBD89" w:rsidR="009D3C1F" w:rsidRDefault="009D3C1F" w:rsidP="009D3C1F"/>
    <w:p w14:paraId="55CA17DF" w14:textId="77777777" w:rsidR="00E165EB" w:rsidRDefault="00E165EB" w:rsidP="009D3C1F"/>
    <w:p w14:paraId="7DAD8A36" w14:textId="77777777" w:rsidR="009D3C1F" w:rsidRPr="00287B24" w:rsidRDefault="009D3C1F" w:rsidP="009D3C1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6825C78" wp14:editId="622250DE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C25D1" w14:textId="77777777" w:rsidR="009D3C1F" w:rsidRPr="00D3427F" w:rsidRDefault="009D3C1F" w:rsidP="009D3C1F">
      <w:pPr>
        <w:pStyle w:val="ekvnummerierung"/>
        <w:framePr w:wrap="around"/>
      </w:pPr>
      <w:r>
        <w:t>2</w:t>
      </w:r>
    </w:p>
    <w:p w14:paraId="61A1F631" w14:textId="775826F8" w:rsidR="004C45B5" w:rsidRDefault="004C45B5" w:rsidP="009D3C1F">
      <w:r w:rsidRPr="004C45B5">
        <w:t xml:space="preserve">Setze </w:t>
      </w:r>
      <w:r w:rsidR="002D0915" w:rsidRPr="004C45B5">
        <w:rPr>
          <w:b/>
        </w:rPr>
        <w:t>a/ä</w:t>
      </w:r>
      <w:r w:rsidR="002D0915" w:rsidRPr="004C45B5">
        <w:t xml:space="preserve">, </w:t>
      </w:r>
      <w:r w:rsidR="002D0915" w:rsidRPr="004C45B5">
        <w:rPr>
          <w:b/>
        </w:rPr>
        <w:t>au/äu</w:t>
      </w:r>
      <w:r w:rsidR="002D0915" w:rsidRPr="004C45B5">
        <w:t xml:space="preserve"> </w:t>
      </w:r>
      <w:r w:rsidRPr="004C45B5">
        <w:t xml:space="preserve">richtig </w:t>
      </w:r>
      <w:r w:rsidR="002D0915">
        <w:t>in die Wörter ein</w:t>
      </w:r>
      <w:r w:rsidRPr="004C45B5">
        <w:t xml:space="preserve"> und markier</w:t>
      </w:r>
      <w:r w:rsidR="002D0915">
        <w:t>e die Buchstaben</w:t>
      </w:r>
      <w:r w:rsidRPr="004C45B5">
        <w:t>.</w:t>
      </w:r>
    </w:p>
    <w:p w14:paraId="4E6B8BF3" w14:textId="77777777" w:rsidR="009D3C1F" w:rsidRDefault="009D3C1F" w:rsidP="009D3C1F">
      <w:pPr>
        <w:pStyle w:val="ekvgrundtexthalbe"/>
      </w:pPr>
    </w:p>
    <w:p w14:paraId="0EE4C691" w14:textId="34FCE505" w:rsidR="009D3C1F" w:rsidRDefault="009D3C1F" w:rsidP="009D3C1F">
      <w:pPr>
        <w:pStyle w:val="ekvschreiblinie"/>
        <w:tabs>
          <w:tab w:val="clear" w:pos="340"/>
          <w:tab w:val="clear" w:pos="595"/>
          <w:tab w:val="clear" w:pos="851"/>
          <w:tab w:val="left" w:pos="1560"/>
          <w:tab w:val="left" w:pos="2127"/>
          <w:tab w:val="left" w:pos="5387"/>
          <w:tab w:val="left" w:pos="6946"/>
          <w:tab w:val="left" w:pos="7371"/>
        </w:tabs>
      </w:pPr>
      <w:r>
        <w:t>s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ber</w:t>
      </w:r>
      <w:r>
        <w:tab/>
      </w:r>
      <w:r w:rsidR="00E165EB" w:rsidRPr="00CB27C6">
        <w:rPr>
          <w:rStyle w:val="ekvsymbol"/>
        </w:rPr>
        <w:sym w:font="Wingdings 3" w:char="F092"/>
      </w:r>
      <w:r w:rsidR="00E165EB">
        <w:tab/>
      </w:r>
      <w:r>
        <w:t>also: er s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bert</w:t>
      </w:r>
      <w:r>
        <w:tab/>
        <w:t>die Qu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l</w:t>
      </w:r>
      <w:r>
        <w:tab/>
      </w:r>
      <w:r w:rsidR="00E165EB" w:rsidRPr="00CB27C6">
        <w:rPr>
          <w:rStyle w:val="ekvsymbol"/>
        </w:rPr>
        <w:sym w:font="Wingdings 3" w:char="F092"/>
      </w:r>
      <w:r w:rsidR="00E165EB">
        <w:tab/>
      </w:r>
      <w:r>
        <w:t>also: es qu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lt</w:t>
      </w:r>
    </w:p>
    <w:p w14:paraId="79A2619E" w14:textId="62EACAFB" w:rsidR="009D3C1F" w:rsidRDefault="009D3C1F" w:rsidP="009D3C1F">
      <w:pPr>
        <w:pStyle w:val="ekvschreiblinie"/>
        <w:tabs>
          <w:tab w:val="clear" w:pos="340"/>
          <w:tab w:val="clear" w:pos="595"/>
          <w:tab w:val="clear" w:pos="851"/>
          <w:tab w:val="left" w:pos="1560"/>
          <w:tab w:val="left" w:pos="2127"/>
          <w:tab w:val="left" w:pos="5387"/>
          <w:tab w:val="left" w:pos="6946"/>
          <w:tab w:val="left" w:pos="7371"/>
        </w:tabs>
      </w:pPr>
      <w:r>
        <w:t>w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schen</w:t>
      </w:r>
      <w:r>
        <w:tab/>
      </w:r>
      <w:r w:rsidR="00E165EB" w:rsidRPr="00CB27C6">
        <w:rPr>
          <w:rStyle w:val="ekvsymbol"/>
        </w:rPr>
        <w:sym w:font="Wingdings 3" w:char="F092"/>
      </w:r>
      <w:r w:rsidR="00E165EB">
        <w:tab/>
      </w:r>
      <w:r>
        <w:t>also: sie w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scht</w:t>
      </w:r>
      <w:r>
        <w:tab/>
        <w:t>der Str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ß</w:t>
      </w:r>
      <w:r>
        <w:tab/>
      </w:r>
      <w:r w:rsidR="00E165EB" w:rsidRPr="00CB27C6">
        <w:rPr>
          <w:rStyle w:val="ekvsymbol"/>
        </w:rPr>
        <w:sym w:font="Wingdings 3" w:char="F092"/>
      </w:r>
      <w:r w:rsidR="00E165EB">
        <w:tab/>
      </w:r>
      <w:r>
        <w:t>also: die Str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ße</w:t>
      </w:r>
    </w:p>
    <w:p w14:paraId="6587EC66" w14:textId="42D3EECB" w:rsidR="009D3C1F" w:rsidRDefault="009D3C1F" w:rsidP="009D3C1F">
      <w:pPr>
        <w:pStyle w:val="ekvschreiblinie"/>
        <w:tabs>
          <w:tab w:val="clear" w:pos="340"/>
          <w:tab w:val="clear" w:pos="595"/>
          <w:tab w:val="clear" w:pos="851"/>
          <w:tab w:val="left" w:pos="1560"/>
          <w:tab w:val="left" w:pos="2127"/>
          <w:tab w:val="left" w:pos="5387"/>
          <w:tab w:val="left" w:pos="6946"/>
          <w:tab w:val="left" w:pos="7371"/>
        </w:tabs>
      </w:pPr>
      <w:r>
        <w:t>r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ben</w:t>
      </w:r>
      <w:r>
        <w:tab/>
      </w:r>
      <w:r w:rsidR="00E165EB" w:rsidRPr="00CB27C6">
        <w:rPr>
          <w:rStyle w:val="ekvsymbol"/>
        </w:rPr>
        <w:sym w:font="Wingdings 3" w:char="F092"/>
      </w:r>
      <w:r w:rsidR="00E165EB">
        <w:tab/>
      </w:r>
      <w:r>
        <w:t>also: der R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ber</w:t>
      </w:r>
      <w:r>
        <w:tab/>
        <w:t>f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ngen</w:t>
      </w:r>
      <w:r>
        <w:tab/>
      </w:r>
      <w:r w:rsidR="00E165EB" w:rsidRPr="00CB27C6">
        <w:rPr>
          <w:rStyle w:val="ekvsymbol"/>
        </w:rPr>
        <w:sym w:font="Wingdings 3" w:char="F092"/>
      </w:r>
      <w:r w:rsidR="00E165EB">
        <w:tab/>
      </w:r>
      <w:r>
        <w:t>also: sie f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ngt</w:t>
      </w:r>
    </w:p>
    <w:p w14:paraId="2A84E497" w14:textId="45029D74" w:rsidR="009D3C1F" w:rsidRDefault="009D3C1F" w:rsidP="009D3C1F"/>
    <w:p w14:paraId="105F4402" w14:textId="77777777" w:rsidR="00E165EB" w:rsidRDefault="00E165EB" w:rsidP="009D3C1F"/>
    <w:p w14:paraId="47423F09" w14:textId="77777777" w:rsidR="009D3C1F" w:rsidRPr="00287B24" w:rsidRDefault="009D3C1F" w:rsidP="009D3C1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985365B" wp14:editId="66831580">
            <wp:extent cx="285115" cy="288290"/>
            <wp:effectExtent l="0" t="0" r="0" b="0"/>
            <wp:docPr id="49" name="Grafi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90F5D" w14:textId="77777777" w:rsidR="009D3C1F" w:rsidRPr="00D3427F" w:rsidRDefault="009D3C1F" w:rsidP="009D3C1F">
      <w:pPr>
        <w:pStyle w:val="ekvnummerierung"/>
        <w:framePr w:wrap="around"/>
      </w:pPr>
      <w:r>
        <w:t>3</w:t>
      </w:r>
    </w:p>
    <w:p w14:paraId="664F4D7B" w14:textId="7FBF3558" w:rsidR="009D3C1F" w:rsidRPr="002D0915" w:rsidRDefault="002D0915" w:rsidP="009D3C1F">
      <w:pPr>
        <w:rPr>
          <w:rStyle w:val="ekvarbeitsanweisungdeutsch"/>
        </w:rPr>
      </w:pPr>
      <w:r w:rsidRPr="002D0915">
        <w:rPr>
          <w:rStyle w:val="ekvarbeitsanweisungdeutsch"/>
        </w:rPr>
        <w:t xml:space="preserve">Setze </w:t>
      </w:r>
      <w:r w:rsidRPr="002D0915">
        <w:rPr>
          <w:rStyle w:val="ekvfett"/>
        </w:rPr>
        <w:t>ä/e</w:t>
      </w:r>
      <w:r w:rsidRPr="002D0915">
        <w:rPr>
          <w:rStyle w:val="ekvarbeitsanweisungdeutsch"/>
        </w:rPr>
        <w:t xml:space="preserve">, </w:t>
      </w:r>
      <w:r w:rsidRPr="002D0915">
        <w:rPr>
          <w:rStyle w:val="ekvfett"/>
        </w:rPr>
        <w:t>äu/eu</w:t>
      </w:r>
      <w:r w:rsidRPr="002D0915">
        <w:rPr>
          <w:rStyle w:val="ekvarbeitsanweisungdeutsch"/>
        </w:rPr>
        <w:t xml:space="preserve"> richtig in die Wörter ein und markiere die Buchstaben.</w:t>
      </w:r>
    </w:p>
    <w:p w14:paraId="0B5C5AB4" w14:textId="77777777" w:rsidR="009D3C1F" w:rsidRDefault="009D3C1F" w:rsidP="009D3C1F">
      <w:pPr>
        <w:pStyle w:val="ekvgrundtexthalbe"/>
      </w:pPr>
    </w:p>
    <w:p w14:paraId="711057E5" w14:textId="6DBD71BB" w:rsidR="009D3C1F" w:rsidRDefault="009D3C1F" w:rsidP="00E165EB">
      <w:pPr>
        <w:pStyle w:val="ekvschreiblinie"/>
        <w:tabs>
          <w:tab w:val="clear" w:pos="340"/>
          <w:tab w:val="clear" w:pos="595"/>
          <w:tab w:val="clear" w:pos="851"/>
          <w:tab w:val="left" w:pos="2552"/>
          <w:tab w:val="left" w:pos="5103"/>
          <w:tab w:val="left" w:pos="7513"/>
        </w:tabs>
      </w:pPr>
      <w:r>
        <w:t>tr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men</w:t>
      </w:r>
      <w:r>
        <w:tab/>
        <w:t>die R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der</w:t>
      </w:r>
      <w:r>
        <w:tab/>
        <w:t>l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chten</w:t>
      </w:r>
      <w:r>
        <w:tab/>
        <w:t>bl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lich</w:t>
      </w:r>
      <w:r>
        <w:tab/>
      </w:r>
    </w:p>
    <w:p w14:paraId="1B08E85A" w14:textId="68062805" w:rsidR="009D3C1F" w:rsidRDefault="009D3C1F" w:rsidP="00E165EB">
      <w:pPr>
        <w:pStyle w:val="ekvschreiblinie"/>
        <w:tabs>
          <w:tab w:val="clear" w:pos="340"/>
          <w:tab w:val="clear" w:pos="595"/>
          <w:tab w:val="clear" w:pos="851"/>
          <w:tab w:val="left" w:pos="2552"/>
          <w:tab w:val="left" w:pos="5103"/>
          <w:tab w:val="left" w:pos="7513"/>
        </w:tabs>
      </w:pPr>
      <w:r>
        <w:t>die H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fen</w:t>
      </w:r>
      <w:r>
        <w:tab/>
        <w:t>j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hrlich</w:t>
      </w:r>
      <w:r>
        <w:tab/>
        <w:t>die H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cke</w:t>
      </w:r>
      <w:r>
        <w:tab/>
        <w:t>h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te</w:t>
      </w:r>
    </w:p>
    <w:p w14:paraId="3FC6776C" w14:textId="61E15A86" w:rsidR="009D3C1F" w:rsidRDefault="009D3C1F" w:rsidP="00E165EB">
      <w:pPr>
        <w:pStyle w:val="ekvschreiblinie"/>
        <w:tabs>
          <w:tab w:val="clear" w:pos="340"/>
          <w:tab w:val="clear" w:pos="595"/>
          <w:tab w:val="clear" w:pos="851"/>
          <w:tab w:val="left" w:pos="2552"/>
          <w:tab w:val="left" w:pos="5103"/>
          <w:tab w:val="left" w:pos="7513"/>
        </w:tabs>
      </w:pPr>
      <w:r>
        <w:t>s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erlich</w:t>
      </w:r>
      <w:r>
        <w:tab/>
        <w:t>das F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er</w:t>
      </w:r>
      <w:r>
        <w:tab/>
        <w:t>abz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hlen</w:t>
      </w:r>
      <w:r>
        <w:tab/>
        <w:t>k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chen</w:t>
      </w:r>
    </w:p>
    <w:p w14:paraId="3BE042F3" w14:textId="133A0B1E" w:rsidR="009D3C1F" w:rsidRDefault="009D3C1F" w:rsidP="00E165EB">
      <w:pPr>
        <w:pStyle w:val="ekvschreiblinie"/>
        <w:tabs>
          <w:tab w:val="clear" w:pos="340"/>
          <w:tab w:val="clear" w:pos="595"/>
          <w:tab w:val="clear" w:pos="851"/>
          <w:tab w:val="left" w:pos="2552"/>
          <w:tab w:val="left" w:pos="5103"/>
          <w:tab w:val="left" w:pos="7513"/>
        </w:tabs>
      </w:pPr>
      <w:r>
        <w:t>d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tsch</w:t>
      </w:r>
      <w:r>
        <w:tab/>
        <w:t>gef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hrlich</w:t>
      </w:r>
      <w:r>
        <w:tab/>
        <w:t>d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>
        <w:t>nken</w:t>
      </w:r>
      <w:r>
        <w:tab/>
        <w:t xml:space="preserve">das </w:t>
      </w:r>
      <w:r w:rsidR="004C45B5">
        <w:t>M</w:t>
      </w:r>
      <w:r w:rsidR="00E165EB" w:rsidRPr="00300255">
        <w:rPr>
          <w:rStyle w:val="ekvhandschriftunterstrichen"/>
        </w:rPr>
        <w:t xml:space="preserve"> 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E165EB" w:rsidRPr="00300255">
        <w:rPr>
          <w:rStyle w:val="ekvhandschriftunterstrichen"/>
        </w:rPr>
        <w:t> </w:t>
      </w:r>
      <w:r w:rsidR="004C45B5">
        <w:t>s</w:t>
      </w:r>
      <w:r>
        <w:t>chen</w:t>
      </w:r>
    </w:p>
    <w:p w14:paraId="25754084" w14:textId="77777777" w:rsidR="009D3C1F" w:rsidRDefault="009D3C1F" w:rsidP="009D3C1F"/>
    <w:p w14:paraId="1E38D26F" w14:textId="77777777" w:rsidR="009D3C1F" w:rsidRDefault="009D3C1F" w:rsidP="009D3C1F">
      <w:r>
        <w:rPr>
          <w:lang w:eastAsia="de-DE"/>
        </w:rPr>
        <w:drawing>
          <wp:anchor distT="0" distB="0" distL="114300" distR="114300" simplePos="0" relativeHeight="251668480" behindDoc="0" locked="0" layoutInCell="1" allowOverlap="1" wp14:anchorId="4DDCC48A" wp14:editId="296CB155">
            <wp:simplePos x="0" y="0"/>
            <wp:positionH relativeFrom="column">
              <wp:posOffset>2863660</wp:posOffset>
            </wp:positionH>
            <wp:positionV relativeFrom="paragraph">
              <wp:posOffset>163628</wp:posOffset>
            </wp:positionV>
            <wp:extent cx="285115" cy="288290"/>
            <wp:effectExtent l="0" t="0" r="635" b="0"/>
            <wp:wrapNone/>
            <wp:docPr id="50" name="Grafi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EDB4EF" w14:textId="77777777" w:rsidR="009D3C1F" w:rsidRPr="00287B24" w:rsidRDefault="009D3C1F" w:rsidP="009D3C1F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9DBE37E" wp14:editId="13B33BE8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2E8AD" w14:textId="77777777" w:rsidR="009D3C1F" w:rsidRPr="00D3427F" w:rsidRDefault="009D3C1F" w:rsidP="009D3C1F">
      <w:pPr>
        <w:pStyle w:val="ekvnummerierung"/>
        <w:framePr w:wrap="around"/>
      </w:pPr>
      <w:r>
        <w:t>4</w:t>
      </w:r>
    </w:p>
    <w:p w14:paraId="57E502FF" w14:textId="77777777" w:rsidR="009D3C1F" w:rsidRDefault="009D3C1F" w:rsidP="009D3C1F">
      <w:r>
        <w:rPr>
          <w:b/>
        </w:rPr>
        <w:drawing>
          <wp:anchor distT="0" distB="0" distL="114300" distR="114300" simplePos="0" relativeHeight="251669504" behindDoc="0" locked="0" layoutInCell="1" allowOverlap="1" wp14:anchorId="5E0DF2AB" wp14:editId="6AF8662A">
            <wp:simplePos x="0" y="0"/>
            <wp:positionH relativeFrom="margin">
              <wp:posOffset>4122420</wp:posOffset>
            </wp:positionH>
            <wp:positionV relativeFrom="paragraph">
              <wp:posOffset>71755</wp:posOffset>
            </wp:positionV>
            <wp:extent cx="1818000" cy="648000"/>
            <wp:effectExtent l="0" t="0" r="0" b="0"/>
            <wp:wrapNone/>
            <wp:docPr id="1" name="Grafik 1" descr="S704300443_KV19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S704300443_KV19_0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Schreibe die Sätze richtig auf. Die Strategie         hilft dir.</w:t>
      </w:r>
      <w:r w:rsidRPr="00EB0CE8">
        <w:rPr>
          <w:b/>
        </w:rPr>
        <w:t xml:space="preserve"> </w:t>
      </w:r>
    </w:p>
    <w:p w14:paraId="07B0DBCA" w14:textId="77777777" w:rsidR="009D3C1F" w:rsidRDefault="009D3C1F" w:rsidP="009D3C1F">
      <w:pPr>
        <w:pStyle w:val="ekvgrundtexthalbe"/>
      </w:pPr>
    </w:p>
    <w:p w14:paraId="26EC7E1F" w14:textId="77777777" w:rsidR="009D3C1F" w:rsidRDefault="009D3C1F" w:rsidP="009D3C1F">
      <w:pPr>
        <w:tabs>
          <w:tab w:val="clear" w:pos="340"/>
          <w:tab w:val="clear" w:pos="595"/>
          <w:tab w:val="clear" w:pos="851"/>
          <w:tab w:val="left" w:pos="1134"/>
        </w:tabs>
      </w:pPr>
      <w:r>
        <w:t xml:space="preserve">Der Friseur </w:t>
      </w:r>
      <w:r w:rsidRPr="005A5FFF">
        <w:rPr>
          <w:u w:val="single"/>
        </w:rPr>
        <w:t>wescht</w:t>
      </w:r>
      <w:r>
        <w:t xml:space="preserve"> und </w:t>
      </w:r>
      <w:r w:rsidRPr="005A5FFF">
        <w:rPr>
          <w:u w:val="single"/>
        </w:rPr>
        <w:t>kemmt</w:t>
      </w:r>
      <w:r>
        <w:t xml:space="preserve"> meine Haare.</w:t>
      </w:r>
    </w:p>
    <w:p w14:paraId="59AF2568" w14:textId="77777777" w:rsidR="009D3C1F" w:rsidRDefault="009D3C1F" w:rsidP="009D3C1F">
      <w:pPr>
        <w:tabs>
          <w:tab w:val="clear" w:pos="340"/>
          <w:tab w:val="clear" w:pos="595"/>
          <w:tab w:val="clear" w:pos="851"/>
          <w:tab w:val="left" w:pos="1134"/>
        </w:tabs>
        <w:rPr>
          <w:u w:val="single"/>
        </w:rPr>
      </w:pPr>
      <w:r>
        <w:t xml:space="preserve">Der </w:t>
      </w:r>
      <w:r w:rsidRPr="005A5FFF">
        <w:rPr>
          <w:u w:val="single"/>
        </w:rPr>
        <w:t>Gertner</w:t>
      </w:r>
      <w:r>
        <w:t xml:space="preserve"> </w:t>
      </w:r>
      <w:r w:rsidRPr="005A5FFF">
        <w:rPr>
          <w:u w:val="single"/>
        </w:rPr>
        <w:t>set</w:t>
      </w:r>
      <w:r>
        <w:t xml:space="preserve"> neue </w:t>
      </w:r>
      <w:r w:rsidRPr="005A5FFF">
        <w:rPr>
          <w:u w:val="single"/>
        </w:rPr>
        <w:t>Kreuter</w:t>
      </w:r>
      <w:r>
        <w:t xml:space="preserve"> und pflanzt </w:t>
      </w:r>
      <w:r w:rsidRPr="005A5FFF">
        <w:rPr>
          <w:u w:val="single"/>
        </w:rPr>
        <w:t>Beume</w:t>
      </w:r>
      <w:r>
        <w:t>.</w:t>
      </w:r>
    </w:p>
    <w:p w14:paraId="1F226B07" w14:textId="73A8468C" w:rsidR="009D3C1F" w:rsidRDefault="009D3C1F" w:rsidP="009D3C1F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bookmarkStart w:id="1" w:name="_Hlk103852793"/>
      <w:r>
        <w:rPr>
          <w:rStyle w:val="ekvhandschriftunterstrichen"/>
        </w:rPr>
        <w:tab/>
      </w:r>
    </w:p>
    <w:p w14:paraId="0670B307" w14:textId="77777777" w:rsidR="009D3C1F" w:rsidRDefault="009D3C1F" w:rsidP="009D3C1F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  <w:rPr>
          <w:rStyle w:val="ekvhandschriftunterstrichen"/>
        </w:rPr>
      </w:pPr>
      <w:r>
        <w:rPr>
          <w:rStyle w:val="ekvhandschriftunterstrichen"/>
        </w:rPr>
        <w:tab/>
      </w:r>
    </w:p>
    <w:p w14:paraId="38DC9BB1" w14:textId="4AD3899B" w:rsidR="00777DA9" w:rsidRDefault="009D3C1F" w:rsidP="009D3C1F">
      <w:pPr>
        <w:tabs>
          <w:tab w:val="clear" w:pos="340"/>
          <w:tab w:val="clear" w:pos="595"/>
          <w:tab w:val="clear" w:pos="851"/>
          <w:tab w:val="left" w:pos="9354"/>
        </w:tabs>
        <w:spacing w:line="566" w:lineRule="exact"/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  <w:bookmarkEnd w:id="1"/>
    </w:p>
    <w:sectPr w:rsidR="00777DA9" w:rsidSect="00903706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D06A" w14:textId="77777777" w:rsidR="0097596B" w:rsidRDefault="0097596B" w:rsidP="003C599D">
      <w:pPr>
        <w:spacing w:line="240" w:lineRule="auto"/>
      </w:pPr>
      <w:r>
        <w:separator/>
      </w:r>
    </w:p>
  </w:endnote>
  <w:endnote w:type="continuationSeparator" w:id="0">
    <w:p w14:paraId="7EFA8F2E" w14:textId="77777777" w:rsidR="0097596B" w:rsidRDefault="0097596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81840D1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01441D" w:rsidRPr="0001441D">
            <w:t>Katja Kersting, Münster</w:t>
          </w:r>
        </w:p>
        <w:p w14:paraId="53D2783E" w14:textId="26098006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9B098E">
            <w:rPr>
              <w:rFonts w:cs="Arial"/>
              <w:noProof w:val="0"/>
              <w:szCs w:val="10"/>
            </w:rPr>
            <w:t>Britta Seepe-Smit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9F8E5" w14:textId="77777777" w:rsidR="0097596B" w:rsidRDefault="0097596B" w:rsidP="003C599D">
      <w:pPr>
        <w:spacing w:line="240" w:lineRule="auto"/>
      </w:pPr>
      <w:r>
        <w:separator/>
      </w:r>
    </w:p>
  </w:footnote>
  <w:footnote w:type="continuationSeparator" w:id="0">
    <w:p w14:paraId="53BBC22C" w14:textId="77777777" w:rsidR="0097596B" w:rsidRDefault="0097596B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441D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0915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5F2A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C45B5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674C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596B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098E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D3C1F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106C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453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165EB"/>
    <w:rsid w:val="00E17EC8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5CE8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10</cp:revision>
  <cp:lastPrinted>2022-07-13T08:33:00Z</cp:lastPrinted>
  <dcterms:created xsi:type="dcterms:W3CDTF">2022-06-14T10:07:00Z</dcterms:created>
  <dcterms:modified xsi:type="dcterms:W3CDTF">2022-08-17T07:44:00Z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