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9E0278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9462D">
              <w:t>1a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272CAB3" w14:textId="77777777" w:rsidR="008A55B3" w:rsidRDefault="008A55B3" w:rsidP="008A55B3">
      <w:pPr>
        <w:pStyle w:val="ekvue1arial"/>
      </w:pPr>
      <w:bookmarkStart w:id="0" w:name="bmStart"/>
      <w:bookmarkEnd w:id="0"/>
      <w:r>
        <w:t>Mit dem Wörterbuch arbeiten</w:t>
      </w:r>
    </w:p>
    <w:p w14:paraId="0F15EBC9" w14:textId="77777777" w:rsidR="00F7735E" w:rsidRDefault="00F7735E" w:rsidP="008A55B3"/>
    <w:p w14:paraId="7D81CAE5" w14:textId="77777777" w:rsidR="008A55B3" w:rsidRPr="00287B24" w:rsidRDefault="008A55B3" w:rsidP="008A55B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4989F1C" wp14:editId="6145BB01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1ABF9" w14:textId="77777777" w:rsidR="008A55B3" w:rsidRPr="00D3427F" w:rsidRDefault="008A55B3" w:rsidP="008A55B3">
      <w:pPr>
        <w:pStyle w:val="ekvnummerierung"/>
        <w:framePr w:wrap="around"/>
      </w:pPr>
      <w:r>
        <w:t>1</w:t>
      </w:r>
    </w:p>
    <w:p w14:paraId="133F682B" w14:textId="77BEADE7" w:rsidR="008A55B3" w:rsidRDefault="007A05B7" w:rsidP="008A55B3">
      <w:r>
        <w:drawing>
          <wp:anchor distT="0" distB="0" distL="114300" distR="114300" simplePos="0" relativeHeight="251711488" behindDoc="0" locked="0" layoutInCell="1" allowOverlap="1" wp14:anchorId="3793789F" wp14:editId="216EF12E">
            <wp:simplePos x="0" y="0"/>
            <wp:positionH relativeFrom="column">
              <wp:posOffset>5079365</wp:posOffset>
            </wp:positionH>
            <wp:positionV relativeFrom="paragraph">
              <wp:posOffset>3810</wp:posOffset>
            </wp:positionV>
            <wp:extent cx="813818" cy="944120"/>
            <wp:effectExtent l="0" t="0" r="5715" b="8890"/>
            <wp:wrapNone/>
            <wp:docPr id="4" name="Grafik 4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818" cy="94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5B3">
        <w:t xml:space="preserve">Wie ist eine </w:t>
      </w:r>
      <w:r w:rsidR="008A55B3" w:rsidRPr="00D3036D">
        <w:rPr>
          <w:b/>
          <w:bCs/>
        </w:rPr>
        <w:t>Wörterbuch</w:t>
      </w:r>
      <w:r w:rsidR="00BD6171">
        <w:rPr>
          <w:b/>
          <w:bCs/>
        </w:rPr>
        <w:t>seite</w:t>
      </w:r>
      <w:r w:rsidR="008A55B3">
        <w:t xml:space="preserve"> aufgebaut? </w:t>
      </w:r>
    </w:p>
    <w:p w14:paraId="028C0514" w14:textId="4DDEDE57" w:rsidR="008A55B3" w:rsidRDefault="00BD6171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E6DBFE" wp14:editId="44A816F8">
                <wp:simplePos x="0" y="0"/>
                <wp:positionH relativeFrom="page">
                  <wp:posOffset>4180840</wp:posOffset>
                </wp:positionH>
                <wp:positionV relativeFrom="paragraph">
                  <wp:posOffset>83297</wp:posOffset>
                </wp:positionV>
                <wp:extent cx="1732674" cy="860425"/>
                <wp:effectExtent l="0" t="0" r="191770" b="15875"/>
                <wp:wrapNone/>
                <wp:docPr id="11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674" cy="860425"/>
                        </a:xfrm>
                        <a:prstGeom prst="wedgeRoundRectCallout">
                          <a:avLst>
                            <a:gd name="adj1" fmla="val 58914"/>
                            <a:gd name="adj2" fmla="val 641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435AE" w14:textId="50AE3E9F" w:rsidR="008A55B3" w:rsidRPr="00BB7A52" w:rsidRDefault="008A55B3" w:rsidP="00BB7A52">
                            <w:pPr>
                              <w:pStyle w:val="ekvsprechblase"/>
                            </w:pPr>
                            <w:r w:rsidRPr="008A55B3">
                              <w:rPr>
                                <w:b/>
                              </w:rPr>
                              <w:t>Tipp:</w:t>
                            </w:r>
                            <w:r w:rsidRPr="008A55B3">
                              <w:t xml:space="preserve"> Die Seiten </w:t>
                            </w:r>
                            <w:r w:rsidR="00BD6171" w:rsidRPr="00BD6171">
                              <w:t>10, 11, 40, 41, 118 und 119</w:t>
                            </w:r>
                            <w:r w:rsidR="00BD6171">
                              <w:t xml:space="preserve"> </w:t>
                            </w:r>
                            <w:r w:rsidRPr="008A55B3">
                              <w:t>im Wörterbuch helfen dir dabei.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E6DBF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29.2pt;margin-top:6.55pt;width:136.45pt;height:67.7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" adj="23525,12186" fillcolor="white [3212]" strokecolor="#a5a5a5 [2092]">
                <v:textbox>
                  <w:txbxContent>
                    <w:p w14:paraId="66C435AE" w14:textId="50AE3E9F" w:rsidR="008A55B3" w:rsidRPr="00BB7A52" w:rsidRDefault="008A55B3" w:rsidP="00BB7A52">
                      <w:pPr>
                        <w:pStyle w:val="ekvsprechblase"/>
                      </w:pPr>
                      <w:r w:rsidRPr="008A55B3">
                        <w:rPr>
                          <w:b/>
                        </w:rPr>
                        <w:t>Tipp:</w:t>
                      </w:r>
                      <w:r w:rsidRPr="008A55B3">
                        <w:t xml:space="preserve"> Die Seiten </w:t>
                      </w:r>
                      <w:r w:rsidR="00BD6171" w:rsidRPr="00BD6171">
                        <w:t>10, 11, 40, 41, 118 und 119</w:t>
                      </w:r>
                      <w:r w:rsidR="00BD6171">
                        <w:t xml:space="preserve"> </w:t>
                      </w:r>
                      <w:r w:rsidRPr="008A55B3">
                        <w:t>im Wörterbuch helfen dir dabei.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5B3">
        <w:t xml:space="preserve">Ordne die Begriffe richtig zu. </w:t>
      </w:r>
    </w:p>
    <w:p w14:paraId="50AB805E" w14:textId="5EC2EA6D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CAF1C68" wp14:editId="7F8612DD">
                <wp:simplePos x="0" y="0"/>
                <wp:positionH relativeFrom="column">
                  <wp:posOffset>1515727</wp:posOffset>
                </wp:positionH>
                <wp:positionV relativeFrom="paragraph">
                  <wp:posOffset>176819</wp:posOffset>
                </wp:positionV>
                <wp:extent cx="584200" cy="341630"/>
                <wp:effectExtent l="0" t="0" r="25400" b="20320"/>
                <wp:wrapNone/>
                <wp:docPr id="50" name="Gerader Verbind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200" cy="341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73D2AD" id="Gerader Verbinder 50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35pt,13.9pt" to="165.3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</w:p>
    <w:p w14:paraId="5E688784" w14:textId="6FF34CC9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EBFCD0F" wp14:editId="558EA244">
                <wp:simplePos x="0" y="0"/>
                <wp:positionH relativeFrom="column">
                  <wp:posOffset>1487799</wp:posOffset>
                </wp:positionH>
                <wp:positionV relativeFrom="paragraph">
                  <wp:posOffset>6985</wp:posOffset>
                </wp:positionV>
                <wp:extent cx="659765" cy="269875"/>
                <wp:effectExtent l="0" t="0" r="26035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3A1D49F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Kasten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CD0F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7" type="#_x0000_t202" style="position:absolute;margin-left:117.15pt;margin-top:.55pt;width:51.95pt;height:21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" fillcolor="white [3212]" strokecolor="black [3213]" strokeweight=".5pt">
                <v:textbox>
                  <w:txbxContent>
                    <w:p w14:paraId="63A1D49F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Kasten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4B66C42" wp14:editId="5BF3FFD1">
                <wp:simplePos x="0" y="0"/>
                <wp:positionH relativeFrom="column">
                  <wp:posOffset>-2773</wp:posOffset>
                </wp:positionH>
                <wp:positionV relativeFrom="paragraph">
                  <wp:posOffset>9179</wp:posOffset>
                </wp:positionV>
                <wp:extent cx="1374373" cy="269875"/>
                <wp:effectExtent l="0" t="0" r="16510" b="158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373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81E5824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Anfangsbuchstabe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66C42" id="Textfeld 2" o:spid="_x0000_s1028" type="#_x0000_t202" style="position:absolute;margin-left:-.2pt;margin-top:.7pt;width:108.2pt;height:21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" fillcolor="white [3212]" strokecolor="black [3213]" strokeweight=".5pt">
                <v:textbox>
                  <w:txbxContent>
                    <w:p w14:paraId="581E5824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Anfangsbuchstabe</w:t>
                      </w:r>
                    </w:p>
                  </w:txbxContent>
                </v:textbox>
              </v:shape>
            </w:pict>
          </mc:Fallback>
        </mc:AlternateContent>
      </w:r>
    </w:p>
    <w:p w14:paraId="6B23BCF9" w14:textId="66A582E3" w:rsidR="008A55B3" w:rsidRDefault="008A55B3" w:rsidP="008A55B3"/>
    <w:p w14:paraId="55159D7C" w14:textId="61EA4146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2E28C8" wp14:editId="3AA9CB18">
                <wp:simplePos x="0" y="0"/>
                <wp:positionH relativeFrom="column">
                  <wp:posOffset>1713865</wp:posOffset>
                </wp:positionH>
                <wp:positionV relativeFrom="paragraph">
                  <wp:posOffset>21590</wp:posOffset>
                </wp:positionV>
                <wp:extent cx="897890" cy="269875"/>
                <wp:effectExtent l="0" t="0" r="1651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89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9EAD3C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Abc-Leiste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E28C8" id="Textfeld 6" o:spid="_x0000_s1029" type="#_x0000_t202" style="position:absolute;margin-left:134.95pt;margin-top:1.7pt;width:70.7pt;height:2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" fillcolor="white [3212]" strokecolor="black [3213]" strokeweight=".5pt">
                <v:textbox>
                  <w:txbxContent>
                    <w:p w14:paraId="019EAD3C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Abc-Leiste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31772C" wp14:editId="1EE12D37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455295" cy="269875"/>
                <wp:effectExtent l="0" t="0" r="20955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F689536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Bild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1772C" id="Textfeld 8" o:spid="_x0000_s1030" type="#_x0000_t202" style="position:absolute;margin-left:0;margin-top:1.65pt;width:35.85pt;height:2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" fillcolor="white [3212]" strokecolor="black [3213]" strokeweight=".5pt">
                <v:textbox>
                  <w:txbxContent>
                    <w:p w14:paraId="3F689536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Bild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3DBA9B" wp14:editId="3F90541F">
                <wp:simplePos x="0" y="0"/>
                <wp:positionH relativeFrom="column">
                  <wp:posOffset>570230</wp:posOffset>
                </wp:positionH>
                <wp:positionV relativeFrom="paragraph">
                  <wp:posOffset>21577</wp:posOffset>
                </wp:positionV>
                <wp:extent cx="1028065" cy="269875"/>
                <wp:effectExtent l="0" t="0" r="19685" b="1587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06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A311E39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Sprechblase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BA9B" id="Textfeld 9" o:spid="_x0000_s1031" type="#_x0000_t202" style="position:absolute;margin-left:44.9pt;margin-top:1.7pt;width:80.95pt;height:2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" fillcolor="white [3212]" strokecolor="black [3213]" strokeweight=".5pt">
                <v:textbox>
                  <w:txbxContent>
                    <w:p w14:paraId="2A311E39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Sprechblase</w:t>
                      </w:r>
                    </w:p>
                  </w:txbxContent>
                </v:textbox>
              </v:shape>
            </w:pict>
          </mc:Fallback>
        </mc:AlternateContent>
      </w:r>
    </w:p>
    <w:p w14:paraId="39476FCB" w14:textId="1E5E294F" w:rsidR="008A55B3" w:rsidRDefault="008A55B3" w:rsidP="008A55B3"/>
    <w:p w14:paraId="38DC9BB1" w14:textId="4CA1453E" w:rsidR="00777DA9" w:rsidRDefault="00BD6171" w:rsidP="008A55B3">
      <w:pPr>
        <w:pStyle w:val="ekvbild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A60A81" wp14:editId="1EF80B7F">
                <wp:simplePos x="0" y="0"/>
                <wp:positionH relativeFrom="column">
                  <wp:posOffset>3003454</wp:posOffset>
                </wp:positionH>
                <wp:positionV relativeFrom="paragraph">
                  <wp:posOffset>30480</wp:posOffset>
                </wp:positionV>
                <wp:extent cx="914400" cy="269875"/>
                <wp:effectExtent l="0" t="0" r="19050" b="15875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61B46C3" w14:textId="23F357A6" w:rsidR="00BD6171" w:rsidRPr="009F0109" w:rsidRDefault="00BD6171" w:rsidP="00BD6171">
                            <w:pPr>
                              <w:pStyle w:val="ekvaufgabenwortkarte"/>
                              <w:jc w:val="center"/>
                            </w:pPr>
                            <w:r w:rsidRPr="00BD6171">
                              <w:t>Folgewort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60A81" id="Textfeld 16" o:spid="_x0000_s1032" type="#_x0000_t202" style="position:absolute;margin-left:236.5pt;margin-top:2.4pt;width:1in;height:2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" fillcolor="white [3212]" strokecolor="black [3213]" strokeweight=".5pt">
                <v:textbox>
                  <w:txbxContent>
                    <w:p w14:paraId="261B46C3" w14:textId="23F357A6" w:rsidR="00BD6171" w:rsidRPr="009F0109" w:rsidRDefault="00BD6171" w:rsidP="00BD6171">
                      <w:pPr>
                        <w:pStyle w:val="ekvaufgabenwortkarte"/>
                        <w:jc w:val="center"/>
                      </w:pPr>
                      <w:r w:rsidRPr="00BD6171">
                        <w:t>Folgewort</w:t>
                      </w:r>
                    </w:p>
                  </w:txbxContent>
                </v:textbox>
              </v:shape>
            </w:pict>
          </mc:Fallback>
        </mc:AlternateContent>
      </w:r>
      <w:r w:rsidR="00EB3664">
        <w:rPr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59DFF9C" wp14:editId="2CDDBFA2">
                <wp:simplePos x="0" y="0"/>
                <wp:positionH relativeFrom="column">
                  <wp:posOffset>1270</wp:posOffset>
                </wp:positionH>
                <wp:positionV relativeFrom="paragraph">
                  <wp:posOffset>26670</wp:posOffset>
                </wp:positionV>
                <wp:extent cx="1750695" cy="269875"/>
                <wp:effectExtent l="0" t="0" r="20955" b="15875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C57766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Nachschlagewort/Eintrag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DFF9C" id="Textfeld 14" o:spid="_x0000_s1033" type="#_x0000_t202" style="position:absolute;margin-left:.1pt;margin-top:2.1pt;width:137.85pt;height:21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" fillcolor="white [3212]" strokecolor="black [3213]" strokeweight=".5pt">
                <v:textbox>
                  <w:txbxContent>
                    <w:p w14:paraId="54C57766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Nachschlagewort/Eintrag</w:t>
                      </w:r>
                    </w:p>
                  </w:txbxContent>
                </v:textbox>
              </v:shape>
            </w:pict>
          </mc:Fallback>
        </mc:AlternateContent>
      </w:r>
      <w:r w:rsidR="00EB3664">
        <w:rPr>
          <w:lang w:eastAsia="de-D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5865502" wp14:editId="520D820B">
                <wp:simplePos x="0" y="0"/>
                <wp:positionH relativeFrom="column">
                  <wp:posOffset>1913890</wp:posOffset>
                </wp:positionH>
                <wp:positionV relativeFrom="paragraph">
                  <wp:posOffset>29952</wp:posOffset>
                </wp:positionV>
                <wp:extent cx="914400" cy="269875"/>
                <wp:effectExtent l="0" t="0" r="19050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3750115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Seitenzahl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65502" id="Textfeld 12" o:spid="_x0000_s1034" type="#_x0000_t202" style="position:absolute;margin-left:150.7pt;margin-top:2.35pt;width:1in;height:21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" fillcolor="white [3212]" strokecolor="black [3213]" strokeweight=".5pt">
                <v:textbox>
                  <w:txbxContent>
                    <w:p w14:paraId="33750115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Seitenzahl</w:t>
                      </w:r>
                    </w:p>
                  </w:txbxContent>
                </v:textbox>
              </v:shape>
            </w:pict>
          </mc:Fallback>
        </mc:AlternateContent>
      </w:r>
    </w:p>
    <w:p w14:paraId="6D494BB0" w14:textId="5106FEE8" w:rsidR="008A55B3" w:rsidRDefault="008A55B3" w:rsidP="008A55B3"/>
    <w:p w14:paraId="3901333F" w14:textId="3B7E804C" w:rsidR="00512855" w:rsidRDefault="00E17387" w:rsidP="00512855">
      <w:pPr>
        <w:pStyle w:val="ekvbild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105A3D" wp14:editId="6B42B1D1">
                <wp:simplePos x="0" y="0"/>
                <wp:positionH relativeFrom="column">
                  <wp:posOffset>1181605</wp:posOffset>
                </wp:positionH>
                <wp:positionV relativeFrom="paragraph">
                  <wp:posOffset>74360</wp:posOffset>
                </wp:positionV>
                <wp:extent cx="870264" cy="585470"/>
                <wp:effectExtent l="38100" t="0" r="25400" b="62230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0264" cy="5854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FB93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1" o:spid="_x0000_s1026" type="#_x0000_t32" style="position:absolute;margin-left:93.05pt;margin-top:5.85pt;width:68.5pt;height:46.1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" strokecolor="black [3213]" strokeweight=".5pt">
                <v:stroke endarrow="oval" joinstyle="miter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0CCA2F" wp14:editId="78AC8640">
                <wp:simplePos x="0" y="0"/>
                <wp:positionH relativeFrom="column">
                  <wp:posOffset>2051868</wp:posOffset>
                </wp:positionH>
                <wp:positionV relativeFrom="paragraph">
                  <wp:posOffset>74360</wp:posOffset>
                </wp:positionV>
                <wp:extent cx="3708000" cy="0"/>
                <wp:effectExtent l="0" t="0" r="0" b="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EB256" id="Gerader Verbinder 2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5pt,5.85pt" to="453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7735E">
        <w:drawing>
          <wp:anchor distT="0" distB="0" distL="114300" distR="114300" simplePos="0" relativeHeight="251640831" behindDoc="1" locked="0" layoutInCell="1" allowOverlap="1" wp14:anchorId="6D4AD670" wp14:editId="0DA731AD">
            <wp:simplePos x="0" y="0"/>
            <wp:positionH relativeFrom="column">
              <wp:posOffset>334289</wp:posOffset>
            </wp:positionH>
            <wp:positionV relativeFrom="paragraph">
              <wp:posOffset>154940</wp:posOffset>
            </wp:positionV>
            <wp:extent cx="4367530" cy="5607609"/>
            <wp:effectExtent l="0" t="0" r="0" b="0"/>
            <wp:wrapNone/>
            <wp:docPr id="1" name="Grafik 1" descr="SE01216575_1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530" cy="5607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F2DEDC" w14:textId="7A3BDFCE" w:rsidR="00512855" w:rsidRDefault="00512855" w:rsidP="00512855">
      <w:pPr>
        <w:pStyle w:val="ekvbild"/>
      </w:pPr>
    </w:p>
    <w:p w14:paraId="75633878" w14:textId="6EC3C0E9" w:rsidR="00512855" w:rsidRDefault="00E17387" w:rsidP="00512855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2D5A7" wp14:editId="62296707">
                <wp:simplePos x="0" y="0"/>
                <wp:positionH relativeFrom="column">
                  <wp:posOffset>1961644</wp:posOffset>
                </wp:positionH>
                <wp:positionV relativeFrom="paragraph">
                  <wp:posOffset>79945</wp:posOffset>
                </wp:positionV>
                <wp:extent cx="503853" cy="117164"/>
                <wp:effectExtent l="38100" t="0" r="29845" b="54610"/>
                <wp:wrapNone/>
                <wp:docPr id="25" name="Gerade Verbindung mit Pfei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853" cy="1171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DB5F6" id="Gerade Verbindung mit Pfeil 25" o:spid="_x0000_s1026" type="#_x0000_t32" style="position:absolute;margin-left:154.45pt;margin-top:6.3pt;width:39.65pt;height:9.25pt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" strokecolor="black [3213]" strokeweight=".5pt">
                <v:stroke endarrow="oval" joinstyle="miter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26C634" wp14:editId="696265AF">
                <wp:simplePos x="0" y="0"/>
                <wp:positionH relativeFrom="column">
                  <wp:posOffset>2465070</wp:posOffset>
                </wp:positionH>
                <wp:positionV relativeFrom="paragraph">
                  <wp:posOffset>79932</wp:posOffset>
                </wp:positionV>
                <wp:extent cx="3275965" cy="0"/>
                <wp:effectExtent l="0" t="0" r="0" b="0"/>
                <wp:wrapNone/>
                <wp:docPr id="26" name="Gerader Verbinde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9EA301" id="Gerader Verbinder 2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1pt,6.3pt" to="452.0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3D937E30" w14:textId="7ECB5082" w:rsidR="00F51318" w:rsidRDefault="00F51318" w:rsidP="00391933">
      <w:pPr>
        <w:pStyle w:val="ekvue1arial"/>
      </w:pPr>
    </w:p>
    <w:p w14:paraId="6890627C" w14:textId="6AAECBB2" w:rsidR="00F51318" w:rsidRPr="00F51318" w:rsidRDefault="00F51318" w:rsidP="00F51318"/>
    <w:p w14:paraId="7239E064" w14:textId="57B49B2F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BC2FEC" wp14:editId="7EE3EB39">
                <wp:simplePos x="0" y="0"/>
                <wp:positionH relativeFrom="column">
                  <wp:posOffset>4013835</wp:posOffset>
                </wp:positionH>
                <wp:positionV relativeFrom="paragraph">
                  <wp:posOffset>147955</wp:posOffset>
                </wp:positionV>
                <wp:extent cx="2277745" cy="537210"/>
                <wp:effectExtent l="0" t="0" r="0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74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E4FE11" w14:textId="77777777" w:rsidR="008A55B3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</w:pPr>
                          </w:p>
                          <w:p w14:paraId="59F3ABB7" w14:textId="201ACAA7" w:rsidR="008A55B3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</w:pPr>
                            <w:r w:rsidRPr="00503A6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enthält </w:t>
                            </w:r>
                            <w:r w:rsidRPr="00607D37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Tipps zum Nachschlagen</w:t>
                            </w:r>
                          </w:p>
                          <w:p w14:paraId="740F67A4" w14:textId="77777777" w:rsidR="008A55B3" w:rsidRPr="00607D37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C2FEC" id="Textfeld 54" o:spid="_x0000_s1035" type="#_x0000_t202" style="position:absolute;margin-left:316.05pt;margin-top:11.65pt;width:179.35pt;height:4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" filled="f" stroked="f" strokeweight=".5pt">
                <v:textbox>
                  <w:txbxContent>
                    <w:p w14:paraId="46E4FE11" w14:textId="77777777" w:rsidR="008A55B3" w:rsidRDefault="008A55B3" w:rsidP="008A55B3">
                      <w:pP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</w:pPr>
                    </w:p>
                    <w:p w14:paraId="59F3ABB7" w14:textId="201ACAA7" w:rsidR="008A55B3" w:rsidRDefault="008A55B3" w:rsidP="008A55B3">
                      <w:pP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</w:pPr>
                      <w:r w:rsidRPr="00503A6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enthält </w:t>
                      </w:r>
                      <w:r w:rsidRPr="00607D37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Tipps zum Nachschlagen</w:t>
                      </w:r>
                    </w:p>
                    <w:p w14:paraId="740F67A4" w14:textId="77777777" w:rsidR="008A55B3" w:rsidRPr="00607D37" w:rsidRDefault="008A55B3" w:rsidP="008A55B3">
                      <w:pPr>
                        <w:rPr>
                          <w:rStyle w:val="ekvkursiv"/>
                          <w:i w:val="0"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62CEBF" w14:textId="70080746" w:rsidR="00F51318" w:rsidRPr="00F51318" w:rsidRDefault="00F51318" w:rsidP="00F51318"/>
    <w:p w14:paraId="7A0E6987" w14:textId="5F4B455F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BBD162" wp14:editId="08C3E531">
                <wp:simplePos x="0" y="0"/>
                <wp:positionH relativeFrom="column">
                  <wp:posOffset>2290445</wp:posOffset>
                </wp:positionH>
                <wp:positionV relativeFrom="paragraph">
                  <wp:posOffset>40005</wp:posOffset>
                </wp:positionV>
                <wp:extent cx="3456000" cy="0"/>
                <wp:effectExtent l="38100" t="38100" r="0" b="57150"/>
                <wp:wrapNone/>
                <wp:docPr id="38" name="Gerade Verbindung mit Pfei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6000" cy="0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BA69F7" id="Gerade Verbindung mit Pfeil 38" o:spid="_x0000_s1026" type="#_x0000_t32" style="position:absolute;margin-left:180.35pt;margin-top:3.15pt;width:272.15pt;height:0;flip:x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" strokecolor="black [3200]" strokeweight=".5pt">
                <v:stroke endarrow="oval" joinstyle="miter"/>
              </v:shape>
            </w:pict>
          </mc:Fallback>
        </mc:AlternateContent>
      </w:r>
    </w:p>
    <w:p w14:paraId="317028B6" w14:textId="64B99D1A" w:rsidR="00F51318" w:rsidRPr="00F51318" w:rsidRDefault="00F51318" w:rsidP="00F51318"/>
    <w:p w14:paraId="621BE903" w14:textId="28B2D79E" w:rsidR="00F51318" w:rsidRPr="00F51318" w:rsidRDefault="00F51318" w:rsidP="00F51318"/>
    <w:p w14:paraId="665539ED" w14:textId="7B0CAB4B" w:rsidR="00F51318" w:rsidRPr="00F51318" w:rsidRDefault="00F51318" w:rsidP="00F51318"/>
    <w:p w14:paraId="790A3F41" w14:textId="000B27AA" w:rsidR="00F51318" w:rsidRPr="00F51318" w:rsidRDefault="00F51318" w:rsidP="00F51318"/>
    <w:p w14:paraId="6DC8FB22" w14:textId="4CD7C380" w:rsidR="00F51318" w:rsidRPr="00F51318" w:rsidRDefault="00F51318" w:rsidP="00F51318"/>
    <w:p w14:paraId="79D6BEF4" w14:textId="72658FDB" w:rsidR="00F51318" w:rsidRPr="00F51318" w:rsidRDefault="00F51318" w:rsidP="00F51318"/>
    <w:p w14:paraId="4B0B69D6" w14:textId="14637A6D" w:rsidR="00F51318" w:rsidRPr="00F51318" w:rsidRDefault="00F51318" w:rsidP="00F51318"/>
    <w:p w14:paraId="56270669" w14:textId="613B950F" w:rsidR="00F51318" w:rsidRPr="00F51318" w:rsidRDefault="00F51318" w:rsidP="00F51318"/>
    <w:p w14:paraId="21F23EA4" w14:textId="74859966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84027F" wp14:editId="5E3C4976">
                <wp:simplePos x="0" y="0"/>
                <wp:positionH relativeFrom="column">
                  <wp:posOffset>4055110</wp:posOffset>
                </wp:positionH>
                <wp:positionV relativeFrom="paragraph">
                  <wp:posOffset>149225</wp:posOffset>
                </wp:positionV>
                <wp:extent cx="2195195" cy="537210"/>
                <wp:effectExtent l="0" t="0" r="0" b="0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19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11CE7" w14:textId="0DF50DF1" w:rsidR="008A55B3" w:rsidRDefault="008A55B3" w:rsidP="008A55B3">
                            <w:pPr>
                              <w:pStyle w:val="ekvbildlegende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lsung"/>
                              </w:rPr>
                              <w:t>Kasten</w:t>
                            </w:r>
                          </w:p>
                          <w:p w14:paraId="1E4E8F87" w14:textId="4442A0F7" w:rsidR="008A55B3" w:rsidRPr="00665ED6" w:rsidRDefault="008A55B3" w:rsidP="008A55B3">
                            <w:pPr>
                              <w:pStyle w:val="ekvbildlegende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enthält Tipps</w:t>
                            </w:r>
                            <w:r w:rsidRPr="00607D37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zur Rechtschreibung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027F" id="Textfeld 51" o:spid="_x0000_s1036" type="#_x0000_t202" style="position:absolute;margin-left:319.3pt;margin-top:11.75pt;width:172.85pt;height:4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" filled="f" stroked="f" strokeweight=".5pt">
                <v:textbox>
                  <w:txbxContent>
                    <w:p w14:paraId="11D11CE7" w14:textId="0DF50DF1" w:rsidR="008A55B3" w:rsidRDefault="008A55B3" w:rsidP="008A55B3">
                      <w:pPr>
                        <w:pStyle w:val="ekvbildlegende"/>
                        <w:rPr>
                          <w:rStyle w:val="ekvlsung"/>
                        </w:rPr>
                      </w:pPr>
                      <w:r>
                        <w:rPr>
                          <w:rStyle w:val="ekvlsung"/>
                        </w:rPr>
                        <w:t>Kasten</w:t>
                      </w:r>
                    </w:p>
                    <w:p w14:paraId="1E4E8F87" w14:textId="4442A0F7" w:rsidR="008A55B3" w:rsidRPr="00665ED6" w:rsidRDefault="008A55B3" w:rsidP="008A55B3">
                      <w:pPr>
                        <w:pStyle w:val="ekvbildlegende"/>
                        <w:rPr>
                          <w:rStyle w:val="ekvlsung"/>
                        </w:rPr>
                      </w:pPr>
                      <w: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enthält Tipps</w:t>
                      </w:r>
                      <w:r w:rsidRPr="00607D37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zur Rechtschreibung</w:t>
                      </w:r>
                    </w:p>
                  </w:txbxContent>
                </v:textbox>
              </v:shape>
            </w:pict>
          </mc:Fallback>
        </mc:AlternateContent>
      </w:r>
    </w:p>
    <w:p w14:paraId="452FD4D0" w14:textId="62D6820B" w:rsidR="00F51318" w:rsidRPr="00F51318" w:rsidRDefault="00F51318" w:rsidP="00F51318"/>
    <w:p w14:paraId="50E0E67A" w14:textId="5A47C632" w:rsidR="00F51318" w:rsidRPr="00F51318" w:rsidRDefault="0045797A" w:rsidP="00F51318">
      <w:r w:rsidRPr="008A55B3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DF5739" wp14:editId="49DB2AB4">
                <wp:simplePos x="0" y="0"/>
                <wp:positionH relativeFrom="column">
                  <wp:posOffset>2137410</wp:posOffset>
                </wp:positionH>
                <wp:positionV relativeFrom="paragraph">
                  <wp:posOffset>12065</wp:posOffset>
                </wp:positionV>
                <wp:extent cx="3455670" cy="0"/>
                <wp:effectExtent l="38100" t="38100" r="0" b="57150"/>
                <wp:wrapNone/>
                <wp:docPr id="43" name="Gerade Verbindung mit Pfei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5670" cy="0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6CCFE" id="Gerade Verbindung mit Pfeil 43" o:spid="_x0000_s1026" type="#_x0000_t32" style="position:absolute;margin-left:168.3pt;margin-top:.95pt;width:272.1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" strokecolor="black [3200]" strokeweight=".5pt">
                <v:stroke endarrow="oval" joinstyle="miter"/>
              </v:shape>
            </w:pict>
          </mc:Fallback>
        </mc:AlternateContent>
      </w:r>
    </w:p>
    <w:p w14:paraId="3A99F201" w14:textId="77777777" w:rsidR="00F51318" w:rsidRPr="00F51318" w:rsidRDefault="00F51318" w:rsidP="00F51318"/>
    <w:p w14:paraId="14CF84A5" w14:textId="77777777" w:rsidR="00F51318" w:rsidRPr="00F51318" w:rsidRDefault="00F51318" w:rsidP="00F51318"/>
    <w:p w14:paraId="0D7CB517" w14:textId="77777777" w:rsidR="00F51318" w:rsidRPr="00F51318" w:rsidRDefault="00F51318" w:rsidP="00F51318"/>
    <w:p w14:paraId="08C88E6B" w14:textId="77777777" w:rsidR="00F51318" w:rsidRPr="00F51318" w:rsidRDefault="00F51318" w:rsidP="00F51318"/>
    <w:p w14:paraId="1F7E007E" w14:textId="1839C135" w:rsidR="00F51318" w:rsidRPr="00F51318" w:rsidRDefault="00673EE6" w:rsidP="00F51318"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B5BE0E" wp14:editId="1DD53F61">
                <wp:simplePos x="0" y="0"/>
                <wp:positionH relativeFrom="column">
                  <wp:posOffset>730498</wp:posOffset>
                </wp:positionH>
                <wp:positionV relativeFrom="paragraph">
                  <wp:posOffset>147345</wp:posOffset>
                </wp:positionV>
                <wp:extent cx="1181100" cy="371475"/>
                <wp:effectExtent l="0" t="0" r="19050" b="28575"/>
                <wp:wrapNone/>
                <wp:docPr id="40" name="Rechtec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39D2B8" id="Rechteck 40" o:spid="_x0000_s1026" style="position:absolute;margin-left:57.5pt;margin-top:11.6pt;width:93pt;height:29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" filled="f" strokecolor="black [3213]" strokeweight="1pt"/>
            </w:pict>
          </mc:Fallback>
        </mc:AlternateContent>
      </w:r>
    </w:p>
    <w:p w14:paraId="65B848A0" w14:textId="335F249E" w:rsidR="00F51318" w:rsidRPr="00F51318" w:rsidRDefault="00673EE6" w:rsidP="00F51318">
      <w:bookmarkStart w:id="1" w:name="_GoBack"/>
      <w: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F1E1AA" wp14:editId="4CDF38E2">
                <wp:simplePos x="0" y="0"/>
                <wp:positionH relativeFrom="column">
                  <wp:posOffset>1910715</wp:posOffset>
                </wp:positionH>
                <wp:positionV relativeFrom="paragraph">
                  <wp:posOffset>150283</wp:posOffset>
                </wp:positionV>
                <wp:extent cx="3760646" cy="0"/>
                <wp:effectExtent l="38100" t="38100" r="0" b="57150"/>
                <wp:wrapNone/>
                <wp:docPr id="13" name="Gerader Verbinde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0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D2E8A" id="Gerader Verbinder 1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5pt,11.85pt" to="446.5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" strokecolor="black [3213]" strokeweight=".5pt">
                <v:stroke startarrow="oval" joinstyle="miter"/>
              </v:line>
            </w:pict>
          </mc:Fallback>
        </mc:AlternateContent>
      </w:r>
      <w:bookmarkEnd w:id="1"/>
    </w:p>
    <w:p w14:paraId="16FE47E1" w14:textId="65C36CA2" w:rsidR="00F51318" w:rsidRPr="00F51318" w:rsidRDefault="00B068BE" w:rsidP="00512855">
      <w:pPr>
        <w:tabs>
          <w:tab w:val="clear" w:pos="340"/>
          <w:tab w:val="clear" w:pos="595"/>
          <w:tab w:val="clear" w:pos="851"/>
          <w:tab w:val="left" w:pos="1935"/>
        </w:tabs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42544E" wp14:editId="2EB6269B">
                <wp:simplePos x="0" y="0"/>
                <wp:positionH relativeFrom="column">
                  <wp:posOffset>1023620</wp:posOffset>
                </wp:positionH>
                <wp:positionV relativeFrom="paragraph">
                  <wp:posOffset>139700</wp:posOffset>
                </wp:positionV>
                <wp:extent cx="468630" cy="130175"/>
                <wp:effectExtent l="0" t="0" r="26670" b="22225"/>
                <wp:wrapNone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130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426593" id="Rechteck 15" o:spid="_x0000_s1026" style="position:absolute;margin-left:80.6pt;margin-top:11pt;width:36.9pt;height:1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" filled="f" strokecolor="black [3213]" strokeweight="1pt"/>
            </w:pict>
          </mc:Fallback>
        </mc:AlternateContent>
      </w:r>
      <w:r w:rsidR="00512855">
        <w:tab/>
      </w:r>
    </w:p>
    <w:p w14:paraId="2400BE52" w14:textId="7AD202D4" w:rsidR="00F51318" w:rsidRPr="00F51318" w:rsidRDefault="00BD6171" w:rsidP="00F51318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7E0CC2" wp14:editId="1CF3E645">
                <wp:simplePos x="0" y="0"/>
                <wp:positionH relativeFrom="column">
                  <wp:posOffset>1539875</wp:posOffset>
                </wp:positionH>
                <wp:positionV relativeFrom="paragraph">
                  <wp:posOffset>8255</wp:posOffset>
                </wp:positionV>
                <wp:extent cx="4130432" cy="329624"/>
                <wp:effectExtent l="38100" t="38100" r="22860" b="32385"/>
                <wp:wrapNone/>
                <wp:docPr id="20" name="Verbinder: gewinkel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130432" cy="329624"/>
                        </a:xfrm>
                        <a:prstGeom prst="bentConnector3">
                          <a:avLst>
                            <a:gd name="adj1" fmla="val 81394"/>
                          </a:avLst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CD78B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Verbinder: gewinkelt 20" o:spid="_x0000_s1026" type="#_x0000_t34" style="position:absolute;margin-left:121.25pt;margin-top:.65pt;width:325.25pt;height:25.95pt;rotation:18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" adj="17581" strokecolor="black [3200]" strokeweight=".5pt">
                <v:stroke endarrow="oval"/>
              </v:shape>
            </w:pict>
          </mc:Fallback>
        </mc:AlternateContent>
      </w:r>
    </w:p>
    <w:p w14:paraId="3F70ECE3" w14:textId="42934FC4" w:rsidR="00F51318" w:rsidRPr="00F51318" w:rsidRDefault="00B068BE" w:rsidP="00F51318">
      <w: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8B34C5" wp14:editId="53D5B65D">
                <wp:simplePos x="0" y="0"/>
                <wp:positionH relativeFrom="column">
                  <wp:posOffset>453389</wp:posOffset>
                </wp:positionH>
                <wp:positionV relativeFrom="paragraph">
                  <wp:posOffset>93979</wp:posOffset>
                </wp:positionV>
                <wp:extent cx="314325" cy="542925"/>
                <wp:effectExtent l="38100" t="38100" r="28575" b="28575"/>
                <wp:wrapNone/>
                <wp:docPr id="18" name="Gerade Verbindung mit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542925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9E169" id="Gerade Verbindung mit Pfeil 18" o:spid="_x0000_s1026" type="#_x0000_t32" style="position:absolute;margin-left:35.7pt;margin-top:7.4pt;width:24.75pt;height:42.75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" strokecolor="black [3200]" strokeweight=".5pt">
                <v:stroke endarrow="oval" joinstyle="miter"/>
              </v:shape>
            </w:pict>
          </mc:Fallback>
        </mc:AlternateContent>
      </w:r>
      <w:r w:rsidRPr="008A55B3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7FECD3" wp14:editId="48C1EAB2">
                <wp:simplePos x="0" y="0"/>
                <wp:positionH relativeFrom="column">
                  <wp:posOffset>4246245</wp:posOffset>
                </wp:positionH>
                <wp:positionV relativeFrom="paragraph">
                  <wp:posOffset>59055</wp:posOffset>
                </wp:positionV>
                <wp:extent cx="1881505" cy="317500"/>
                <wp:effectExtent l="0" t="0" r="0" b="635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15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07E875" w14:textId="2F9ECB9B" w:rsidR="008A55B3" w:rsidRPr="00607D37" w:rsidRDefault="00BD6171" w:rsidP="008A55B3">
                            <w:pPr>
                              <w:rPr>
                                <w:rStyle w:val="ekvkursiv"/>
                                <w:b/>
                                <w:iCs/>
                                <w:sz w:val="18"/>
                                <w:szCs w:val="16"/>
                              </w:rPr>
                            </w:pP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auf </w:t>
                            </w:r>
                            <w:r w:rsidRPr="00BD6171">
                              <w:rPr>
                                <w:rStyle w:val="ekvkursiv"/>
                                <w:iCs/>
                                <w:sz w:val="18"/>
                                <w:szCs w:val="16"/>
                              </w:rPr>
                              <w:t>Abenteuer</w:t>
                            </w: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folgt </w:t>
                            </w:r>
                            <w:r w:rsidRPr="00BD6171">
                              <w:rPr>
                                <w:rStyle w:val="ekvkursiv"/>
                                <w:iCs/>
                                <w:sz w:val="18"/>
                                <w:szCs w:val="16"/>
                              </w:rPr>
                              <w:t>aber</w:t>
                            </w: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FECD3" id="Textfeld 24" o:spid="_x0000_s1037" type="#_x0000_t202" style="position:absolute;margin-left:334.35pt;margin-top:4.65pt;width:148.15pt;height: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" filled="f" stroked="f" strokeweight=".5pt">
                <v:textbox>
                  <w:txbxContent>
                    <w:p w14:paraId="0E07E875" w14:textId="2F9ECB9B" w:rsidR="008A55B3" w:rsidRPr="00607D37" w:rsidRDefault="00BD6171" w:rsidP="008A55B3">
                      <w:pPr>
                        <w:rPr>
                          <w:rStyle w:val="ekvkursiv"/>
                          <w:b/>
                          <w:iCs/>
                          <w:sz w:val="18"/>
                          <w:szCs w:val="16"/>
                        </w:rPr>
                      </w:pP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auf </w:t>
                      </w:r>
                      <w:r w:rsidRPr="00BD6171">
                        <w:rPr>
                          <w:rStyle w:val="ekvkursiv"/>
                          <w:iCs/>
                          <w:sz w:val="18"/>
                          <w:szCs w:val="16"/>
                        </w:rPr>
                        <w:t>Abenteuer</w:t>
                      </w: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folgt </w:t>
                      </w:r>
                      <w:r w:rsidRPr="00BD6171">
                        <w:rPr>
                          <w:rStyle w:val="ekvkursiv"/>
                          <w:iCs/>
                          <w:sz w:val="18"/>
                          <w:szCs w:val="16"/>
                        </w:rPr>
                        <w:t>aber</w:t>
                      </w: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22C31AE" w14:textId="06BE870A" w:rsidR="00F51318" w:rsidRPr="00F51318" w:rsidRDefault="00B068BE" w:rsidP="00F51318">
      <w:r w:rsidRPr="008A55B3"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F0D40E1" wp14:editId="5255917E">
                <wp:simplePos x="0" y="0"/>
                <wp:positionH relativeFrom="column">
                  <wp:posOffset>1053960</wp:posOffset>
                </wp:positionH>
                <wp:positionV relativeFrom="paragraph">
                  <wp:posOffset>47023</wp:posOffset>
                </wp:positionV>
                <wp:extent cx="2047875" cy="163781"/>
                <wp:effectExtent l="38100" t="38100" r="28575" b="27305"/>
                <wp:wrapNone/>
                <wp:docPr id="49" name="Gruppieren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63781"/>
                          <a:chOff x="0" y="0"/>
                          <a:chExt cx="2238996" cy="303544"/>
                        </a:xfrm>
                      </wpg:grpSpPr>
                      <wps:wsp>
                        <wps:cNvPr id="36" name="Gerade Verbindung mit Pfeil 36"/>
                        <wps:cNvCnPr/>
                        <wps:spPr>
                          <a:xfrm flipH="1" flipV="1">
                            <a:off x="0" y="0"/>
                            <a:ext cx="285184" cy="299519"/>
                          </a:xfrm>
                          <a:prstGeom prst="straightConnector1">
                            <a:avLst/>
                          </a:prstGeom>
                          <a:ln>
                            <a:tailEnd type="oval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Gerader Verbinder 37"/>
                        <wps:cNvCnPr/>
                        <wps:spPr>
                          <a:xfrm>
                            <a:off x="283447" y="303544"/>
                            <a:ext cx="195554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1B1A38" id="Gruppieren 49" o:spid="_x0000_s1026" style="position:absolute;margin-left:83pt;margin-top:3.7pt;width:161.25pt;height:12.9pt;z-index:251666432;mso-width-relative:margin;mso-height-relative:margin" coordsize="22389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">
                <v:shape id="Gerade Verbindung mit Pfeil 36" o:spid="_x0000_s1027" type="#_x0000_t32" style="position:absolute;width:2851;height:29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" strokecolor="black [3200]" strokeweight=".5pt">
                  <v:stroke endarrow="oval" joinstyle="miter"/>
                </v:shape>
                <v:line id="Gerader Verbinder 37" o:spid="_x0000_s1028" style="position:absolute;visibility:visible;mso-wrap-style:square" from="2834,3035" to="22389,3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</w:p>
    <w:p w14:paraId="30A1107F" w14:textId="79FF9CFF" w:rsidR="00F51318" w:rsidRDefault="00B068BE" w:rsidP="00B068BE">
      <w:pPr>
        <w:sectPr w:rsidR="00F51318" w:rsidSect="00903706">
          <w:footerReference w:type="default" r:id="rId10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  <w:r w:rsidRPr="008A55B3"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089A7A30" wp14:editId="27EA3342">
                <wp:simplePos x="0" y="0"/>
                <wp:positionH relativeFrom="column">
                  <wp:posOffset>698500</wp:posOffset>
                </wp:positionH>
                <wp:positionV relativeFrom="paragraph">
                  <wp:posOffset>158115</wp:posOffset>
                </wp:positionV>
                <wp:extent cx="3588371" cy="317500"/>
                <wp:effectExtent l="0" t="0" r="0" b="635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8371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4EF9F1" w14:textId="0B593060" w:rsidR="00BD6171" w:rsidRPr="00607D37" w:rsidRDefault="00BD6171" w:rsidP="00BD6171">
                            <w:pPr>
                              <w:rPr>
                                <w:rStyle w:val="ekvkursiv"/>
                                <w:b/>
                                <w:iCs/>
                                <w:sz w:val="18"/>
                                <w:szCs w:val="16"/>
                              </w:rPr>
                            </w:pP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Der Buchstabe, den du auf dieser Seite findest, ist hervorgehoben.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A7A30" id="Textfeld 27" o:spid="_x0000_s1038" type="#_x0000_t202" style="position:absolute;margin-left:55pt;margin-top:12.45pt;width:282.55pt;height:2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" filled="f" stroked="f" strokeweight=".5pt">
                <v:textbox>
                  <w:txbxContent>
                    <w:p w14:paraId="714EF9F1" w14:textId="0B593060" w:rsidR="00BD6171" w:rsidRPr="00607D37" w:rsidRDefault="00BD6171" w:rsidP="00BD6171">
                      <w:pPr>
                        <w:rPr>
                          <w:rStyle w:val="ekvkursiv"/>
                          <w:b/>
                          <w:iCs/>
                          <w:sz w:val="18"/>
                          <w:szCs w:val="16"/>
                        </w:rPr>
                      </w:pP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Der Buchstabe, den du auf dieser Seite findest, ist hervorgehoben.</w:t>
                      </w:r>
                    </w:p>
                  </w:txbxContent>
                </v:textbox>
              </v:shape>
            </w:pict>
          </mc:Fallback>
        </mc:AlternateContent>
      </w:r>
      <w:r w:rsidR="00BD6171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11FFD3" wp14:editId="591E0713">
                <wp:simplePos x="0" y="0"/>
                <wp:positionH relativeFrom="column">
                  <wp:posOffset>767080</wp:posOffset>
                </wp:positionH>
                <wp:positionV relativeFrom="paragraph">
                  <wp:posOffset>237490</wp:posOffset>
                </wp:positionV>
                <wp:extent cx="3492000" cy="0"/>
                <wp:effectExtent l="0" t="0" r="0" b="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13B9DE1" id="Gerader Verbinder 2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4pt,18.7pt" to="335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F51318">
        <w:tab/>
      </w:r>
    </w:p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51318" w:rsidRPr="00C172AE" w14:paraId="6F275011" w14:textId="77777777" w:rsidTr="00473218">
        <w:trPr>
          <w:trHeight w:hRule="exact" w:val="510"/>
        </w:trPr>
        <w:tc>
          <w:tcPr>
            <w:tcW w:w="1243" w:type="dxa"/>
            <w:noWrap/>
            <w:vAlign w:val="bottom"/>
          </w:tcPr>
          <w:p w14:paraId="0AA70EDA" w14:textId="77777777" w:rsidR="00F51318" w:rsidRPr="00AE65F6" w:rsidRDefault="00F51318" w:rsidP="00473218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45F1866E" w14:textId="77777777" w:rsidR="00F51318" w:rsidRPr="0006258C" w:rsidRDefault="00F51318" w:rsidP="00473218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DBEFD81" w14:textId="77777777" w:rsidR="00F51318" w:rsidRPr="00EA7542" w:rsidRDefault="00F51318" w:rsidP="00473218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03102C03" w14:textId="77777777" w:rsidR="00F51318" w:rsidRPr="00EA7542" w:rsidRDefault="00F51318" w:rsidP="00473218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E752304" w14:textId="77777777" w:rsidR="00F51318" w:rsidRPr="00EA7542" w:rsidRDefault="00F51318" w:rsidP="00473218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ECD2594" w14:textId="6F2ABAA0" w:rsidR="00F51318" w:rsidRPr="00C172AE" w:rsidRDefault="00F51318" w:rsidP="00473218">
            <w:pPr>
              <w:pStyle w:val="ekvkvnummer"/>
            </w:pPr>
            <w:r w:rsidRPr="005446D6">
              <w:t>KV</w:t>
            </w:r>
            <w:r>
              <w:t xml:space="preserve"> 1b</w:t>
            </w:r>
          </w:p>
        </w:tc>
      </w:tr>
      <w:tr w:rsidR="00F51318" w:rsidRPr="00BF17F2" w14:paraId="0BAA10CE" w14:textId="77777777" w:rsidTr="00473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23789F2" w14:textId="77777777" w:rsidR="00F51318" w:rsidRPr="00BF17F2" w:rsidRDefault="00F51318" w:rsidP="00473218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7B3E6CD" w14:textId="77777777" w:rsidR="00F51318" w:rsidRPr="00BF17F2" w:rsidRDefault="00F51318" w:rsidP="00473218">
            <w:pPr>
              <w:rPr>
                <w:color w:val="FFFFFF" w:themeColor="background1"/>
              </w:rPr>
            </w:pPr>
          </w:p>
        </w:tc>
      </w:tr>
    </w:tbl>
    <w:p w14:paraId="20D8C66D" w14:textId="3879051D" w:rsidR="00F51318" w:rsidRDefault="0039293E" w:rsidP="00F51318">
      <w:pPr>
        <w:pStyle w:val="ekvue1arial"/>
      </w:pPr>
      <w:r w:rsidRPr="0039293E">
        <w:t>Mit dem Wörterbuch arbeiten</w:t>
      </w:r>
    </w:p>
    <w:p w14:paraId="3740FBA5" w14:textId="77777777" w:rsidR="00F51318" w:rsidRDefault="00F51318" w:rsidP="00F51318"/>
    <w:p w14:paraId="5302BDAF" w14:textId="77777777" w:rsidR="00F51318" w:rsidRPr="00287B24" w:rsidRDefault="00F51318" w:rsidP="00F5131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547004C" wp14:editId="7911B9B4">
            <wp:extent cx="288290" cy="288290"/>
            <wp:effectExtent l="0" t="0" r="0" b="0"/>
            <wp:docPr id="88" name="Grafi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3CD20" w14:textId="71960517" w:rsidR="00F51318" w:rsidRPr="00D3427F" w:rsidRDefault="00FF7B48" w:rsidP="00F51318">
      <w:pPr>
        <w:pStyle w:val="ekvnummerierung"/>
        <w:framePr w:wrap="around"/>
      </w:pPr>
      <w:r>
        <w:t>1</w:t>
      </w:r>
    </w:p>
    <w:p w14:paraId="49BE686F" w14:textId="0B094AFA" w:rsidR="00F51318" w:rsidRDefault="00F51318" w:rsidP="00F51318">
      <w:pPr>
        <w:rPr>
          <w:rStyle w:val="ekvarbeitsanweisungdeutsch"/>
        </w:rPr>
      </w:pPr>
      <w:r>
        <w:rPr>
          <w:rStyle w:val="ekvarbeitsanweisungdeutsch"/>
        </w:rPr>
        <w:t>Ergänze die Lücken mithilfe des Wörterbuchs.</w:t>
      </w:r>
    </w:p>
    <w:p w14:paraId="7E8E0D6B" w14:textId="77777777" w:rsidR="00F51318" w:rsidRDefault="00F51318" w:rsidP="00F51318"/>
    <w:p w14:paraId="2EBB6286" w14:textId="5E4DE460" w:rsidR="00F51318" w:rsidRDefault="00F51318" w:rsidP="006842FC">
      <w:pPr>
        <w:pStyle w:val="ekvschreiblinie"/>
        <w:tabs>
          <w:tab w:val="left" w:pos="5670"/>
          <w:tab w:val="left" w:pos="8505"/>
        </w:tabs>
        <w:ind w:hanging="426"/>
      </w:pPr>
      <w:r w:rsidRPr="007F407C">
        <w:rPr>
          <w:bCs/>
          <w:sz w:val="27"/>
          <w:szCs w:val="27"/>
        </w:rPr>
        <w:t>a</w:t>
      </w:r>
      <w:r w:rsidRPr="007F407C">
        <w:rPr>
          <w:bCs/>
        </w:rPr>
        <w:t>)</w:t>
      </w:r>
      <w:r>
        <w:tab/>
      </w:r>
      <w:r w:rsidRPr="00E3275F">
        <w:t>Die</w:t>
      </w:r>
      <w:r>
        <w:t xml:space="preserve"> </w:t>
      </w:r>
      <w:r w:rsidRPr="00090FFE">
        <w:rPr>
          <w:b/>
          <w:bCs/>
        </w:rPr>
        <w:t>Wörterliste für Klasse 3/4</w:t>
      </w:r>
      <w:r>
        <w:t xml:space="preserve"> beginnt auf Seite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 xml:space="preserve"> und endet auf Seite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5BF8346" w14:textId="0BCBC32A" w:rsidR="00F51318" w:rsidRDefault="00F51318" w:rsidP="00F51318">
      <w:pPr>
        <w:pStyle w:val="ekvschreiblinie"/>
        <w:tabs>
          <w:tab w:val="left" w:pos="8222"/>
        </w:tabs>
      </w:pPr>
      <w:r>
        <w:t xml:space="preserve">Die </w:t>
      </w:r>
      <w:r w:rsidRPr="00090FFE">
        <w:rPr>
          <w:b/>
          <w:bCs/>
        </w:rPr>
        <w:t>Nachschlagewörter</w:t>
      </w:r>
      <w:r>
        <w:t xml:space="preserve"> (auch </w:t>
      </w:r>
      <w:r w:rsidRPr="00090FFE">
        <w:rPr>
          <w:b/>
        </w:rPr>
        <w:t>Einträge</w:t>
      </w:r>
      <w:r>
        <w:rPr>
          <w:i/>
        </w:rPr>
        <w:t>)</w:t>
      </w:r>
      <w:r>
        <w:t xml:space="preserve"> sind nach</w:t>
      </w:r>
      <w:r w:rsidR="0039293E">
        <w:t xml:space="preserve"> dem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>geordnet.</w:t>
      </w:r>
    </w:p>
    <w:p w14:paraId="7F1BF10A" w14:textId="3D6538AA" w:rsidR="00F51318" w:rsidRDefault="00F51318" w:rsidP="00F51318">
      <w:pPr>
        <w:pStyle w:val="ekvschreiblinie"/>
        <w:tabs>
          <w:tab w:val="clear" w:pos="340"/>
          <w:tab w:val="left" w:pos="5812"/>
          <w:tab w:val="left" w:pos="9214"/>
        </w:tabs>
      </w:pPr>
      <w:r>
        <w:t xml:space="preserve">Der </w:t>
      </w:r>
      <w:r w:rsidRPr="00090FFE">
        <w:rPr>
          <w:b/>
          <w:bCs/>
        </w:rPr>
        <w:t xml:space="preserve">erste </w:t>
      </w:r>
      <w:r>
        <w:rPr>
          <w:b/>
          <w:bCs/>
        </w:rPr>
        <w:t>Eintrag</w:t>
      </w:r>
      <w:r>
        <w:t xml:space="preserve"> der Wörterliste 3/4 ist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 xml:space="preserve">und der </w:t>
      </w:r>
      <w:r w:rsidRPr="00090FFE">
        <w:rPr>
          <w:b/>
          <w:bCs/>
        </w:rPr>
        <w:t>letzte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DFAF9F3" w14:textId="5BFB6818" w:rsidR="00F51318" w:rsidRPr="00BB546A" w:rsidRDefault="00F51318" w:rsidP="00F51318">
      <w:pPr>
        <w:pStyle w:val="ekvschreiblinie"/>
        <w:tabs>
          <w:tab w:val="clear" w:pos="340"/>
          <w:tab w:val="left" w:pos="6663"/>
          <w:tab w:val="left" w:pos="9214"/>
        </w:tabs>
      </w:pPr>
      <w:r>
        <w:t>Auf Seite 289 beginnt eine Wörterliste für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>Wörter.</w:t>
      </w:r>
    </w:p>
    <w:p w14:paraId="5053E014" w14:textId="5285483D" w:rsidR="00F51318" w:rsidRDefault="00F51318" w:rsidP="00F51318">
      <w:pPr>
        <w:pStyle w:val="ekvbild"/>
      </w:pPr>
    </w:p>
    <w:p w14:paraId="5E3128D8" w14:textId="77777777" w:rsidR="009C2F6C" w:rsidRDefault="009C2F6C" w:rsidP="009C2F6C">
      <w:pPr>
        <w:pStyle w:val="ekvgrundtexthalbe"/>
      </w:pPr>
    </w:p>
    <w:p w14:paraId="69A80271" w14:textId="4062B70B" w:rsidR="00F51318" w:rsidRDefault="00F51318" w:rsidP="00F51318">
      <w:pPr>
        <w:pStyle w:val="ekvschreiblinie"/>
        <w:tabs>
          <w:tab w:val="left" w:pos="7655"/>
        </w:tabs>
        <w:ind w:hanging="426"/>
      </w:pPr>
      <w:r w:rsidRPr="007F407C">
        <w:rPr>
          <w:bCs/>
          <w:sz w:val="27"/>
          <w:szCs w:val="27"/>
        </w:rPr>
        <w:t>b</w:t>
      </w:r>
      <w:r w:rsidRPr="007F407C">
        <w:rPr>
          <w:bCs/>
        </w:rPr>
        <w:t>)</w:t>
      </w:r>
      <w:r>
        <w:tab/>
      </w:r>
      <w:r w:rsidRPr="00090FFE">
        <w:rPr>
          <w:b/>
          <w:bCs/>
        </w:rPr>
        <w:t>Nomen</w:t>
      </w:r>
      <w:r>
        <w:t xml:space="preserve"> sind immer zuerst in der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FF7B48">
        <w:rPr>
          <w:rStyle w:val="ekvhandschriftunterstrichen"/>
        </w:rPr>
        <w:t xml:space="preserve">                                     </w:t>
      </w:r>
      <w:r w:rsidR="006842FC">
        <w:t xml:space="preserve"> </w:t>
      </w:r>
      <w:r>
        <w:t xml:space="preserve">abgedruckt. </w:t>
      </w:r>
    </w:p>
    <w:p w14:paraId="6D729C83" w14:textId="0389E145" w:rsidR="00F51318" w:rsidRDefault="00F51318" w:rsidP="00F51318">
      <w:pPr>
        <w:pStyle w:val="ekvschreiblinie"/>
        <w:tabs>
          <w:tab w:val="left" w:pos="4962"/>
        </w:tabs>
      </w:pPr>
      <w:r>
        <w:t>Danach folgt die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0EB4A45" w14:textId="4D24AAA5" w:rsidR="00F51318" w:rsidRDefault="00F51318" w:rsidP="00F51318">
      <w:pPr>
        <w:pStyle w:val="ekvschreiblinie"/>
        <w:tabs>
          <w:tab w:val="left" w:pos="7230"/>
        </w:tabs>
      </w:pPr>
      <w:r>
        <w:rPr>
          <w:b/>
          <w:bCs/>
        </w:rPr>
        <w:t>Verben</w:t>
      </w:r>
      <w:r>
        <w:t xml:space="preserve"> und </w:t>
      </w:r>
      <w:r>
        <w:rPr>
          <w:b/>
        </w:rPr>
        <w:t xml:space="preserve">Adjektive </w:t>
      </w:r>
      <w:r>
        <w:t>sind immer zuerst in der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 xml:space="preserve">abgedruckt. </w:t>
      </w:r>
    </w:p>
    <w:p w14:paraId="5E09DFC3" w14:textId="0938E128" w:rsidR="0031628D" w:rsidRPr="0031628D" w:rsidRDefault="00F51318" w:rsidP="00CF6CD8">
      <w:pPr>
        <w:pStyle w:val="ekvschreiblinie"/>
        <w:tabs>
          <w:tab w:val="left" w:pos="4536"/>
          <w:tab w:val="left" w:pos="6804"/>
          <w:tab w:val="left" w:pos="7371"/>
        </w:tabs>
      </w:pPr>
      <w:r w:rsidRPr="00170435">
        <w:t>Wenn</w:t>
      </w:r>
      <w:r>
        <w:rPr>
          <w:b/>
          <w:bCs/>
        </w:rPr>
        <w:t xml:space="preserve"> z</w:t>
      </w:r>
      <w:r w:rsidRPr="00FB4272">
        <w:rPr>
          <w:b/>
          <w:bCs/>
        </w:rPr>
        <w:t>usammengesetzte Wörter</w:t>
      </w:r>
      <w:r>
        <w:t xml:space="preserve"> nicht in der Wörterliste stehen,</w:t>
      </w:r>
      <w:r w:rsidR="00CF6CD8">
        <w:t xml:space="preserve"> </w:t>
      </w:r>
      <w:r>
        <w:t>schlage die einzelnen</w:t>
      </w:r>
      <w:r w:rsidR="00835D76">
        <w:t xml:space="preserve"> </w:t>
      </w:r>
      <w:r w:rsidR="003557C6" w:rsidRPr="009256A2">
        <w:t>Bestandteile</w:t>
      </w:r>
      <w:r>
        <w:t xml:space="preserve"> nach.</w:t>
      </w:r>
      <w:r w:rsidR="0031628D">
        <w:t xml:space="preserve"> </w:t>
      </w:r>
      <w:r w:rsidR="0031628D" w:rsidRPr="00835D76">
        <w:t>Beispiel</w:t>
      </w:r>
      <w:r w:rsidR="0031628D">
        <w:t xml:space="preserve">: der </w:t>
      </w:r>
      <w:r w:rsidR="0031628D" w:rsidRPr="0031628D">
        <w:t xml:space="preserve">Liebesbrief </w:t>
      </w:r>
      <w:r w:rsidR="0031628D">
        <w:rPr>
          <w:iCs/>
        </w:rPr>
        <w:t xml:space="preserve">→ die Liebe S. </w:t>
      </w:r>
      <w:r w:rsidR="0045797A">
        <w:rPr>
          <w:rStyle w:val="ekvhandschriftunterstrichen"/>
        </w:rPr>
        <w:t xml:space="preserve">        </w:t>
      </w:r>
      <w:r w:rsidR="0031628D">
        <w:rPr>
          <w:rStyle w:val="ekvhandschriftunterstrichen"/>
          <w:u w:val="none"/>
        </w:rPr>
        <w:t xml:space="preserve">, </w:t>
      </w:r>
      <w:r w:rsidR="0031628D">
        <w:t xml:space="preserve"> der </w:t>
      </w:r>
      <w:r w:rsidR="0031628D">
        <w:rPr>
          <w:iCs/>
        </w:rPr>
        <w:t xml:space="preserve">Brief S. </w:t>
      </w:r>
      <w:r w:rsidR="0045797A">
        <w:rPr>
          <w:rStyle w:val="ekvhandschriftunterstrichen"/>
        </w:rPr>
        <w:t xml:space="preserve">        </w:t>
      </w:r>
    </w:p>
    <w:p w14:paraId="5C13F416" w14:textId="089E4CB9" w:rsidR="00F51318" w:rsidRDefault="00F51318" w:rsidP="00F51318">
      <w:pPr>
        <w:pStyle w:val="ekvbild"/>
      </w:pPr>
    </w:p>
    <w:p w14:paraId="3BF21173" w14:textId="77777777" w:rsidR="009C2F6C" w:rsidRDefault="009C2F6C" w:rsidP="009C2F6C">
      <w:pPr>
        <w:pStyle w:val="ekvgrundtexthalbe"/>
      </w:pPr>
    </w:p>
    <w:p w14:paraId="5ADE2AC8" w14:textId="607E481E" w:rsidR="0014495E" w:rsidRPr="009256A2" w:rsidRDefault="00F51318" w:rsidP="0014495E">
      <w:pPr>
        <w:pStyle w:val="ekvschreiblinie"/>
        <w:tabs>
          <w:tab w:val="left" w:pos="5245"/>
        </w:tabs>
        <w:ind w:hanging="426"/>
      </w:pPr>
      <w:r w:rsidRPr="007F407C">
        <w:rPr>
          <w:bCs/>
          <w:sz w:val="27"/>
          <w:szCs w:val="27"/>
        </w:rPr>
        <w:t>c</w:t>
      </w:r>
      <w:r w:rsidRPr="007F407C">
        <w:rPr>
          <w:bCs/>
        </w:rPr>
        <w:t>)</w:t>
      </w:r>
      <w:r>
        <w:tab/>
      </w:r>
      <w:r w:rsidR="0014495E" w:rsidRPr="009256A2">
        <w:t xml:space="preserve">Erklärungen und Tipps zum </w:t>
      </w:r>
      <w:r w:rsidR="00F7735E">
        <w:rPr>
          <w:rStyle w:val="ekvhandschriftunterstrichen"/>
        </w:rPr>
        <w:t xml:space="preserve"> </w:t>
      </w:r>
      <w:r w:rsidR="00F7735E">
        <w:rPr>
          <w:rStyle w:val="ekvhandschriftunterstrichen"/>
        </w:rPr>
        <w:tab/>
      </w:r>
      <w:r w:rsidR="0014495E" w:rsidRPr="009256A2">
        <w:t xml:space="preserve"> findest du auf den Seiten 118 und 119.</w:t>
      </w:r>
    </w:p>
    <w:p w14:paraId="67AA49CF" w14:textId="19751E90" w:rsidR="00F51318" w:rsidRPr="009256A2" w:rsidRDefault="0014495E" w:rsidP="00580F74">
      <w:pPr>
        <w:pStyle w:val="ekvschreiblinie"/>
        <w:tabs>
          <w:tab w:val="left" w:pos="5387"/>
          <w:tab w:val="left" w:pos="7088"/>
        </w:tabs>
        <w:ind w:hanging="426"/>
      </w:pPr>
      <w:r w:rsidRPr="009256A2">
        <w:tab/>
      </w:r>
      <w:r w:rsidR="00F51318" w:rsidRPr="009256A2">
        <w:t xml:space="preserve">Die </w:t>
      </w:r>
      <w:r w:rsidR="003557C6" w:rsidRPr="009256A2">
        <w:rPr>
          <w:b/>
        </w:rPr>
        <w:t>Rechtschreib</w:t>
      </w:r>
      <w:r w:rsidRPr="009256A2">
        <w:rPr>
          <w:b/>
        </w:rPr>
        <w:t>-Tricks</w:t>
      </w:r>
      <w:r w:rsidR="00F51318" w:rsidRPr="009256A2">
        <w:t xml:space="preserve"> helfen dabei, Wörter</w:t>
      </w:r>
      <w:r w:rsidR="009C2F6C" w:rsidRPr="009256A2">
        <w:t xml:space="preserve"> </w:t>
      </w:r>
      <w:r w:rsidR="00F7735E">
        <w:rPr>
          <w:rStyle w:val="ekvhandschriftunterstrichen"/>
        </w:rPr>
        <w:t xml:space="preserve"> </w:t>
      </w:r>
      <w:r w:rsidR="00F7735E">
        <w:rPr>
          <w:rStyle w:val="ekvhandschriftunterstrichen"/>
        </w:rPr>
        <w:tab/>
      </w:r>
      <w:r w:rsidR="00F7735E">
        <w:rPr>
          <w:rStyle w:val="ekvhandschriftunterstrichen"/>
        </w:rPr>
        <w:tab/>
      </w:r>
      <w:r w:rsidR="00580F74" w:rsidRPr="009256A2">
        <w:rPr>
          <w:rStyle w:val="ekvhandschriftunterstrichen"/>
          <w:u w:val="none"/>
        </w:rPr>
        <w:t xml:space="preserve"> </w:t>
      </w:r>
      <w:r w:rsidR="00F51318" w:rsidRPr="009256A2">
        <w:rPr>
          <w:b/>
          <w:bCs/>
        </w:rPr>
        <w:t>zu schreiben</w:t>
      </w:r>
      <w:r w:rsidR="00F51318" w:rsidRPr="009256A2">
        <w:t>.</w:t>
      </w:r>
    </w:p>
    <w:p w14:paraId="1E729EAA" w14:textId="01596604" w:rsidR="00D537FD" w:rsidRPr="009256A2" w:rsidRDefault="001C4C61" w:rsidP="00D537FD">
      <w:pPr>
        <w:pStyle w:val="ekvschreiblinie"/>
        <w:tabs>
          <w:tab w:val="left" w:pos="4253"/>
          <w:tab w:val="left" w:pos="7797"/>
          <w:tab w:val="left" w:pos="9072"/>
        </w:tabs>
      </w:pPr>
      <w:r w:rsidRPr="009256A2">
        <w:t>Informationen dazu</w:t>
      </w:r>
      <w:r w:rsidR="00F51318" w:rsidRPr="009256A2">
        <w:t xml:space="preserve"> findest du im Wörterbuch auf den Seiten 1</w:t>
      </w:r>
      <w:r w:rsidR="00580F74" w:rsidRPr="009256A2">
        <w:t>20</w:t>
      </w:r>
      <w:r w:rsidR="00F51318" w:rsidRPr="009256A2">
        <w:t xml:space="preserve"> bis</w:t>
      </w:r>
      <w:r w:rsidR="009C2F6C" w:rsidRPr="009256A2">
        <w:t xml:space="preserve"> </w:t>
      </w:r>
      <w:r w:rsidR="006842FC" w:rsidRPr="009256A2">
        <w:rPr>
          <w:rStyle w:val="ekvhandschriftunterstrichen"/>
        </w:rPr>
        <w:t xml:space="preserve"> </w:t>
      </w:r>
      <w:r w:rsidR="006842FC" w:rsidRPr="009256A2">
        <w:rPr>
          <w:rStyle w:val="ekvhandschriftunterstrichen"/>
        </w:rPr>
        <w:tab/>
      </w:r>
      <w:r w:rsidR="00F51318" w:rsidRPr="009256A2">
        <w:t>.</w:t>
      </w:r>
      <w:r w:rsidR="00A240D7" w:rsidRPr="009256A2">
        <w:rPr>
          <w:lang w:eastAsia="de-DE"/>
        </w:rPr>
        <w:t xml:space="preserve"> </w:t>
      </w:r>
    </w:p>
    <w:p w14:paraId="04D24E75" w14:textId="7B903899" w:rsidR="00F51318" w:rsidRPr="009256A2" w:rsidRDefault="00580F74" w:rsidP="00835D76">
      <w:pPr>
        <w:pStyle w:val="ekvschreiblinie"/>
        <w:tabs>
          <w:tab w:val="left" w:pos="4253"/>
          <w:tab w:val="left" w:pos="7797"/>
          <w:tab w:val="left" w:pos="9072"/>
        </w:tabs>
      </w:pPr>
      <w:r w:rsidRPr="009256A2">
        <w:t xml:space="preserve">Kennst du alle vier </w:t>
      </w:r>
      <w:r w:rsidR="001C4C61" w:rsidRPr="009256A2">
        <w:rPr>
          <w:b/>
          <w:bCs/>
        </w:rPr>
        <w:t>SWAM-</w:t>
      </w:r>
      <w:r w:rsidRPr="009256A2">
        <w:rPr>
          <w:b/>
          <w:bCs/>
        </w:rPr>
        <w:t>Tricks</w:t>
      </w:r>
      <w:r w:rsidRPr="009256A2">
        <w:t>?</w:t>
      </w:r>
    </w:p>
    <w:p w14:paraId="13188CD0" w14:textId="28802642" w:rsidR="00F51318" w:rsidRPr="009256A2" w:rsidRDefault="00F51318" w:rsidP="00F51318"/>
    <w:p w14:paraId="0EBE2704" w14:textId="7F625567" w:rsidR="001C4C61" w:rsidRPr="009256A2" w:rsidRDefault="0014495E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rStyle w:val="ekvhandschriftunterstrichen"/>
          <w:i/>
          <w:iCs/>
        </w:rPr>
      </w:pPr>
      <w:r w:rsidRPr="009256A2">
        <w:drawing>
          <wp:anchor distT="0" distB="0" distL="114300" distR="114300" simplePos="0" relativeHeight="251692032" behindDoc="0" locked="0" layoutInCell="1" allowOverlap="1" wp14:anchorId="311B622B" wp14:editId="62D026FE">
            <wp:simplePos x="0" y="0"/>
            <wp:positionH relativeFrom="column">
              <wp:posOffset>54610</wp:posOffset>
            </wp:positionH>
            <wp:positionV relativeFrom="paragraph">
              <wp:posOffset>58955</wp:posOffset>
            </wp:positionV>
            <wp:extent cx="285115" cy="288290"/>
            <wp:effectExtent l="0" t="0" r="635" b="0"/>
            <wp:wrapNone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Grafik 3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1318" w:rsidRPr="009256A2">
        <w:tab/>
      </w:r>
      <w:r w:rsidR="00F7735E">
        <w:t xml:space="preserve"> </w:t>
      </w:r>
      <w:r w:rsidR="00F7735E">
        <w:rPr>
          <w:rStyle w:val="ekvhandschriftunterstrichen"/>
        </w:rPr>
        <w:t xml:space="preserve"> S</w:t>
      </w:r>
      <w:r w:rsidR="00F7735E">
        <w:rPr>
          <w:rStyle w:val="ekvhandschriftunterstrichen"/>
        </w:rPr>
        <w:tab/>
      </w:r>
      <w:r w:rsidR="00F51318" w:rsidRPr="009256A2">
        <w:rPr>
          <w:i/>
          <w:iCs/>
        </w:rPr>
        <w:t xml:space="preserve">, </w:t>
      </w:r>
      <w:r w:rsidR="00F7735E" w:rsidRPr="009C2F6C">
        <w:t>Beispiel:</w:t>
      </w:r>
      <w:r w:rsidR="009C2F6C" w:rsidRPr="009256A2">
        <w:rPr>
          <w:i/>
          <w:iCs/>
        </w:rPr>
        <w:t xml:space="preserve"> </w:t>
      </w:r>
      <w:r w:rsidR="00786ED4">
        <w:rPr>
          <w:rStyle w:val="ekvhandschriftunterstrichen"/>
        </w:rPr>
        <w:t xml:space="preserve"> </w:t>
      </w:r>
      <w:r w:rsidR="00786ED4">
        <w:rPr>
          <w:rStyle w:val="ekvhandschriftunterstrichen"/>
        </w:rPr>
        <w:tab/>
      </w:r>
    </w:p>
    <w:p w14:paraId="057A1505" w14:textId="73D4F27D" w:rsidR="009C2F6C" w:rsidRPr="009256A2" w:rsidRDefault="0014495E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i/>
          <w:iCs/>
          <w:u w:val="single"/>
        </w:rPr>
      </w:pPr>
      <w:r w:rsidRPr="009256A2">
        <w:rPr>
          <w:i/>
          <w:iCs/>
        </w:rPr>
        <w:drawing>
          <wp:anchor distT="0" distB="0" distL="114300" distR="114300" simplePos="0" relativeHeight="251693056" behindDoc="0" locked="0" layoutInCell="1" allowOverlap="1" wp14:anchorId="0E6E9D8B" wp14:editId="582CB833">
            <wp:simplePos x="0" y="0"/>
            <wp:positionH relativeFrom="column">
              <wp:posOffset>54610</wp:posOffset>
            </wp:positionH>
            <wp:positionV relativeFrom="paragraph">
              <wp:posOffset>76835</wp:posOffset>
            </wp:positionV>
            <wp:extent cx="285115" cy="288290"/>
            <wp:effectExtent l="0" t="0" r="635" b="0"/>
            <wp:wrapNone/>
            <wp:docPr id="35" name="Grafik 35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 descr="Ein Bild, das Text, Schild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2F6C" w:rsidRPr="009256A2">
        <w:rPr>
          <w:i/>
          <w:iCs/>
        </w:rPr>
        <w:tab/>
      </w:r>
      <w:r w:rsidR="00F7735E">
        <w:t xml:space="preserve"> </w:t>
      </w:r>
      <w:r w:rsidR="00F7735E">
        <w:rPr>
          <w:rStyle w:val="ekvhandschriftunterstrichen"/>
        </w:rPr>
        <w:t xml:space="preserve"> W</w:t>
      </w:r>
      <w:r w:rsidR="00F7735E">
        <w:rPr>
          <w:rStyle w:val="ekvhandschriftunterstrichen"/>
        </w:rPr>
        <w:tab/>
      </w:r>
      <w:r w:rsidR="009C2F6C" w:rsidRPr="009256A2">
        <w:rPr>
          <w:i/>
          <w:iCs/>
        </w:rPr>
        <w:t xml:space="preserve">, </w:t>
      </w:r>
      <w:r w:rsidR="00F7735E" w:rsidRPr="009C2F6C">
        <w:t>Beispiel:</w:t>
      </w:r>
      <w:r w:rsidR="009C2F6C" w:rsidRPr="009256A2">
        <w:rPr>
          <w:i/>
          <w:iCs/>
        </w:rPr>
        <w:t xml:space="preserve"> </w:t>
      </w:r>
      <w:r w:rsidR="00786ED4">
        <w:rPr>
          <w:rStyle w:val="ekvhandschriftunterstrichen"/>
        </w:rPr>
        <w:tab/>
      </w:r>
    </w:p>
    <w:p w14:paraId="37850CBA" w14:textId="62186C0E" w:rsidR="009C2F6C" w:rsidRPr="009256A2" w:rsidRDefault="0014495E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i/>
          <w:iCs/>
          <w:u w:val="single"/>
        </w:rPr>
      </w:pPr>
      <w:r w:rsidRPr="009256A2">
        <w:rPr>
          <w:i/>
          <w:iCs/>
        </w:rPr>
        <w:drawing>
          <wp:anchor distT="0" distB="0" distL="114300" distR="114300" simplePos="0" relativeHeight="251694080" behindDoc="0" locked="0" layoutInCell="1" allowOverlap="1" wp14:anchorId="3CE1D984" wp14:editId="767CA03B">
            <wp:simplePos x="0" y="0"/>
            <wp:positionH relativeFrom="column">
              <wp:posOffset>57785</wp:posOffset>
            </wp:positionH>
            <wp:positionV relativeFrom="paragraph">
              <wp:posOffset>92075</wp:posOffset>
            </wp:positionV>
            <wp:extent cx="285115" cy="288290"/>
            <wp:effectExtent l="0" t="0" r="635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2F6C" w:rsidRPr="009256A2">
        <w:rPr>
          <w:i/>
          <w:iCs/>
        </w:rPr>
        <w:tab/>
      </w:r>
      <w:r w:rsidR="00F7735E">
        <w:t xml:space="preserve"> </w:t>
      </w:r>
      <w:r w:rsidR="00F7735E">
        <w:rPr>
          <w:rStyle w:val="ekvhandschriftunterstrichen"/>
        </w:rPr>
        <w:t xml:space="preserve"> A</w:t>
      </w:r>
      <w:r w:rsidR="00F7735E">
        <w:rPr>
          <w:rStyle w:val="ekvhandschriftunterstrichen"/>
        </w:rPr>
        <w:tab/>
      </w:r>
      <w:r w:rsidR="009C2F6C" w:rsidRPr="009256A2">
        <w:rPr>
          <w:i/>
          <w:iCs/>
        </w:rPr>
        <w:t xml:space="preserve">, </w:t>
      </w:r>
      <w:r w:rsidR="00F7735E" w:rsidRPr="009C2F6C">
        <w:t>Beispiel:</w:t>
      </w:r>
      <w:r w:rsidR="009C2F6C" w:rsidRPr="009256A2">
        <w:rPr>
          <w:i/>
          <w:iCs/>
        </w:rPr>
        <w:t xml:space="preserve"> </w:t>
      </w:r>
      <w:r w:rsidR="00786ED4">
        <w:rPr>
          <w:rStyle w:val="ekvhandschriftunterstrichen"/>
        </w:rPr>
        <w:tab/>
      </w:r>
    </w:p>
    <w:p w14:paraId="1F8203B5" w14:textId="4978A000" w:rsidR="00B56A8C" w:rsidRPr="00915A58" w:rsidRDefault="0014495E" w:rsidP="00C7625B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u w:val="single"/>
        </w:rPr>
      </w:pPr>
      <w:r w:rsidRPr="009256A2">
        <w:rPr>
          <w:i/>
          <w:iCs/>
        </w:rPr>
        <w:drawing>
          <wp:anchor distT="0" distB="0" distL="114300" distR="114300" simplePos="0" relativeHeight="251695104" behindDoc="0" locked="0" layoutInCell="1" allowOverlap="1" wp14:anchorId="76C61A46" wp14:editId="47484246">
            <wp:simplePos x="0" y="0"/>
            <wp:positionH relativeFrom="column">
              <wp:posOffset>55471</wp:posOffset>
            </wp:positionH>
            <wp:positionV relativeFrom="paragraph">
              <wp:posOffset>81280</wp:posOffset>
            </wp:positionV>
            <wp:extent cx="288290" cy="288290"/>
            <wp:effectExtent l="0" t="0" r="0" b="0"/>
            <wp:wrapNone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2F6C" w:rsidRPr="009256A2">
        <w:rPr>
          <w:i/>
          <w:iCs/>
        </w:rPr>
        <w:tab/>
      </w:r>
      <w:r w:rsidR="00F7735E">
        <w:t xml:space="preserve"> </w:t>
      </w:r>
      <w:r w:rsidR="00F7735E">
        <w:rPr>
          <w:rStyle w:val="ekvhandschriftunterstrichen"/>
        </w:rPr>
        <w:t xml:space="preserve"> M</w:t>
      </w:r>
      <w:r w:rsidR="00F7735E">
        <w:rPr>
          <w:rStyle w:val="ekvhandschriftunterstrichen"/>
        </w:rPr>
        <w:tab/>
      </w:r>
      <w:r w:rsidR="009C2F6C" w:rsidRPr="009C2F6C">
        <w:t>, Beispiel:</w:t>
      </w:r>
      <w:r w:rsidR="009C2F6C">
        <w:t xml:space="preserve"> </w:t>
      </w:r>
      <w:r w:rsidR="00786ED4">
        <w:rPr>
          <w:rStyle w:val="ekvhandschriftunterstrichen"/>
        </w:rPr>
        <w:tab/>
      </w:r>
    </w:p>
    <w:sectPr w:rsidR="00B56A8C" w:rsidRPr="00915A58" w:rsidSect="00F51318">
      <w:footerReference w:type="first" r:id="rId16"/>
      <w:pgSz w:w="11906" w:h="16838" w:code="9"/>
      <w:pgMar w:top="454" w:right="851" w:bottom="1531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9A6EE" w14:textId="77777777" w:rsidR="003F335E" w:rsidRDefault="003F335E" w:rsidP="003C599D">
      <w:pPr>
        <w:spacing w:line="240" w:lineRule="auto"/>
      </w:pPr>
      <w:r>
        <w:separator/>
      </w:r>
    </w:p>
  </w:endnote>
  <w:endnote w:type="continuationSeparator" w:id="0">
    <w:p w14:paraId="68B2FFD3" w14:textId="77777777" w:rsidR="003F335E" w:rsidRDefault="003F335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17156D2B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E17387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0C2FE93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39462D" w:rsidRPr="0039462D">
            <w:t>Carmen Hochmann, Gütersloh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3F20B1" w:rsidRPr="00F42294" w14:paraId="2A861654" w14:textId="77777777" w:rsidTr="002C596E">
      <w:trPr>
        <w:trHeight w:hRule="exact" w:val="680"/>
      </w:trPr>
      <w:tc>
        <w:tcPr>
          <w:tcW w:w="1131" w:type="dxa"/>
          <w:noWrap/>
        </w:tcPr>
        <w:p w14:paraId="712AFB69" w14:textId="77777777" w:rsidR="003F20B1" w:rsidRPr="00913892" w:rsidRDefault="003F20B1" w:rsidP="003F20B1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5136117" wp14:editId="0380A1A0">
                <wp:extent cx="468000" cy="234000"/>
                <wp:effectExtent l="0" t="0" r="8255" b="0"/>
                <wp:docPr id="5" name="Graf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8FBD146" w14:textId="2D11BAB6" w:rsidR="003F20B1" w:rsidRDefault="003F20B1" w:rsidP="003F20B1">
          <w:pPr>
            <w:pStyle w:val="ekvpagina"/>
          </w:pPr>
          <w:r w:rsidRPr="00913892">
            <w:t>© Ernst Klett Verlag GmbH, Stuttgart 20</w:t>
          </w:r>
          <w:r>
            <w:t>2</w:t>
          </w:r>
          <w:r w:rsidR="00AE4985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0F983416" w14:textId="77777777" w:rsidR="003F20B1" w:rsidRPr="00913892" w:rsidRDefault="003F20B1" w:rsidP="003F20B1">
          <w:pPr>
            <w:pStyle w:val="ekvpagina"/>
          </w:pPr>
        </w:p>
      </w:tc>
      <w:tc>
        <w:tcPr>
          <w:tcW w:w="5823" w:type="dxa"/>
          <w:noWrap/>
        </w:tcPr>
        <w:p w14:paraId="3BDABFAB" w14:textId="77777777" w:rsidR="003F20B1" w:rsidRPr="002F7DFF" w:rsidRDefault="003F20B1" w:rsidP="003F20B1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51F7CD26" w14:textId="77777777" w:rsidR="003F20B1" w:rsidRPr="00913892" w:rsidRDefault="003F20B1" w:rsidP="003F20B1">
          <w:pPr>
            <w:pStyle w:val="ekvpagina"/>
          </w:pPr>
        </w:p>
      </w:tc>
    </w:tr>
  </w:tbl>
  <w:p w14:paraId="44DD1993" w14:textId="77777777" w:rsidR="003F20B1" w:rsidRDefault="003F2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60BC3" w14:textId="77777777" w:rsidR="003F335E" w:rsidRDefault="003F335E" w:rsidP="003C599D">
      <w:pPr>
        <w:spacing w:line="240" w:lineRule="auto"/>
      </w:pPr>
      <w:r>
        <w:separator/>
      </w:r>
    </w:p>
  </w:footnote>
  <w:footnote w:type="continuationSeparator" w:id="0">
    <w:p w14:paraId="6810BCFD" w14:textId="77777777" w:rsidR="003F335E" w:rsidRDefault="003F335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495E"/>
    <w:rsid w:val="00145E99"/>
    <w:rsid w:val="0014765E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617A"/>
    <w:rsid w:val="001C3792"/>
    <w:rsid w:val="001C4C61"/>
    <w:rsid w:val="001C7B9A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A526E"/>
    <w:rsid w:val="002B33E7"/>
    <w:rsid w:val="002B3DF1"/>
    <w:rsid w:val="002B64EA"/>
    <w:rsid w:val="002C28AF"/>
    <w:rsid w:val="002C50E2"/>
    <w:rsid w:val="002D41F4"/>
    <w:rsid w:val="002D7B0C"/>
    <w:rsid w:val="002D7B42"/>
    <w:rsid w:val="002D7D73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1628D"/>
    <w:rsid w:val="00320087"/>
    <w:rsid w:val="00321063"/>
    <w:rsid w:val="0032667B"/>
    <w:rsid w:val="00331234"/>
    <w:rsid w:val="0033469B"/>
    <w:rsid w:val="003367A2"/>
    <w:rsid w:val="003373EF"/>
    <w:rsid w:val="0034417F"/>
    <w:rsid w:val="003557C6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93E"/>
    <w:rsid w:val="00392F9B"/>
    <w:rsid w:val="003945FF"/>
    <w:rsid w:val="0039462D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54FB"/>
    <w:rsid w:val="003E6330"/>
    <w:rsid w:val="003F20B1"/>
    <w:rsid w:val="003F335E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5797A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C7B3E"/>
    <w:rsid w:val="004D4BE1"/>
    <w:rsid w:val="004F7BEC"/>
    <w:rsid w:val="00501528"/>
    <w:rsid w:val="00501C6F"/>
    <w:rsid w:val="005069C1"/>
    <w:rsid w:val="0051285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0F74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B63BF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606F"/>
    <w:rsid w:val="00627765"/>
    <w:rsid w:val="006314E0"/>
    <w:rsid w:val="00646482"/>
    <w:rsid w:val="0064692C"/>
    <w:rsid w:val="00653F68"/>
    <w:rsid w:val="0066479D"/>
    <w:rsid w:val="00673EE6"/>
    <w:rsid w:val="006802C4"/>
    <w:rsid w:val="006816BC"/>
    <w:rsid w:val="0068429A"/>
    <w:rsid w:val="006842FC"/>
    <w:rsid w:val="00684DA6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4C2A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394"/>
    <w:rsid w:val="00777DA9"/>
    <w:rsid w:val="00782506"/>
    <w:rsid w:val="00786ED4"/>
    <w:rsid w:val="00787700"/>
    <w:rsid w:val="00794C12"/>
    <w:rsid w:val="00796292"/>
    <w:rsid w:val="007A05B7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07F7"/>
    <w:rsid w:val="007E4DDC"/>
    <w:rsid w:val="007E5E71"/>
    <w:rsid w:val="007E5F70"/>
    <w:rsid w:val="007E68A0"/>
    <w:rsid w:val="007F407C"/>
    <w:rsid w:val="00802E02"/>
    <w:rsid w:val="00805225"/>
    <w:rsid w:val="00805C65"/>
    <w:rsid w:val="00812D4E"/>
    <w:rsid w:val="008168DA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5D76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A55B3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01D"/>
    <w:rsid w:val="00907EC2"/>
    <w:rsid w:val="00912A0A"/>
    <w:rsid w:val="00913598"/>
    <w:rsid w:val="00913892"/>
    <w:rsid w:val="00915A58"/>
    <w:rsid w:val="009215E3"/>
    <w:rsid w:val="009256A2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2F6C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0D7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6330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1A4C"/>
    <w:rsid w:val="00AD2E3F"/>
    <w:rsid w:val="00AD4D22"/>
    <w:rsid w:val="00AE4985"/>
    <w:rsid w:val="00AE65F6"/>
    <w:rsid w:val="00AE6684"/>
    <w:rsid w:val="00AF053E"/>
    <w:rsid w:val="00AF61DF"/>
    <w:rsid w:val="00B022FE"/>
    <w:rsid w:val="00B039E8"/>
    <w:rsid w:val="00B068BE"/>
    <w:rsid w:val="00B112CF"/>
    <w:rsid w:val="00B133D1"/>
    <w:rsid w:val="00B14B45"/>
    <w:rsid w:val="00B155E8"/>
    <w:rsid w:val="00B15F75"/>
    <w:rsid w:val="00B168C2"/>
    <w:rsid w:val="00B16D7B"/>
    <w:rsid w:val="00B2194E"/>
    <w:rsid w:val="00B21AC6"/>
    <w:rsid w:val="00B31F29"/>
    <w:rsid w:val="00B3288B"/>
    <w:rsid w:val="00B32DAF"/>
    <w:rsid w:val="00B37E68"/>
    <w:rsid w:val="00B4344B"/>
    <w:rsid w:val="00B468CC"/>
    <w:rsid w:val="00B54655"/>
    <w:rsid w:val="00B54814"/>
    <w:rsid w:val="00B56A8C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2EE1"/>
    <w:rsid w:val="00BD4A79"/>
    <w:rsid w:val="00BD542D"/>
    <w:rsid w:val="00BD6171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27F34"/>
    <w:rsid w:val="00C343F5"/>
    <w:rsid w:val="00C40555"/>
    <w:rsid w:val="00C40D51"/>
    <w:rsid w:val="00C429A6"/>
    <w:rsid w:val="00C504F8"/>
    <w:rsid w:val="00C52A99"/>
    <w:rsid w:val="00C727B3"/>
    <w:rsid w:val="00C72BA2"/>
    <w:rsid w:val="00C7625B"/>
    <w:rsid w:val="00C842ED"/>
    <w:rsid w:val="00C844F3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6CD8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37FD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024C1"/>
    <w:rsid w:val="00E126C1"/>
    <w:rsid w:val="00E13C6C"/>
    <w:rsid w:val="00E17387"/>
    <w:rsid w:val="00E21473"/>
    <w:rsid w:val="00E214CA"/>
    <w:rsid w:val="00E22935"/>
    <w:rsid w:val="00E22C67"/>
    <w:rsid w:val="00E34F46"/>
    <w:rsid w:val="00E375D2"/>
    <w:rsid w:val="00E414A5"/>
    <w:rsid w:val="00E43E04"/>
    <w:rsid w:val="00E44181"/>
    <w:rsid w:val="00E50799"/>
    <w:rsid w:val="00E63251"/>
    <w:rsid w:val="00E70C40"/>
    <w:rsid w:val="00E710C7"/>
    <w:rsid w:val="00E76079"/>
    <w:rsid w:val="00E95ED3"/>
    <w:rsid w:val="00EA7542"/>
    <w:rsid w:val="00EB0178"/>
    <w:rsid w:val="00EB3664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16A5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1318"/>
    <w:rsid w:val="00F52C9C"/>
    <w:rsid w:val="00F6336A"/>
    <w:rsid w:val="00F71BB1"/>
    <w:rsid w:val="00F72065"/>
    <w:rsid w:val="00F7735E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A5673-AA6D-4949-8246-7F116C55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34</cp:revision>
  <cp:lastPrinted>2022-11-22T12:47:00Z</cp:lastPrinted>
  <dcterms:created xsi:type="dcterms:W3CDTF">2022-06-14T10:07:00Z</dcterms:created>
  <dcterms:modified xsi:type="dcterms:W3CDTF">2022-12-01T08:11:00Z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