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7FA1B928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20CD1">
              <w:t>9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73B0047" w14:textId="1992C137" w:rsidR="00353D3F" w:rsidRDefault="00353D3F" w:rsidP="00353D3F">
      <w:pPr>
        <w:pStyle w:val="ekvue1arial"/>
      </w:pPr>
      <w:bookmarkStart w:id="0" w:name="bmStart"/>
      <w:bookmarkEnd w:id="0"/>
      <w:r>
        <w:t xml:space="preserve">Zusammengesetzte </w:t>
      </w:r>
      <w:r w:rsidR="00DF5038">
        <w:t>Nomen</w:t>
      </w:r>
      <w:r>
        <w:t xml:space="preserve"> nachschlagen</w:t>
      </w:r>
    </w:p>
    <w:p w14:paraId="7F8DD37B" w14:textId="63FC8E41" w:rsidR="00353D3F" w:rsidRDefault="00827EAE" w:rsidP="00353D3F">
      <w:r>
        <w:drawing>
          <wp:anchor distT="0" distB="0" distL="114300" distR="114300" simplePos="0" relativeHeight="251661312" behindDoc="0" locked="0" layoutInCell="1" allowOverlap="1" wp14:anchorId="2E6B19E4" wp14:editId="236D124F">
            <wp:simplePos x="0" y="0"/>
            <wp:positionH relativeFrom="column">
              <wp:posOffset>4769485</wp:posOffset>
            </wp:positionH>
            <wp:positionV relativeFrom="paragraph">
              <wp:posOffset>91489</wp:posOffset>
            </wp:positionV>
            <wp:extent cx="676664" cy="676664"/>
            <wp:effectExtent l="76200" t="76200" r="85725" b="85725"/>
            <wp:wrapNone/>
            <wp:docPr id="4" name="Grafik 4" descr="S235011439_Pusteblume_1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783736">
                      <a:off x="0" y="0"/>
                      <a:ext cx="676664" cy="676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99C806" w14:textId="77777777" w:rsidR="00353D3F" w:rsidRPr="00D3427F" w:rsidRDefault="00353D3F" w:rsidP="00353D3F">
      <w:pPr>
        <w:pStyle w:val="ekvnummerierung"/>
        <w:framePr w:wrap="around"/>
      </w:pPr>
      <w:r>
        <w:t>1</w:t>
      </w:r>
    </w:p>
    <w:p w14:paraId="10A4722C" w14:textId="77777777" w:rsidR="00BB0E31" w:rsidRPr="00287B24" w:rsidRDefault="00BB0E31" w:rsidP="00BB0E3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FBCB025" wp14:editId="54BE2AB8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B6D44" w14:textId="38973222" w:rsidR="00353D3F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Diese Wörter </w:t>
      </w:r>
      <w:r>
        <w:rPr>
          <w:rStyle w:val="ekvarbeitsanweisungdeutsch"/>
        </w:rPr>
        <w:t>sind</w:t>
      </w:r>
      <w:r w:rsidRPr="00615103">
        <w:rPr>
          <w:rStyle w:val="ekvarbeitsanweisungdeutsch"/>
        </w:rPr>
        <w:t xml:space="preserve"> aus </w:t>
      </w:r>
      <w:r w:rsidRPr="00615103">
        <w:rPr>
          <w:rStyle w:val="ekvarbeitsanweisungdeutsch"/>
          <w:b/>
        </w:rPr>
        <w:t>zwei Nomen</w:t>
      </w:r>
      <w:r w:rsidRPr="00615103">
        <w:rPr>
          <w:rStyle w:val="ekvarbeitsanweisungdeutsch"/>
        </w:rPr>
        <w:t xml:space="preserve"> zusammen</w:t>
      </w:r>
      <w:r>
        <w:rPr>
          <w:rStyle w:val="ekvarbeitsanweisungdeutsch"/>
        </w:rPr>
        <w:t>gesetzt.</w:t>
      </w:r>
    </w:p>
    <w:p w14:paraId="49BB906F" w14:textId="6AD59A29" w:rsidR="00353D3F" w:rsidRPr="00287B24" w:rsidRDefault="00353D3F" w:rsidP="00353D3F">
      <w:pPr>
        <w:pStyle w:val="ekvpicto"/>
        <w:framePr w:wrap="around"/>
      </w:pPr>
    </w:p>
    <w:p w14:paraId="3BA0DE26" w14:textId="5B8A5E69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Schlage </w:t>
      </w:r>
      <w:r w:rsidR="000C0990">
        <w:rPr>
          <w:rStyle w:val="ekvarbeitsanweisungdeutsch"/>
        </w:rPr>
        <w:t>sie einzeln</w:t>
      </w:r>
      <w:r w:rsidRPr="00615103">
        <w:rPr>
          <w:rStyle w:val="ekvarbeitsanweisungdeutsch"/>
        </w:rPr>
        <w:t xml:space="preserve"> </w:t>
      </w:r>
      <w:r>
        <w:rPr>
          <w:rStyle w:val="ekvarbeitsanweisungdeutsch"/>
        </w:rPr>
        <w:t>im Wörterbuch</w:t>
      </w:r>
      <w:r w:rsidRPr="00615103">
        <w:rPr>
          <w:rStyle w:val="ekvarbeitsanweisungdeutsch"/>
        </w:rPr>
        <w:t xml:space="preserve"> nach</w:t>
      </w:r>
      <w:r>
        <w:rPr>
          <w:rStyle w:val="ekvarbeitsanweisungdeutsch"/>
        </w:rPr>
        <w:t xml:space="preserve"> und vervollständige.</w:t>
      </w:r>
      <w:r w:rsidR="00234684" w:rsidRPr="00234684">
        <w:rPr>
          <w:rFonts w:eastAsia="Calibri" w:cs="Times New Roman"/>
        </w:rPr>
        <w:t xml:space="preserve"> </w:t>
      </w:r>
    </w:p>
    <w:p w14:paraId="5E726D88" w14:textId="49E933D9" w:rsidR="00A93432" w:rsidRDefault="00A93432" w:rsidP="00353D3F"/>
    <w:p w14:paraId="75FB3915" w14:textId="5380F394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354"/>
          <w:tab w:val="left" w:pos="9469"/>
        </w:tabs>
        <w:rPr>
          <w:rStyle w:val="ekvlsungunterstrichen"/>
        </w:rPr>
      </w:pPr>
      <w:r w:rsidRPr="00A64546">
        <w:rPr>
          <w:rStyle w:val="ekvfett"/>
        </w:rPr>
        <w:t>der Löwenzahn:</w:t>
      </w:r>
      <w:r>
        <w:t xml:space="preserve"> </w:t>
      </w:r>
      <w:r>
        <w:tab/>
      </w:r>
      <w:r w:rsidR="006E185A" w:rsidRPr="006E185A">
        <w:rPr>
          <w:rStyle w:val="ekvhandschriftunterstrichen"/>
        </w:rPr>
        <w:t xml:space="preserve"> </w:t>
      </w:r>
      <w:r>
        <w:rPr>
          <w:rStyle w:val="ekvlsungunterstrichen"/>
        </w:rPr>
        <w:t>der Löwe</w:t>
      </w:r>
      <w:r w:rsidRPr="00D1062E">
        <w:rPr>
          <w:rStyle w:val="ekvlsungunterstrichen"/>
        </w:rPr>
        <w:tab/>
      </w:r>
      <w:r>
        <w:t xml:space="preserve"> S</w:t>
      </w:r>
      <w:r w:rsidR="00BB0E31">
        <w:t>.</w:t>
      </w:r>
      <w:r>
        <w:t xml:space="preserve"> </w:t>
      </w:r>
      <w:r>
        <w:rPr>
          <w:rStyle w:val="ekvlsungunterstrichen"/>
        </w:rPr>
        <w:t xml:space="preserve"> 2</w:t>
      </w:r>
      <w:r w:rsidR="00471BDC">
        <w:rPr>
          <w:rStyle w:val="ekvlsungunterstrichen"/>
        </w:rPr>
        <w:t>0</w:t>
      </w:r>
      <w:r w:rsidR="004F3AF2">
        <w:rPr>
          <w:rStyle w:val="ekvlsungunterstrichen"/>
        </w:rPr>
        <w:t>6</w:t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d</w:t>
      </w:r>
      <w:r w:rsidRPr="00D1062E">
        <w:rPr>
          <w:rStyle w:val="ekvlsungunterstrichen"/>
        </w:rPr>
        <w:t xml:space="preserve">er </w:t>
      </w:r>
      <w:r>
        <w:rPr>
          <w:rStyle w:val="ekvlsungunterstrichen"/>
        </w:rPr>
        <w:t>Zahn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 w:rsidR="00827EAE">
        <w:rPr>
          <w:rStyle w:val="ekvlsungunterstrichen"/>
        </w:rPr>
        <w:t xml:space="preserve"> </w:t>
      </w:r>
      <w:r>
        <w:rPr>
          <w:rStyle w:val="ekvlsungunterstrichen"/>
        </w:rPr>
        <w:t>28</w:t>
      </w:r>
      <w:r w:rsidR="004D3FF5">
        <w:rPr>
          <w:rStyle w:val="ekvlsungunterstrichen"/>
        </w:rPr>
        <w:t>4</w:t>
      </w:r>
      <w:r w:rsidR="00234684">
        <w:rPr>
          <w:rStyle w:val="ekvlsungunterstrichen"/>
        </w:rPr>
        <w:tab/>
      </w:r>
    </w:p>
    <w:p w14:paraId="41C9CB8C" w14:textId="08B81A97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354"/>
          <w:tab w:val="left" w:pos="9469"/>
        </w:tabs>
        <w:rPr>
          <w:rStyle w:val="ekvlsungunterstrichen"/>
        </w:rPr>
      </w:pPr>
      <w:r>
        <w:rPr>
          <w:rStyle w:val="ekvfett"/>
        </w:rPr>
        <w:t>die Zahnfee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A93432" w:rsidRPr="00A93432">
        <w:rPr>
          <w:rStyle w:val="ekvhandschrift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75928981" w14:textId="6C561F97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354"/>
        </w:tabs>
        <w:rPr>
          <w:rStyle w:val="ekvlsungunterstrichen"/>
        </w:rPr>
      </w:pPr>
      <w:r>
        <w:rPr>
          <w:rStyle w:val="ekvfett"/>
        </w:rPr>
        <w:t>der Kirschbaum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A93432" w:rsidRPr="00A93432">
        <w:rPr>
          <w:rStyle w:val="ekvhandschrift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11B21D4A" w14:textId="44B268F8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354"/>
          <w:tab w:val="left" w:pos="9469"/>
        </w:tabs>
        <w:rPr>
          <w:rStyle w:val="ekvlsungunterstrichen"/>
        </w:rPr>
      </w:pPr>
      <w:r>
        <w:rPr>
          <w:rStyle w:val="ekvfett"/>
        </w:rPr>
        <w:t>das Baumhaus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A93432"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791A6A6F" w14:textId="12052C12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354"/>
          <w:tab w:val="left" w:pos="9469"/>
        </w:tabs>
        <w:rPr>
          <w:rStyle w:val="ekvlsungunterstrichen"/>
        </w:rPr>
      </w:pPr>
      <w:r>
        <w:rPr>
          <w:rStyle w:val="ekvfett"/>
        </w:rPr>
        <w:t>die Honigbiene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05721A44" w14:textId="04F723C6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354"/>
          <w:tab w:val="left" w:pos="9469"/>
        </w:tabs>
        <w:rPr>
          <w:rStyle w:val="ekvlsungunterstrichen"/>
        </w:rPr>
      </w:pPr>
      <w:r>
        <w:rPr>
          <w:rStyle w:val="ekvfett"/>
        </w:rPr>
        <w:t>das Königspaar: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05665296" w14:textId="30960E37" w:rsidR="00353D3F" w:rsidRDefault="00353D3F" w:rsidP="00234684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469"/>
        </w:tabs>
        <w:rPr>
          <w:rStyle w:val="ekvlsungunterstrichen"/>
        </w:rPr>
      </w:pP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>
        <w:rPr>
          <w:rStyle w:val="ekvfett"/>
          <w:u w:val="single"/>
        </w:rPr>
        <w:t xml:space="preserve"> </w:t>
      </w:r>
      <w:r>
        <w:rPr>
          <w:rStyle w:val="ekvfett"/>
        </w:rPr>
        <w:t>: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17AFA97" w14:textId="6EBC1373" w:rsidR="00353D3F" w:rsidRPr="007526CF" w:rsidRDefault="00BB0E31" w:rsidP="00234684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99"/>
          <w:tab w:val="left" w:pos="9469"/>
        </w:tabs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>
        <w:rPr>
          <w:rStyle w:val="ekvfett"/>
          <w:u w:val="single"/>
        </w:rPr>
        <w:t xml:space="preserve"> </w:t>
      </w:r>
      <w:r>
        <w:rPr>
          <w:rStyle w:val="ekvfett"/>
        </w:rPr>
        <w:t>:</w:t>
      </w:r>
      <w:r>
        <w:tab/>
      </w:r>
      <w:r w:rsidRPr="00D1062E">
        <w:rPr>
          <w:rStyle w:val="ekvlsungunterstrichen"/>
        </w:rPr>
        <w:tab/>
      </w:r>
      <w:r>
        <w:t xml:space="preserve"> S.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S.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2B4C42A1" w14:textId="77777777" w:rsidR="00A93432" w:rsidRDefault="00A93432" w:rsidP="00A93432">
      <w:pPr>
        <w:pStyle w:val="ekvgrundtexthalbe"/>
      </w:pPr>
    </w:p>
    <w:p w14:paraId="477365F1" w14:textId="15C7D1EB" w:rsidR="00A93432" w:rsidRDefault="00A93432" w:rsidP="00353D3F"/>
    <w:p w14:paraId="25EC523E" w14:textId="77777777" w:rsidR="00353D3F" w:rsidRPr="00D3427F" w:rsidRDefault="00353D3F" w:rsidP="00353D3F">
      <w:pPr>
        <w:pStyle w:val="ekvnummerierung"/>
        <w:framePr w:wrap="around"/>
      </w:pPr>
      <w:r>
        <w:t>2</w:t>
      </w:r>
    </w:p>
    <w:p w14:paraId="40B8B882" w14:textId="77777777" w:rsidR="00BB0E31" w:rsidRPr="00287B24" w:rsidRDefault="00BB0E31" w:rsidP="00BB0E3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8B32D7" wp14:editId="3C2A0CE4">
            <wp:extent cx="285115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4CA8B" w14:textId="72208484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Diese Wörter </w:t>
      </w:r>
      <w:r>
        <w:rPr>
          <w:rStyle w:val="ekvarbeitsanweisungdeutsch"/>
        </w:rPr>
        <w:t>sind</w:t>
      </w:r>
      <w:r w:rsidRPr="00615103">
        <w:rPr>
          <w:rStyle w:val="ekvarbeitsanweisungdeutsch"/>
        </w:rPr>
        <w:t xml:space="preserve"> aus </w:t>
      </w:r>
      <w:r w:rsidRPr="00615103">
        <w:rPr>
          <w:rStyle w:val="ekvarbeitsanweisungdeutsch"/>
          <w:b/>
          <w:bCs/>
        </w:rPr>
        <w:t>einem Verb</w:t>
      </w:r>
      <w:r w:rsidRPr="00615103">
        <w:rPr>
          <w:rStyle w:val="ekvarbeitsanweisungdeutsch"/>
        </w:rPr>
        <w:t xml:space="preserve"> und </w:t>
      </w:r>
      <w:r w:rsidRPr="00615103">
        <w:rPr>
          <w:rStyle w:val="ekvarbeitsanweisungdeutsch"/>
          <w:b/>
          <w:bCs/>
        </w:rPr>
        <w:t>einem Nomen</w:t>
      </w:r>
      <w:r w:rsidRPr="00615103">
        <w:rPr>
          <w:rStyle w:val="ekvarbeitsanweisungdeutsch"/>
        </w:rPr>
        <w:t xml:space="preserve"> zusammen</w:t>
      </w:r>
      <w:r>
        <w:rPr>
          <w:rStyle w:val="ekvarbeitsanweisungdeutsch"/>
        </w:rPr>
        <w:t>gesetzt</w:t>
      </w:r>
      <w:r w:rsidRPr="00615103">
        <w:rPr>
          <w:rStyle w:val="ekvarbeitsanweisungdeutsch"/>
        </w:rPr>
        <w:t>.</w:t>
      </w:r>
    </w:p>
    <w:p w14:paraId="32DBAB32" w14:textId="4BD370BC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Schlage </w:t>
      </w:r>
      <w:r w:rsidR="000C0990">
        <w:rPr>
          <w:rStyle w:val="ekvarbeitsanweisungdeutsch"/>
        </w:rPr>
        <w:t>sie einzeln</w:t>
      </w:r>
      <w:r w:rsidRPr="00615103">
        <w:rPr>
          <w:rStyle w:val="ekvarbeitsanweisungdeutsch"/>
        </w:rPr>
        <w:t xml:space="preserve"> </w:t>
      </w:r>
      <w:r>
        <w:rPr>
          <w:rStyle w:val="ekvarbeitsanweisungdeutsch"/>
        </w:rPr>
        <w:t>im Wörterbuch</w:t>
      </w:r>
      <w:r w:rsidRPr="00615103">
        <w:rPr>
          <w:rStyle w:val="ekvarbeitsanweisungdeutsch"/>
        </w:rPr>
        <w:t xml:space="preserve"> nach</w:t>
      </w:r>
      <w:r>
        <w:rPr>
          <w:rStyle w:val="ekvarbeitsanweisungdeutsch"/>
        </w:rPr>
        <w:t xml:space="preserve"> und vervollständige.</w:t>
      </w:r>
    </w:p>
    <w:p w14:paraId="30436EC3" w14:textId="6AE8A1B3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Markiere die zusammengesetzten Wörter, die selbst auch </w:t>
      </w:r>
      <w:r>
        <w:rPr>
          <w:rStyle w:val="ekvarbeitsanweisungdeutsch"/>
        </w:rPr>
        <w:t>Einträge im Wörterbuch</w:t>
      </w:r>
      <w:r w:rsidRPr="00615103">
        <w:rPr>
          <w:rStyle w:val="ekvarbeitsanweisungdeutsch"/>
        </w:rPr>
        <w:t xml:space="preserve"> </w:t>
      </w:r>
      <w:r>
        <w:rPr>
          <w:rStyle w:val="ekvarbeitsanweisungdeutsch"/>
        </w:rPr>
        <w:t>sind</w:t>
      </w:r>
      <w:r w:rsidRPr="00615103">
        <w:rPr>
          <w:rStyle w:val="ekvarbeitsanweisungdeutsch"/>
        </w:rPr>
        <w:t>.</w:t>
      </w:r>
    </w:p>
    <w:p w14:paraId="25FD0143" w14:textId="7FEE40F7" w:rsidR="00353D3F" w:rsidRDefault="00353D3F" w:rsidP="00A93432">
      <w:pPr>
        <w:pStyle w:val="ekvgrundtexthalbe"/>
      </w:pPr>
    </w:p>
    <w:p w14:paraId="5620055E" w14:textId="2BE5ECF4" w:rsidR="00A93432" w:rsidRDefault="00A93432" w:rsidP="00A93432">
      <w:pPr>
        <w:pStyle w:val="ekvgrundtexthalbe"/>
      </w:pPr>
    </w:p>
    <w:p w14:paraId="762639AF" w14:textId="3BDDB2DA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 w:rsidRPr="00E66F7A">
        <w:rPr>
          <w:rStyle w:val="ekvfett"/>
        </w:rPr>
        <w:t>der Singvogel:</w:t>
      </w:r>
      <w:r>
        <w:t xml:space="preserve"> </w:t>
      </w:r>
      <w:r>
        <w:tab/>
      </w:r>
      <w:r w:rsidR="00234684" w:rsidRPr="00234684">
        <w:rPr>
          <w:rStyle w:val="ekvlsungunterstrichen"/>
        </w:rPr>
        <w:t xml:space="preserve"> </w:t>
      </w:r>
      <w:r>
        <w:rPr>
          <w:rStyle w:val="ekvlsungunterstrichen"/>
        </w:rPr>
        <w:t>s</w:t>
      </w:r>
      <w:r w:rsidRPr="00D1062E">
        <w:rPr>
          <w:rStyle w:val="ekvlsungunterstrichen"/>
        </w:rPr>
        <w:t>ingen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24</w:t>
      </w:r>
      <w:r w:rsidR="004F3AF2">
        <w:rPr>
          <w:rStyle w:val="ekvlsungunterstrichen"/>
        </w:rPr>
        <w:t>7</w:t>
      </w:r>
      <w:bookmarkStart w:id="1" w:name="_GoBack"/>
      <w:bookmarkEnd w:id="1"/>
      <w:r w:rsidR="004D3FF5"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d</w:t>
      </w:r>
      <w:r w:rsidRPr="00D1062E">
        <w:rPr>
          <w:rStyle w:val="ekvlsungunterstrichen"/>
        </w:rPr>
        <w:t>er Vogel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27</w:t>
      </w:r>
      <w:r w:rsidR="004D3FF5">
        <w:rPr>
          <w:rStyle w:val="ekvlsungunterstrichen"/>
        </w:rPr>
        <w:t>5</w:t>
      </w:r>
    </w:p>
    <w:p w14:paraId="75901D1F" w14:textId="79050771" w:rsidR="00A93432" w:rsidRDefault="00A93432" w:rsidP="00234684">
      <w:pPr>
        <w:pStyle w:val="ekvgrundtexthalbe"/>
        <w:tabs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fett"/>
        </w:rPr>
      </w:pPr>
    </w:p>
    <w:p w14:paraId="337FE051" w14:textId="2318A27D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spacing w:line="312" w:lineRule="exact"/>
        <w:rPr>
          <w:rStyle w:val="ekvlsungunterstrichen"/>
        </w:rPr>
      </w:pPr>
      <w:r w:rsidRPr="00A93432">
        <w:rPr>
          <w:rStyle w:val="ekvfett"/>
          <w:highlight w:val="lightGray"/>
        </w:rPr>
        <w:t>die Gießkanne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BCD5313" w14:textId="2D7B1A3C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>
        <w:rPr>
          <w:rStyle w:val="ekvfett"/>
        </w:rPr>
        <w:t>die Hängematte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1EF8DCF7" w14:textId="728A32D3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>
        <w:rPr>
          <w:rStyle w:val="ekvfett"/>
        </w:rPr>
        <w:t>das Fahrrad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C41BA22" w14:textId="31663F47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>
        <w:rPr>
          <w:rStyle w:val="ekvfett"/>
        </w:rPr>
        <w:t>der Kletterwald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108E925B" w14:textId="2E82530C" w:rsidR="00353D3F" w:rsidRDefault="00353D3F" w:rsidP="00234684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>
        <w:rPr>
          <w:rStyle w:val="ekvfett"/>
        </w:rPr>
        <w:t>der Backofen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8916508" w14:textId="4674F7BA" w:rsidR="00353D3F" w:rsidRDefault="00353D3F" w:rsidP="00234684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2991AA0A" w14:textId="7C4CA87B" w:rsidR="007526CF" w:rsidRDefault="00D01AB0" w:rsidP="00234684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4962"/>
          <w:tab w:val="left" w:pos="5273"/>
          <w:tab w:val="left" w:pos="5670"/>
          <w:tab w:val="left" w:pos="6096"/>
          <w:tab w:val="left" w:pos="8364"/>
          <w:tab w:val="left" w:pos="9299"/>
        </w:tabs>
        <w:rPr>
          <w:rStyle w:val="ekvlsungunterstrichen"/>
        </w:rPr>
      </w:pP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353D3F" w:rsidRPr="00D1062E">
        <w:rPr>
          <w:rStyle w:val="ekvlsungunterstrichen"/>
        </w:rPr>
        <w:tab/>
      </w:r>
      <w:r w:rsidR="00353D3F">
        <w:t xml:space="preserve"> </w:t>
      </w:r>
      <w:r w:rsidR="00BB0E31">
        <w:t>S.</w:t>
      </w:r>
      <w:r w:rsidR="00353D3F">
        <w:t xml:space="preserve"> </w:t>
      </w:r>
      <w:r w:rsidR="00353D3F">
        <w:rPr>
          <w:rStyle w:val="ekvlsungunterstrichen"/>
        </w:rPr>
        <w:t xml:space="preserve"> </w:t>
      </w:r>
      <w:r w:rsidR="00353D3F">
        <w:rPr>
          <w:rStyle w:val="ekvlsungunterstrichen"/>
        </w:rPr>
        <w:tab/>
      </w:r>
      <w:r w:rsidR="00353D3F">
        <w:rPr>
          <w:rStyle w:val="ekvlsungunterstrichen"/>
        </w:rPr>
        <w:tab/>
      </w:r>
      <w:r w:rsidR="00353D3F"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 w:rsidR="00353D3F">
        <w:tab/>
      </w:r>
      <w:r w:rsidR="00353D3F">
        <w:rPr>
          <w:rStyle w:val="ekvlsungunterstrichen"/>
        </w:rPr>
        <w:t xml:space="preserve"> </w:t>
      </w:r>
      <w:r w:rsidR="00353D3F" w:rsidRPr="00D1062E">
        <w:rPr>
          <w:rStyle w:val="ekvlsungunterstrichen"/>
        </w:rPr>
        <w:tab/>
      </w:r>
      <w:r w:rsidR="00353D3F">
        <w:t xml:space="preserve"> </w:t>
      </w:r>
      <w:r w:rsidR="00BB0E31">
        <w:t>S.</w:t>
      </w:r>
      <w:r w:rsidR="00353D3F">
        <w:t xml:space="preserve"> </w:t>
      </w:r>
      <w:r w:rsidR="00353D3F">
        <w:rPr>
          <w:rStyle w:val="ekvlsungunterstrichen"/>
        </w:rPr>
        <w:t xml:space="preserve"> </w:t>
      </w:r>
      <w:r w:rsidR="00353D3F">
        <w:rPr>
          <w:rStyle w:val="ekvlsungunterstrichen"/>
        </w:rPr>
        <w:tab/>
      </w:r>
    </w:p>
    <w:p w14:paraId="23E87338" w14:textId="7380DE54" w:rsidR="007526CF" w:rsidRPr="007526CF" w:rsidRDefault="00DF5038" w:rsidP="00DF5038">
      <w:pPr>
        <w:pStyle w:val="ekvgrundtexthalbe"/>
        <w:tabs>
          <w:tab w:val="clear" w:pos="340"/>
          <w:tab w:val="clear" w:pos="595"/>
          <w:tab w:val="clear" w:pos="851"/>
          <w:tab w:val="left" w:pos="1843"/>
        </w:tabs>
        <w:rPr>
          <w:u w:color="000000" w:themeColor="text1"/>
        </w:rPr>
      </w:pPr>
      <w:r>
        <w:rPr>
          <w:u w:color="000000" w:themeColor="text1"/>
        </w:rPr>
        <w:tab/>
      </w:r>
    </w:p>
    <w:p w14:paraId="3AA2842C" w14:textId="77777777" w:rsidR="007526CF" w:rsidRPr="007526CF" w:rsidRDefault="007526CF" w:rsidP="007526CF">
      <w:pPr>
        <w:pStyle w:val="ekvnummerierung"/>
        <w:framePr w:wrap="around" w:x="1141" w:y="287"/>
        <w:rPr>
          <w:rStyle w:val="ekvarbeitsanweisungdeutsch"/>
        </w:rPr>
      </w:pPr>
      <w:r>
        <w:rPr>
          <w:rStyle w:val="ekvarbeitsanweisungdeutsch"/>
        </w:rPr>
        <w:t>3 Ergänze</w:t>
      </w:r>
    </w:p>
    <w:p w14:paraId="034EACED" w14:textId="77777777" w:rsidR="007526CF" w:rsidRPr="007526CF" w:rsidRDefault="007526CF" w:rsidP="007526CF">
      <w:pPr>
        <w:rPr>
          <w:rStyle w:val="ekvarbeitsanweisungdeutsch"/>
        </w:rPr>
      </w:pPr>
    </w:p>
    <w:p w14:paraId="7443FFEE" w14:textId="77777777" w:rsidR="007526CF" w:rsidRDefault="007526CF" w:rsidP="007526CF">
      <w:pPr>
        <w:pStyle w:val="ekvpicto"/>
        <w:framePr w:wrap="around"/>
        <w:rPr>
          <w:rStyle w:val="ekvgrundtextarialZchn"/>
        </w:rPr>
      </w:pPr>
      <w:r>
        <w:rPr>
          <w:lang w:eastAsia="de-DE"/>
        </w:rPr>
        <w:drawing>
          <wp:inline distT="0" distB="0" distL="0" distR="0" wp14:anchorId="4565614B" wp14:editId="6490BD85">
            <wp:extent cx="285115" cy="288290"/>
            <wp:effectExtent l="0" t="0" r="0" b="0"/>
            <wp:docPr id="8" name="Grafik 8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Silhouette, Nachthimmel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ekvgrundtextarialZchn"/>
        </w:rPr>
        <w:t>Ergänze</w:t>
      </w:r>
    </w:p>
    <w:p w14:paraId="2850F063" w14:textId="740E4E23" w:rsidR="007526CF" w:rsidRPr="00287B24" w:rsidRDefault="007526CF" w:rsidP="007526CF">
      <w:pPr>
        <w:pStyle w:val="ekvpicto"/>
        <w:framePr w:wrap="around"/>
      </w:pPr>
    </w:p>
    <w:p w14:paraId="1FD836AE" w14:textId="00EA7FF5" w:rsidR="007526CF" w:rsidRDefault="007526CF" w:rsidP="007526CF">
      <w:pPr>
        <w:rPr>
          <w:rStyle w:val="ekvarbeitsanweisungdeutsch"/>
        </w:rPr>
      </w:pPr>
      <w:r>
        <w:rPr>
          <w:rStyle w:val="ekvarbeitsanweisungdeutsch"/>
        </w:rPr>
        <w:t>Ergänze weitere passende Beispiele in Aufgabe 1 und 2.</w:t>
      </w:r>
    </w:p>
    <w:sectPr w:rsidR="007526CF" w:rsidSect="00903706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55D5" w16cex:dateUtc="2022-10-13T07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96384" w14:textId="77777777" w:rsidR="00001DF3" w:rsidRDefault="00001DF3" w:rsidP="003C599D">
      <w:pPr>
        <w:spacing w:line="240" w:lineRule="auto"/>
      </w:pPr>
      <w:r>
        <w:separator/>
      </w:r>
    </w:p>
  </w:endnote>
  <w:endnote w:type="continuationSeparator" w:id="0">
    <w:p w14:paraId="42452289" w14:textId="77777777" w:rsidR="00001DF3" w:rsidRDefault="00001DF3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2A068D78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4D3FF5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C8EF604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E20CD1">
            <w:rPr>
              <w:rFonts w:cs="Arial"/>
              <w:noProof w:val="0"/>
              <w:szCs w:val="10"/>
            </w:rPr>
            <w:t>Axel Nicolai, Sönnebüll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9C1FF" w14:textId="77777777" w:rsidR="00001DF3" w:rsidRDefault="00001DF3" w:rsidP="003C599D">
      <w:pPr>
        <w:spacing w:line="240" w:lineRule="auto"/>
      </w:pPr>
      <w:r>
        <w:separator/>
      </w:r>
    </w:p>
  </w:footnote>
  <w:footnote w:type="continuationSeparator" w:id="0">
    <w:p w14:paraId="0ACDF78A" w14:textId="77777777" w:rsidR="00001DF3" w:rsidRDefault="00001DF3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1DF3"/>
    <w:rsid w:val="000040E2"/>
    <w:rsid w:val="00005AE2"/>
    <w:rsid w:val="000101D7"/>
    <w:rsid w:val="0001324B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0990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34684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26A9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3D3F"/>
    <w:rsid w:val="00362509"/>
    <w:rsid w:val="00362B02"/>
    <w:rsid w:val="0036404C"/>
    <w:rsid w:val="00370A70"/>
    <w:rsid w:val="00370B45"/>
    <w:rsid w:val="00376A0A"/>
    <w:rsid w:val="00382148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3A4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1BDC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3FF5"/>
    <w:rsid w:val="004D4BE1"/>
    <w:rsid w:val="004F3AF2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87246"/>
    <w:rsid w:val="00597506"/>
    <w:rsid w:val="00597E2F"/>
    <w:rsid w:val="005A3501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6745D"/>
    <w:rsid w:val="006802C4"/>
    <w:rsid w:val="00681069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185A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6CF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02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27EAE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13BC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644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3432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0E31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3632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3DBF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1AB0"/>
    <w:rsid w:val="00D022EC"/>
    <w:rsid w:val="00D04BE0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46CBC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5038"/>
    <w:rsid w:val="00DF625F"/>
    <w:rsid w:val="00DF74DB"/>
    <w:rsid w:val="00E01841"/>
    <w:rsid w:val="00E126C1"/>
    <w:rsid w:val="00E13C6C"/>
    <w:rsid w:val="00E20CD1"/>
    <w:rsid w:val="00E21473"/>
    <w:rsid w:val="00E22935"/>
    <w:rsid w:val="00E22C67"/>
    <w:rsid w:val="00E34F46"/>
    <w:rsid w:val="00E375D2"/>
    <w:rsid w:val="00E414A5"/>
    <w:rsid w:val="00E43E04"/>
    <w:rsid w:val="00E50799"/>
    <w:rsid w:val="00E542BB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1F08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5DAB8-9874-4DF9-9942-3DCF5158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22</cp:revision>
  <cp:lastPrinted>2022-09-07T08:14:00Z</cp:lastPrinted>
  <dcterms:created xsi:type="dcterms:W3CDTF">2022-06-14T10:07:00Z</dcterms:created>
  <dcterms:modified xsi:type="dcterms:W3CDTF">2022-12-01T07:53:00Z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