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6FF7E5A1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28773BA" w14:textId="77777777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716F5459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703D9DC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9C9ACC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58F54E2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5C48A3B" w14:textId="106CD4D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505FE">
              <w:t>12</w:t>
            </w:r>
          </w:p>
        </w:tc>
      </w:tr>
      <w:tr w:rsidR="00BF17F2" w:rsidRPr="00BF17F2" w14:paraId="35D0AD84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431366B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F01741F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683206C4" w14:textId="77777777" w:rsidR="00486766" w:rsidRPr="00287B24" w:rsidRDefault="00486766" w:rsidP="00486766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28330438" wp14:editId="4835AA8A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884F" w14:textId="1FD5E3C6" w:rsidR="00486766" w:rsidRDefault="00486766" w:rsidP="00486766">
      <w:pPr>
        <w:pStyle w:val="ekvue1arial"/>
      </w:pPr>
      <w:r>
        <w:t>S</w:t>
      </w:r>
      <w:r w:rsidRPr="00C32F11">
        <w:t>chwingen</w:t>
      </w:r>
      <w:r>
        <w:t xml:space="preserve"> (1)</w:t>
      </w:r>
    </w:p>
    <w:p w14:paraId="7A8C293E" w14:textId="77777777" w:rsidR="00486766" w:rsidRPr="00C32F11" w:rsidRDefault="00486766" w:rsidP="00486766"/>
    <w:p w14:paraId="6E173AF6" w14:textId="77777777" w:rsidR="00486766" w:rsidRPr="00D3427F" w:rsidRDefault="00486766" w:rsidP="00486766">
      <w:pPr>
        <w:pStyle w:val="ekvnummerierung"/>
        <w:framePr w:wrap="around"/>
      </w:pPr>
      <w:r>
        <w:t>1</w:t>
      </w:r>
    </w:p>
    <w:p w14:paraId="0C3DF0EC" w14:textId="77777777" w:rsidR="00486766" w:rsidRPr="00287B24" w:rsidRDefault="00486766" w:rsidP="0048676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4DDC53F0" wp14:editId="188CF5EE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04375" w14:textId="53FF5AB2" w:rsidR="00486766" w:rsidRDefault="007A67B9" w:rsidP="00486766">
      <w:r>
        <w:t>Zeichne</w:t>
      </w:r>
      <w:r w:rsidR="00486766">
        <w:t xml:space="preserve"> Silbenbögen und ergänze die Anzahl der Silben.</w:t>
      </w:r>
    </w:p>
    <w:p w14:paraId="6D8706FD" w14:textId="3C921085" w:rsidR="00486766" w:rsidRPr="00EF48BF" w:rsidRDefault="00486766" w:rsidP="000608F5">
      <w:r w:rsidRPr="00EF48BF">
        <w:t>Markiere alle Selbstlaute, Umlaute und Zwielaute.</w:t>
      </w:r>
    </w:p>
    <w:p w14:paraId="562B98C1" w14:textId="26DBAC6D" w:rsidR="00486766" w:rsidRPr="00EF48BF" w:rsidRDefault="00EF48BF" w:rsidP="00486766">
      <w:r w:rsidRPr="00EF48BF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472934F" wp14:editId="489D2FB7">
                <wp:simplePos x="0" y="0"/>
                <wp:positionH relativeFrom="column">
                  <wp:posOffset>1148715</wp:posOffset>
                </wp:positionH>
                <wp:positionV relativeFrom="page">
                  <wp:posOffset>2247900</wp:posOffset>
                </wp:positionV>
                <wp:extent cx="250825" cy="323850"/>
                <wp:effectExtent l="0" t="0" r="15875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AB90B7" w14:textId="77777777" w:rsidR="00EF48BF" w:rsidRPr="00EF48BF" w:rsidRDefault="00EF48BF" w:rsidP="00EF48BF">
                            <w:pPr>
                              <w:rPr>
                                <w:rStyle w:val="ekvhandschrift"/>
                              </w:rPr>
                            </w:pPr>
                            <w:r w:rsidRPr="00EF48BF">
                              <w:rPr>
                                <w:rStyle w:val="ekvhandschrif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2934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90.45pt;margin-top:177pt;width:19.75pt;height:2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" fillcolor="white [3201]" strokeweight=".5pt">
                <v:textbox>
                  <w:txbxContent>
                    <w:p w14:paraId="4EAB90B7" w14:textId="77777777" w:rsidR="00EF48BF" w:rsidRPr="00EF48BF" w:rsidRDefault="00EF48BF" w:rsidP="00EF48BF">
                      <w:pPr>
                        <w:rPr>
                          <w:rStyle w:val="ekvhandschrift"/>
                        </w:rPr>
                      </w:pPr>
                      <w:r w:rsidRPr="00EF48BF">
                        <w:rPr>
                          <w:rStyle w:val="ekvhandschrift"/>
                        </w:rPr>
                        <w:t>2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608F5" w:rsidRPr="00EF48BF"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E2E6000" wp14:editId="0A152891">
                <wp:simplePos x="0" y="0"/>
                <wp:positionH relativeFrom="column">
                  <wp:posOffset>1147361</wp:posOffset>
                </wp:positionH>
                <wp:positionV relativeFrom="paragraph">
                  <wp:posOffset>239389</wp:posOffset>
                </wp:positionV>
                <wp:extent cx="250825" cy="319962"/>
                <wp:effectExtent l="0" t="0" r="15875" b="23495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3199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5581335" w14:textId="77777777" w:rsidR="00062C6F" w:rsidRPr="00BC3774" w:rsidRDefault="00062C6F" w:rsidP="00062C6F">
                            <w:pPr>
                              <w:spacing w:line="420" w:lineRule="exact"/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E6000" id="Textfeld 22" o:spid="_x0000_s1027" type="#_x0000_t202" style="position:absolute;margin-left:90.35pt;margin-top:18.85pt;width:19.75pt;height:25.2pt;z-index:-251621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" filled="f" strokecolor="windowText" strokeweight=".5pt">
                <v:textbox inset="0,0,0,0">
                  <w:txbxContent>
                    <w:p w14:paraId="45581335" w14:textId="77777777" w:rsidR="00062C6F" w:rsidRPr="00BC3774" w:rsidRDefault="00062C6F" w:rsidP="00062C6F">
                      <w:pPr>
                        <w:spacing w:line="420" w:lineRule="exact"/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8F5" w:rsidRPr="00EF48BF"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86A3931" wp14:editId="69081DA7">
                <wp:simplePos x="0" y="0"/>
                <wp:positionH relativeFrom="column">
                  <wp:posOffset>2677139</wp:posOffset>
                </wp:positionH>
                <wp:positionV relativeFrom="paragraph">
                  <wp:posOffset>239389</wp:posOffset>
                </wp:positionV>
                <wp:extent cx="251460" cy="319327"/>
                <wp:effectExtent l="0" t="0" r="15240" b="2413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932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1A3241CC" w14:textId="77777777" w:rsidR="00062C6F" w:rsidRPr="00BC3774" w:rsidRDefault="00062C6F" w:rsidP="00062C6F">
                            <w:pPr>
                              <w:spacing w:line="420" w:lineRule="exact"/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A3931" id="Textfeld 24" o:spid="_x0000_s1028" type="#_x0000_t202" style="position:absolute;margin-left:210.8pt;margin-top:18.85pt;width:19.8pt;height:25.15pt;z-index:-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" filled="f" strokecolor="windowText" strokeweight=".5pt">
                <v:textbox inset="0,0,0,0">
                  <w:txbxContent>
                    <w:p w14:paraId="1A3241CC" w14:textId="77777777" w:rsidR="00062C6F" w:rsidRPr="00BC3774" w:rsidRDefault="00062C6F" w:rsidP="00062C6F">
                      <w:pPr>
                        <w:spacing w:line="420" w:lineRule="exact"/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8F5" w:rsidRPr="00EF48BF"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578BFF5D" wp14:editId="6CEB2B54">
                <wp:simplePos x="0" y="0"/>
                <wp:positionH relativeFrom="column">
                  <wp:posOffset>4202583</wp:posOffset>
                </wp:positionH>
                <wp:positionV relativeFrom="paragraph">
                  <wp:posOffset>239389</wp:posOffset>
                </wp:positionV>
                <wp:extent cx="251460" cy="318692"/>
                <wp:effectExtent l="0" t="0" r="15240" b="24765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86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153778C4" w14:textId="77777777" w:rsidR="000608F5" w:rsidRPr="00BC3774" w:rsidRDefault="000608F5" w:rsidP="00062C6F">
                            <w:pPr>
                              <w:spacing w:line="420" w:lineRule="exact"/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FF5D" id="Textfeld 30" o:spid="_x0000_s1029" type="#_x0000_t202" style="position:absolute;margin-left:330.9pt;margin-top:18.85pt;width:19.8pt;height:25.1pt;z-index:-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" filled="f" strokecolor="windowText" strokeweight=".5pt">
                <v:textbox inset="0,0,0,0">
                  <w:txbxContent>
                    <w:p w14:paraId="153778C4" w14:textId="77777777" w:rsidR="000608F5" w:rsidRPr="00BC3774" w:rsidRDefault="000608F5" w:rsidP="00062C6F">
                      <w:pPr>
                        <w:spacing w:line="420" w:lineRule="exact"/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8F5" w:rsidRPr="00EF48BF"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50FBA46B" wp14:editId="0F76A1A3">
                <wp:simplePos x="0" y="0"/>
                <wp:positionH relativeFrom="column">
                  <wp:posOffset>5689025</wp:posOffset>
                </wp:positionH>
                <wp:positionV relativeFrom="paragraph">
                  <wp:posOffset>239389</wp:posOffset>
                </wp:positionV>
                <wp:extent cx="251460" cy="318057"/>
                <wp:effectExtent l="0" t="0" r="15240" b="2540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805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3570B7E4" w14:textId="77777777" w:rsidR="000608F5" w:rsidRPr="00BC3774" w:rsidRDefault="000608F5" w:rsidP="00062C6F">
                            <w:pPr>
                              <w:spacing w:line="420" w:lineRule="exact"/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BA46B" id="Textfeld 31" o:spid="_x0000_s1030" type="#_x0000_t202" style="position:absolute;margin-left:447.95pt;margin-top:18.85pt;width:19.8pt;height:25.0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" filled="f" strokecolor="windowText" strokeweight=".5pt">
                <v:textbox inset="0,0,0,0">
                  <w:txbxContent>
                    <w:p w14:paraId="3570B7E4" w14:textId="77777777" w:rsidR="000608F5" w:rsidRPr="00BC3774" w:rsidRDefault="000608F5" w:rsidP="00062C6F">
                      <w:pPr>
                        <w:spacing w:line="420" w:lineRule="exact"/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157"/>
      </w:tblGrid>
      <w:tr w:rsidR="000608F5" w:rsidRPr="00EF48BF" w14:paraId="49F40AB1" w14:textId="77777777" w:rsidTr="000608F5">
        <w:trPr>
          <w:trHeight w:hRule="exact" w:val="510"/>
        </w:trPr>
        <w:tc>
          <w:tcPr>
            <w:tcW w:w="2211" w:type="dxa"/>
            <w:vAlign w:val="bottom"/>
          </w:tcPr>
          <w:p w14:paraId="1FACA9CB" w14:textId="43D49D83" w:rsidR="000608F5" w:rsidRPr="00EF48BF" w:rsidRDefault="000608F5" w:rsidP="0069243B">
            <w:pPr>
              <w:jc w:val="center"/>
            </w:pPr>
            <w:r w:rsidRPr="00EF48BF">
              <w:t>Bl</w:t>
            </w:r>
            <w:r w:rsidRPr="00EF48BF">
              <w:rPr>
                <w:highlight w:val="lightGray"/>
              </w:rPr>
              <w:t>ei</w:t>
            </w:r>
            <w:r w:rsidRPr="00EF48BF">
              <w:t>st</w:t>
            </w:r>
            <w:r w:rsidRPr="00EF48BF">
              <w:rPr>
                <w:highlight w:val="lightGray"/>
              </w:rPr>
              <w:t>i</w:t>
            </w:r>
            <w:r w:rsidRPr="00EF48BF">
              <w:t>ft</w:t>
            </w:r>
          </w:p>
        </w:tc>
        <w:tc>
          <w:tcPr>
            <w:tcW w:w="198" w:type="dxa"/>
            <w:vAlign w:val="bottom"/>
          </w:tcPr>
          <w:p w14:paraId="3DFA887E" w14:textId="703A3FA1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p w14:paraId="4F532902" w14:textId="39276DE2" w:rsidR="000608F5" w:rsidRPr="00EF48BF" w:rsidRDefault="000608F5" w:rsidP="000608F5">
            <w:r w:rsidRPr="00EF48BF">
              <w:t xml:space="preserve">           Lied</w:t>
            </w:r>
          </w:p>
        </w:tc>
        <w:tc>
          <w:tcPr>
            <w:tcW w:w="198" w:type="dxa"/>
            <w:vAlign w:val="bottom"/>
          </w:tcPr>
          <w:p w14:paraId="44590665" w14:textId="5307078A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p w14:paraId="26573446" w14:textId="7F2758F0" w:rsidR="000608F5" w:rsidRPr="00EF48BF" w:rsidRDefault="000608F5" w:rsidP="00062C6F">
            <w:r w:rsidRPr="00EF48BF">
              <w:t xml:space="preserve">   Zeichenblock</w:t>
            </w:r>
          </w:p>
        </w:tc>
        <w:tc>
          <w:tcPr>
            <w:tcW w:w="170" w:type="dxa"/>
          </w:tcPr>
          <w:p w14:paraId="55C360F9" w14:textId="77777777" w:rsidR="000608F5" w:rsidRPr="00EF48BF" w:rsidRDefault="000608F5" w:rsidP="0069243B">
            <w:pPr>
              <w:jc w:val="center"/>
            </w:pPr>
          </w:p>
        </w:tc>
        <w:tc>
          <w:tcPr>
            <w:tcW w:w="2157" w:type="dxa"/>
            <w:vAlign w:val="bottom"/>
          </w:tcPr>
          <w:p w14:paraId="2DE51F71" w14:textId="16044E21" w:rsidR="000608F5" w:rsidRPr="00EF48BF" w:rsidRDefault="000608F5" w:rsidP="00062C6F">
            <w:r w:rsidRPr="00EF48BF">
              <w:t>Hexenhaus</w:t>
            </w:r>
          </w:p>
        </w:tc>
      </w:tr>
      <w:tr w:rsidR="000608F5" w:rsidRPr="00EF48BF" w14:paraId="2ED8E63A" w14:textId="77777777" w:rsidTr="000608F5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0608F5" w:rsidRPr="00EF48BF" w14:paraId="01EE98A5" w14:textId="77777777" w:rsidTr="0069243B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24AFD92" w14:textId="26901003" w:rsidR="000608F5" w:rsidRPr="00EF48BF" w:rsidRDefault="00A93FFD" w:rsidP="0069243B">
                  <w:pPr>
                    <w:pStyle w:val="ekvmittelband"/>
                  </w:pPr>
                  <w:r w:rsidRPr="00EF48BF">
                    <mc:AlternateContent>
                      <mc:Choice Requires="wpg">
                        <w:drawing>
                          <wp:anchor distT="0" distB="0" distL="114300" distR="114300" simplePos="0" relativeHeight="251716608" behindDoc="0" locked="0" layoutInCell="1" allowOverlap="1" wp14:anchorId="0BC578DF" wp14:editId="77E3EE8A">
                            <wp:simplePos x="0" y="0"/>
                            <wp:positionH relativeFrom="column">
                              <wp:posOffset>483235</wp:posOffset>
                            </wp:positionH>
                            <wp:positionV relativeFrom="paragraph">
                              <wp:posOffset>-152400</wp:posOffset>
                            </wp:positionV>
                            <wp:extent cx="504190" cy="265430"/>
                            <wp:effectExtent l="19050" t="0" r="10160" b="20320"/>
                            <wp:wrapNone/>
                            <wp:docPr id="13" name="Gruppieren 1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04190" cy="265430"/>
                                      <a:chOff x="0" y="0"/>
                                      <a:chExt cx="504270" cy="265430"/>
                                    </a:xfrm>
                                  </wpg:grpSpPr>
                                  <wps:wsp>
                                    <wps:cNvPr id="19" name="Bogen 19"/>
                                    <wps:cNvSpPr/>
                                    <wps:spPr>
                                      <a:xfrm rot="7991750">
                                        <a:off x="-3810" y="3810"/>
                                        <a:ext cx="265430" cy="257810"/>
                                      </a:xfrm>
                                      <a:prstGeom prst="arc">
                                        <a:avLst>
                                          <a:gd name="adj1" fmla="val 14990846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Bogen 21"/>
                                    <wps:cNvSpPr/>
                                    <wps:spPr>
                                      <a:xfrm rot="7991750">
                                        <a:off x="241062" y="-7469"/>
                                        <a:ext cx="249555" cy="276860"/>
                                      </a:xfrm>
                                      <a:prstGeom prst="arc">
                                        <a:avLst>
                                          <a:gd name="adj1" fmla="val 14802870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9A4DCAC" id="Gruppieren 13" o:spid="_x0000_s1026" style="position:absolute;margin-left:38.05pt;margin-top:-12pt;width:39.7pt;height:20.9pt;z-index:251716608;mso-width-relative:margin;mso-height-relative:margin" coordsize="504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">
                            <v:shape id="Bogen 19" o:spid="_x0000_s1027" style="position:absolute;left:-3810;top:3810;width:265430;height:257810;rotation:8729122fd;visibility:visible;mso-wrap-style:square;v-text-anchor:middle" coordsize="26543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" path="m88155,7483nsc137938,-9753,193505,3344,229617,40826v37758,39190,46564,97004,22105,145134l132715,128905,88155,7483xem88155,7483nfc137938,-9753,193505,3344,229617,40826v37758,39190,46564,97004,22105,145134e" filled="f" strokecolor="black [3200]" strokeweight=".5pt">
                              <v:stroke joinstyle="miter"/>
                              <v:path arrowok="t" o:connecttype="custom" o:connectlocs="88155,7483;229617,40826;251722,185960" o:connectangles="0,0,0"/>
                            </v:shape>
                            <v:shape id="Bogen 21" o:spid="_x0000_s1028" style="position:absolute;left:241062;top:-7469;width:249555;height:276860;rotation:8729122fd;visibility:visible;mso-wrap-style:square;v-text-anchor:middle" coordsize="249555,2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" path="m71015,13508nsc121722,-13351,182355,703,219126,47839v31346,40181,39192,96723,20191,145504l124778,138430,71015,13508xem71015,13508nfc121722,-13351,182355,703,219126,47839v31346,40181,39192,96723,20191,145504e" filled="f" strokecolor="black [3200]" strokeweight=".5pt">
                              <v:stroke joinstyle="miter"/>
                              <v:path arrowok="t" o:connecttype="custom" o:connectlocs="71015,13508;219126,47839;239317,193343" o:connectangles="0,0,0"/>
                            </v:shape>
                          </v:group>
                        </w:pict>
                      </mc:Fallback>
                    </mc:AlternateContent>
                  </w:r>
                  <w:r w:rsidR="000608F5" w:rsidRPr="00EF48BF">
                    <mc:AlternateContent>
                      <mc:Choice Requires="wps">
                        <w:drawing>
                          <wp:anchor distT="0" distB="0" distL="114300" distR="114300" simplePos="0" relativeHeight="251717632" behindDoc="1" locked="0" layoutInCell="1" allowOverlap="1" wp14:anchorId="0C1021B2" wp14:editId="2709D734">
                            <wp:simplePos x="0" y="0"/>
                            <wp:positionH relativeFrom="column">
                              <wp:posOffset>1165225</wp:posOffset>
                            </wp:positionH>
                            <wp:positionV relativeFrom="page">
                              <wp:posOffset>177800</wp:posOffset>
                            </wp:positionV>
                            <wp:extent cx="250825" cy="323215"/>
                            <wp:effectExtent l="0" t="0" r="15875" b="19685"/>
                            <wp:wrapNone/>
                            <wp:docPr id="36" name="Textfeld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50825" cy="323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ysClr val="windowText" lastClr="000000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0FFAB4B" w14:textId="77777777" w:rsidR="000608F5" w:rsidRPr="00BC3774" w:rsidRDefault="000608F5" w:rsidP="00062C6F">
                                        <w:pPr>
                                          <w:spacing w:line="420" w:lineRule="exact"/>
                                          <w:jc w:val="center"/>
                                          <w:rPr>
                                            <w:rStyle w:val="ekvlsung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C1021B2" id="Textfeld 36" o:spid="_x0000_s1031" type="#_x0000_t202" style="position:absolute;margin-left:91.75pt;margin-top:14pt;width:19.75pt;height:25.4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" filled="f" strokecolor="windowText" strokeweight=".5pt">
                            <v:textbox inset="0,0,0,0">
                              <w:txbxContent>
                                <w:p w14:paraId="20FFAB4B" w14:textId="77777777" w:rsidR="000608F5" w:rsidRPr="00BC3774" w:rsidRDefault="000608F5" w:rsidP="00062C6F">
                                  <w:pPr>
                                    <w:spacing w:line="420" w:lineRule="exact"/>
                                    <w:jc w:val="center"/>
                                    <w:rPr>
                                      <w:rStyle w:val="ekvlsung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  <w10:wrap anchory="page"/>
                          </v:shape>
                        </w:pict>
                      </mc:Fallback>
                    </mc:AlternateContent>
                  </w:r>
                  <w:r w:rsidR="000608F5" w:rsidRPr="00EF48BF">
                    <w:t xml:space="preserve">                </w:t>
                  </w:r>
                </w:p>
              </w:tc>
            </w:tr>
          </w:tbl>
          <w:p w14:paraId="396293CF" w14:textId="4B493523" w:rsidR="000608F5" w:rsidRPr="00EF48BF" w:rsidRDefault="000608F5" w:rsidP="0069243B">
            <w:pPr>
              <w:jc w:val="center"/>
            </w:pPr>
          </w:p>
        </w:tc>
        <w:tc>
          <w:tcPr>
            <w:tcW w:w="198" w:type="dxa"/>
            <w:vAlign w:val="bottom"/>
          </w:tcPr>
          <w:p w14:paraId="15CD49F1" w14:textId="06588197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0608F5" w:rsidRPr="00EF48BF" w14:paraId="5DEBE756" w14:textId="77777777" w:rsidTr="0069243B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F9A4F94" w14:textId="41A6413D" w:rsidR="000608F5" w:rsidRPr="00EF48BF" w:rsidRDefault="000608F5" w:rsidP="0069243B">
                  <w:pPr>
                    <w:pStyle w:val="ekvmittelband"/>
                  </w:pPr>
                  <w:r w:rsidRPr="00EF48BF">
                    <mc:AlternateContent>
                      <mc:Choice Requires="wps">
                        <w:drawing>
                          <wp:anchor distT="0" distB="0" distL="114300" distR="114300" simplePos="0" relativeHeight="251718656" behindDoc="1" locked="0" layoutInCell="1" allowOverlap="1" wp14:anchorId="53C7EAF8" wp14:editId="0B9B1CC4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ge">
                              <wp:posOffset>177800</wp:posOffset>
                            </wp:positionV>
                            <wp:extent cx="251460" cy="323850"/>
                            <wp:effectExtent l="0" t="0" r="15240" b="19050"/>
                            <wp:wrapNone/>
                            <wp:docPr id="37" name="Textfeld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5146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ysClr val="windowText" lastClr="000000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6C2E17F" w14:textId="77777777" w:rsidR="000608F5" w:rsidRPr="00BC3774" w:rsidRDefault="000608F5" w:rsidP="00062C6F">
                                        <w:pPr>
                                          <w:spacing w:line="420" w:lineRule="exact"/>
                                          <w:jc w:val="center"/>
                                          <w:rPr>
                                            <w:rStyle w:val="ekvlsung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3C7EAF8" id="Textfeld 37" o:spid="_x0000_s1032" type="#_x0000_t202" style="position:absolute;margin-left:90.75pt;margin-top:14pt;width:19.8pt;height:25.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" filled="f" strokecolor="windowText" strokeweight=".5pt">
                            <v:textbox inset="0,0,0,0">
                              <w:txbxContent>
                                <w:p w14:paraId="66C2E17F" w14:textId="77777777" w:rsidR="000608F5" w:rsidRPr="00BC3774" w:rsidRDefault="000608F5" w:rsidP="00062C6F">
                                  <w:pPr>
                                    <w:spacing w:line="420" w:lineRule="exact"/>
                                    <w:jc w:val="center"/>
                                    <w:rPr>
                                      <w:rStyle w:val="ekvlsung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  <w10:wrap anchory="page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E16B0C6" w14:textId="77777777" w:rsidR="000608F5" w:rsidRPr="00EF48BF" w:rsidRDefault="000608F5" w:rsidP="0069243B">
            <w:pPr>
              <w:jc w:val="center"/>
            </w:pPr>
          </w:p>
        </w:tc>
        <w:tc>
          <w:tcPr>
            <w:tcW w:w="198" w:type="dxa"/>
            <w:vAlign w:val="bottom"/>
          </w:tcPr>
          <w:p w14:paraId="0788704D" w14:textId="77777777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tbl>
            <w:tblPr>
              <w:tblW w:w="233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36"/>
            </w:tblGrid>
            <w:tr w:rsidR="000608F5" w:rsidRPr="00EF48BF" w14:paraId="43D24388" w14:textId="77777777" w:rsidTr="0069243B">
              <w:trPr>
                <w:trHeight w:hRule="exact" w:val="227"/>
                <w:jc w:val="center"/>
              </w:trPr>
              <w:tc>
                <w:tcPr>
                  <w:tcW w:w="2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84901AF" w14:textId="7BC65459" w:rsidR="000608F5" w:rsidRPr="00EF48BF" w:rsidRDefault="000608F5" w:rsidP="0069243B">
                  <w:pPr>
                    <w:pStyle w:val="ekvmittelband"/>
                    <w:jc w:val="center"/>
                  </w:pPr>
                  <w:r w:rsidRPr="00EF48BF">
                    <mc:AlternateContent>
                      <mc:Choice Requires="wps">
                        <w:drawing>
                          <wp:anchor distT="0" distB="0" distL="114300" distR="114300" simplePos="0" relativeHeight="251719680" behindDoc="1" locked="0" layoutInCell="1" allowOverlap="1" wp14:anchorId="0A839632" wp14:editId="08077D35">
                            <wp:simplePos x="0" y="0"/>
                            <wp:positionH relativeFrom="column">
                              <wp:posOffset>1183005</wp:posOffset>
                            </wp:positionH>
                            <wp:positionV relativeFrom="page">
                              <wp:posOffset>177800</wp:posOffset>
                            </wp:positionV>
                            <wp:extent cx="251460" cy="323215"/>
                            <wp:effectExtent l="0" t="0" r="15240" b="19685"/>
                            <wp:wrapNone/>
                            <wp:docPr id="38" name="Textfeld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51460" cy="323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ysClr val="windowText" lastClr="000000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5F43CEF" w14:textId="77777777" w:rsidR="000608F5" w:rsidRPr="00BC3774" w:rsidRDefault="000608F5" w:rsidP="00062C6F">
                                        <w:pPr>
                                          <w:spacing w:line="420" w:lineRule="exact"/>
                                          <w:jc w:val="center"/>
                                          <w:rPr>
                                            <w:rStyle w:val="ekvlsung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839632" id="Textfeld 38" o:spid="_x0000_s1033" type="#_x0000_t202" style="position:absolute;left:0;text-align:left;margin-left:93.15pt;margin-top:14pt;width:19.8pt;height:25.45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" filled="f" strokecolor="windowText" strokeweight=".5pt">
                            <v:textbox inset="0,0,0,0">
                              <w:txbxContent>
                                <w:p w14:paraId="55F43CEF" w14:textId="77777777" w:rsidR="000608F5" w:rsidRPr="00BC3774" w:rsidRDefault="000608F5" w:rsidP="00062C6F">
                                  <w:pPr>
                                    <w:spacing w:line="420" w:lineRule="exact"/>
                                    <w:jc w:val="center"/>
                                    <w:rPr>
                                      <w:rStyle w:val="ekvlsung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  <w10:wrap anchory="page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747591A5" w14:textId="77777777" w:rsidR="000608F5" w:rsidRPr="00EF48BF" w:rsidRDefault="000608F5" w:rsidP="0069243B">
            <w:pPr>
              <w:jc w:val="center"/>
            </w:pPr>
          </w:p>
        </w:tc>
        <w:tc>
          <w:tcPr>
            <w:tcW w:w="170" w:type="dxa"/>
          </w:tcPr>
          <w:p w14:paraId="21724731" w14:textId="77777777" w:rsidR="000608F5" w:rsidRPr="00EF48BF" w:rsidRDefault="000608F5" w:rsidP="0069243B">
            <w:pPr>
              <w:jc w:val="center"/>
            </w:pPr>
          </w:p>
        </w:tc>
        <w:tc>
          <w:tcPr>
            <w:tcW w:w="2157" w:type="dxa"/>
            <w:vAlign w:val="bottom"/>
          </w:tcPr>
          <w:tbl>
            <w:tblPr>
              <w:tblW w:w="212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0608F5" w:rsidRPr="00EF48BF" w14:paraId="5A4A8CF3" w14:textId="77777777" w:rsidTr="0069243B">
              <w:trPr>
                <w:trHeight w:hRule="exact" w:val="227"/>
                <w:jc w:val="center"/>
              </w:trPr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8EA945C" w14:textId="39FF954E" w:rsidR="000608F5" w:rsidRPr="00EF48BF" w:rsidRDefault="000608F5" w:rsidP="0069243B">
                  <w:pPr>
                    <w:pStyle w:val="ekvmittelband"/>
                    <w:jc w:val="center"/>
                  </w:pPr>
                  <w:r w:rsidRPr="00EF48BF">
                    <mc:AlternateContent>
                      <mc:Choice Requires="wps">
                        <w:drawing>
                          <wp:anchor distT="0" distB="0" distL="114300" distR="114300" simplePos="0" relativeHeight="251720704" behindDoc="1" locked="0" layoutInCell="1" allowOverlap="1" wp14:anchorId="07144808" wp14:editId="479EDCFE">
                            <wp:simplePos x="0" y="0"/>
                            <wp:positionH relativeFrom="column">
                              <wp:posOffset>1107440</wp:posOffset>
                            </wp:positionH>
                            <wp:positionV relativeFrom="page">
                              <wp:posOffset>177800</wp:posOffset>
                            </wp:positionV>
                            <wp:extent cx="251460" cy="322580"/>
                            <wp:effectExtent l="0" t="0" r="15240" b="20320"/>
                            <wp:wrapNone/>
                            <wp:docPr id="40" name="Textfeld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51460" cy="322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ysClr val="windowText" lastClr="000000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81FB866" w14:textId="77777777" w:rsidR="000608F5" w:rsidRPr="00BC3774" w:rsidRDefault="000608F5" w:rsidP="00062C6F">
                                        <w:pPr>
                                          <w:spacing w:line="420" w:lineRule="exact"/>
                                          <w:jc w:val="center"/>
                                          <w:rPr>
                                            <w:rStyle w:val="ekvlsung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144808" id="Textfeld 40" o:spid="_x0000_s1034" type="#_x0000_t202" style="position:absolute;left:0;text-align:left;margin-left:87.2pt;margin-top:14pt;width:19.8pt;height:25.4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" filled="f" strokecolor="windowText" strokeweight=".5pt">
                            <v:textbox inset="0,0,0,0">
                              <w:txbxContent>
                                <w:p w14:paraId="181FB866" w14:textId="77777777" w:rsidR="000608F5" w:rsidRPr="00BC3774" w:rsidRDefault="000608F5" w:rsidP="00062C6F">
                                  <w:pPr>
                                    <w:spacing w:line="420" w:lineRule="exact"/>
                                    <w:jc w:val="center"/>
                                    <w:rPr>
                                      <w:rStyle w:val="ekvlsung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v:textbox>
                            <w10:wrap anchory="page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790E261C" w14:textId="07D0563E" w:rsidR="000608F5" w:rsidRPr="00EF48BF" w:rsidRDefault="000608F5" w:rsidP="0069243B">
            <w:pPr>
              <w:jc w:val="center"/>
            </w:pPr>
          </w:p>
        </w:tc>
      </w:tr>
      <w:tr w:rsidR="000608F5" w:rsidRPr="00EF48BF" w14:paraId="1DAF1335" w14:textId="77777777" w:rsidTr="000608F5">
        <w:trPr>
          <w:trHeight w:hRule="exact" w:val="510"/>
        </w:trPr>
        <w:tc>
          <w:tcPr>
            <w:tcW w:w="2211" w:type="dxa"/>
            <w:vAlign w:val="bottom"/>
          </w:tcPr>
          <w:p w14:paraId="520501D5" w14:textId="4F880907" w:rsidR="000608F5" w:rsidRPr="00EF48BF" w:rsidRDefault="000608F5" w:rsidP="000608F5">
            <w:r w:rsidRPr="00EF48BF">
              <w:t xml:space="preserve">           Tisch</w:t>
            </w:r>
          </w:p>
        </w:tc>
        <w:tc>
          <w:tcPr>
            <w:tcW w:w="198" w:type="dxa"/>
            <w:vAlign w:val="bottom"/>
          </w:tcPr>
          <w:p w14:paraId="25241C27" w14:textId="29EDBEC5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p w14:paraId="7558BA7D" w14:textId="0E613120" w:rsidR="000608F5" w:rsidRPr="00EF48BF" w:rsidRDefault="000608F5" w:rsidP="0069243B">
            <w:pPr>
              <w:jc w:val="center"/>
            </w:pPr>
            <w:r w:rsidRPr="00EF48BF">
              <w:t>Schule</w:t>
            </w:r>
          </w:p>
        </w:tc>
        <w:tc>
          <w:tcPr>
            <w:tcW w:w="198" w:type="dxa"/>
            <w:vAlign w:val="bottom"/>
          </w:tcPr>
          <w:p w14:paraId="67F741B2" w14:textId="77777777" w:rsidR="000608F5" w:rsidRPr="00EF48BF" w:rsidRDefault="000608F5" w:rsidP="0069243B">
            <w:pPr>
              <w:jc w:val="center"/>
            </w:pPr>
          </w:p>
        </w:tc>
        <w:tc>
          <w:tcPr>
            <w:tcW w:w="2211" w:type="dxa"/>
            <w:vAlign w:val="bottom"/>
          </w:tcPr>
          <w:p w14:paraId="13A04646" w14:textId="3E8B2990" w:rsidR="000608F5" w:rsidRPr="00EF48BF" w:rsidRDefault="000608F5" w:rsidP="00062C6F">
            <w:r w:rsidRPr="00EF48BF">
              <w:t xml:space="preserve">   Stundenplan</w:t>
            </w:r>
          </w:p>
        </w:tc>
        <w:tc>
          <w:tcPr>
            <w:tcW w:w="170" w:type="dxa"/>
          </w:tcPr>
          <w:p w14:paraId="064E4626" w14:textId="77777777" w:rsidR="000608F5" w:rsidRPr="00EF48BF" w:rsidRDefault="000608F5" w:rsidP="0069243B">
            <w:pPr>
              <w:jc w:val="center"/>
            </w:pPr>
          </w:p>
        </w:tc>
        <w:tc>
          <w:tcPr>
            <w:tcW w:w="2157" w:type="dxa"/>
            <w:vAlign w:val="bottom"/>
          </w:tcPr>
          <w:p w14:paraId="5AA5976D" w14:textId="314833FF" w:rsidR="000608F5" w:rsidRPr="00EF48BF" w:rsidRDefault="000608F5" w:rsidP="00062C6F">
            <w:r w:rsidRPr="00EF48BF">
              <w:t>Gänseblümchen</w:t>
            </w:r>
          </w:p>
        </w:tc>
      </w:tr>
      <w:tr w:rsidR="000608F5" w:rsidRPr="00C32F11" w14:paraId="67DFB23B" w14:textId="77777777" w:rsidTr="000608F5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0608F5" w:rsidRPr="00C32F11" w14:paraId="3EB6D405" w14:textId="77777777" w:rsidTr="0069243B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0808D3A" w14:textId="77F66AF7" w:rsidR="000608F5" w:rsidRPr="00C32F11" w:rsidRDefault="000608F5" w:rsidP="0069243B">
                  <w:pPr>
                    <w:pStyle w:val="ekvmittelband"/>
                    <w:jc w:val="center"/>
                  </w:pPr>
                </w:p>
              </w:tc>
            </w:tr>
          </w:tbl>
          <w:p w14:paraId="06F09784" w14:textId="5A0A12EF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6F1524F" w14:textId="77777777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34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46"/>
            </w:tblGrid>
            <w:tr w:rsidR="000608F5" w:rsidRPr="00C32F11" w14:paraId="3711DF41" w14:textId="77777777" w:rsidTr="0069243B">
              <w:trPr>
                <w:trHeight w:hRule="exact" w:val="227"/>
                <w:jc w:val="center"/>
              </w:trPr>
              <w:tc>
                <w:tcPr>
                  <w:tcW w:w="23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2EF72C0" w14:textId="788F07E6" w:rsidR="000608F5" w:rsidRPr="00C32F11" w:rsidRDefault="000608F5" w:rsidP="0069243B">
                  <w:pPr>
                    <w:pStyle w:val="ekvmittelband"/>
                    <w:jc w:val="center"/>
                  </w:pPr>
                </w:p>
              </w:tc>
            </w:tr>
          </w:tbl>
          <w:p w14:paraId="43AEA099" w14:textId="578CA24A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D53F237" w14:textId="77777777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33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36"/>
            </w:tblGrid>
            <w:tr w:rsidR="000608F5" w:rsidRPr="00C32F11" w14:paraId="1BBF8CEE" w14:textId="77777777" w:rsidTr="0069243B">
              <w:trPr>
                <w:trHeight w:hRule="exact" w:val="227"/>
                <w:jc w:val="center"/>
              </w:trPr>
              <w:tc>
                <w:tcPr>
                  <w:tcW w:w="2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87FD949" w14:textId="1DB8877F" w:rsidR="000608F5" w:rsidRPr="00C32F11" w:rsidRDefault="000608F5" w:rsidP="0069243B">
                  <w:pPr>
                    <w:pStyle w:val="ekvmittelband"/>
                    <w:jc w:val="center"/>
                  </w:pPr>
                </w:p>
              </w:tc>
            </w:tr>
          </w:tbl>
          <w:p w14:paraId="1E8E3DE9" w14:textId="28FC88D2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</w:tcPr>
          <w:p w14:paraId="227727E0" w14:textId="77777777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0608F5" w:rsidRPr="00C32F11" w14:paraId="3BD47809" w14:textId="77777777" w:rsidTr="0069243B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2EA2685" w14:textId="1EBE1030" w:rsidR="000608F5" w:rsidRPr="00C32F11" w:rsidRDefault="000608F5" w:rsidP="0069243B">
                  <w:pPr>
                    <w:pStyle w:val="ekvmittelband"/>
                    <w:jc w:val="center"/>
                  </w:pPr>
                </w:p>
              </w:tc>
            </w:tr>
          </w:tbl>
          <w:p w14:paraId="610DC231" w14:textId="54696C79" w:rsidR="000608F5" w:rsidRPr="00C32F11" w:rsidRDefault="000608F5" w:rsidP="0069243B">
            <w:pPr>
              <w:jc w:val="center"/>
              <w:rPr>
                <w:rFonts w:eastAsia="Calibri" w:cs="Times New Roman"/>
              </w:rPr>
            </w:pPr>
          </w:p>
        </w:tc>
      </w:tr>
    </w:tbl>
    <w:p w14:paraId="3EE1E85F" w14:textId="290ECB6F" w:rsidR="00062C6F" w:rsidRDefault="00062C6F" w:rsidP="00486766"/>
    <w:p w14:paraId="618FFF60" w14:textId="77777777" w:rsidR="00486766" w:rsidRDefault="00486766" w:rsidP="00486766">
      <w:pPr>
        <w:pStyle w:val="ekvgrundtexthalbe"/>
      </w:pPr>
    </w:p>
    <w:p w14:paraId="6C44E8DA" w14:textId="77777777" w:rsidR="00486766" w:rsidRPr="00D3427F" w:rsidRDefault="00486766" w:rsidP="00486766">
      <w:pPr>
        <w:pStyle w:val="ekvnummerierung"/>
        <w:framePr w:wrap="around"/>
      </w:pPr>
      <w:r>
        <w:t>2</w:t>
      </w:r>
    </w:p>
    <w:p w14:paraId="2AA5F160" w14:textId="77777777" w:rsidR="00486766" w:rsidRPr="00287B24" w:rsidRDefault="00486766" w:rsidP="0048676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33956D54" wp14:editId="068FF727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9C538" w14:textId="7FE7338A" w:rsidR="00486766" w:rsidRDefault="007A67B9" w:rsidP="00486766">
      <w:r>
        <w:t>Zeichne</w:t>
      </w:r>
      <w:r w:rsidR="00486766">
        <w:t xml:space="preserve"> Silbenbögen. Markiere den </w:t>
      </w:r>
      <w:r w:rsidR="00486766" w:rsidRPr="000505FE">
        <w:rPr>
          <w:b/>
          <w:bCs/>
        </w:rPr>
        <w:t xml:space="preserve">kurz gesprochenen </w:t>
      </w:r>
      <w:r w:rsidR="000505FE">
        <w:rPr>
          <w:b/>
          <w:bCs/>
        </w:rPr>
        <w:t>Selbstlaut</w:t>
      </w:r>
      <w:r w:rsidR="00486766">
        <w:t xml:space="preserve"> in der 1. Silbe mit •.</w:t>
      </w:r>
    </w:p>
    <w:p w14:paraId="427ECC23" w14:textId="0D6F5C20" w:rsidR="00062C6F" w:rsidRDefault="00A93FFD" w:rsidP="00486766">
      <w:r w:rsidRPr="00A93FFD">
        <w:t xml:space="preserve">Markiere </w:t>
      </w:r>
      <w:r w:rsidRPr="00A93FFD">
        <w:rPr>
          <w:rStyle w:val="ekvfett"/>
        </w:rPr>
        <w:t>doppelte Mitlaute</w:t>
      </w:r>
      <w:r>
        <w:t>.</w:t>
      </w:r>
    </w:p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157"/>
      </w:tblGrid>
      <w:tr w:rsidR="00486766" w:rsidRPr="00C32F11" w14:paraId="79610C83" w14:textId="77777777" w:rsidTr="004C6BDA">
        <w:trPr>
          <w:trHeight w:hRule="exact" w:val="510"/>
        </w:trPr>
        <w:tc>
          <w:tcPr>
            <w:tcW w:w="2211" w:type="dxa"/>
            <w:vAlign w:val="bottom"/>
          </w:tcPr>
          <w:p w14:paraId="4C7FCAE9" w14:textId="6E44B447" w:rsidR="00486766" w:rsidRPr="00C32F11" w:rsidRDefault="00EF48BF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</w:t>
            </w:r>
            <w:r w:rsidR="00486766">
              <w:rPr>
                <w:rFonts w:eastAsia="Calibri" w:cs="Times New Roman"/>
              </w:rPr>
              <w:t>e</w:t>
            </w:r>
            <w:r w:rsidR="00486766" w:rsidRPr="00A93FFD">
              <w:rPr>
                <w:rFonts w:eastAsia="Calibri" w:cs="Times New Roman"/>
                <w:highlight w:val="lightGray"/>
              </w:rPr>
              <w:t>nn</w:t>
            </w:r>
            <w:r w:rsidR="00486766">
              <w:rPr>
                <w:rFonts w:eastAsia="Calibri" w:cs="Times New Roman"/>
              </w:rPr>
              <w:t>en</w:t>
            </w:r>
          </w:p>
        </w:tc>
        <w:tc>
          <w:tcPr>
            <w:tcW w:w="198" w:type="dxa"/>
            <w:vAlign w:val="bottom"/>
          </w:tcPr>
          <w:p w14:paraId="5D98371E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33875802" w14:textId="0BDFC614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K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l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a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 w:rsidR="00EF48BF"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s</w:t>
            </w:r>
            <w:proofErr w:type="spellEnd"/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e</w:t>
            </w:r>
          </w:p>
        </w:tc>
        <w:tc>
          <w:tcPr>
            <w:tcW w:w="198" w:type="dxa"/>
            <w:vAlign w:val="bottom"/>
          </w:tcPr>
          <w:p w14:paraId="6A4823F5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6C986909" w14:textId="3AF5D491" w:rsidR="00486766" w:rsidRPr="00C32F11" w:rsidRDefault="00EF48BF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o </w:t>
            </w:r>
            <w:r w:rsidR="00486766">
              <w:rPr>
                <w:rFonts w:eastAsia="Calibri" w:cs="Times New Roman"/>
              </w:rPr>
              <w:t>f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 w:rsidR="00486766">
              <w:rPr>
                <w:rFonts w:eastAsia="Calibri" w:cs="Times New Roman"/>
              </w:rPr>
              <w:t>f</w:t>
            </w:r>
            <w:proofErr w:type="spellEnd"/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n</w:t>
            </w:r>
          </w:p>
        </w:tc>
        <w:tc>
          <w:tcPr>
            <w:tcW w:w="170" w:type="dxa"/>
            <w:vAlign w:val="bottom"/>
          </w:tcPr>
          <w:p w14:paraId="2E0261DA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p w14:paraId="2C70AB1C" w14:textId="5F2EC67E" w:rsidR="00486766" w:rsidRPr="00C32F11" w:rsidRDefault="00EF48BF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k </w:t>
            </w:r>
            <w:r w:rsidR="00486766">
              <w:rPr>
                <w:rFonts w:eastAsia="Calibri" w:cs="Times New Roman"/>
              </w:rPr>
              <w:t>n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u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r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 w:rsidR="00486766">
              <w:rPr>
                <w:rFonts w:eastAsia="Calibri" w:cs="Times New Roman"/>
              </w:rPr>
              <w:t>r</w:t>
            </w:r>
            <w:proofErr w:type="spellEnd"/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n</w:t>
            </w:r>
          </w:p>
        </w:tc>
      </w:tr>
      <w:tr w:rsidR="00486766" w:rsidRPr="00C32F11" w14:paraId="24FA8957" w14:textId="77777777" w:rsidTr="004C6BDA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342B2FCE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B29F866" w14:textId="11572B9E" w:rsidR="00486766" w:rsidRPr="00C32F11" w:rsidRDefault="00486766" w:rsidP="00320587">
                  <w:pPr>
                    <w:pStyle w:val="ekvmittelband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5C093928" wp14:editId="4A2477BA">
                            <wp:simplePos x="0" y="0"/>
                            <wp:positionH relativeFrom="column">
                              <wp:posOffset>468630</wp:posOffset>
                            </wp:positionH>
                            <wp:positionV relativeFrom="paragraph">
                              <wp:posOffset>-138430</wp:posOffset>
                            </wp:positionV>
                            <wp:extent cx="504190" cy="265430"/>
                            <wp:effectExtent l="19050" t="0" r="10160" b="20320"/>
                            <wp:wrapNone/>
                            <wp:docPr id="41" name="Gruppieren 4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04190" cy="265430"/>
                                      <a:chOff x="0" y="0"/>
                                      <a:chExt cx="504270" cy="265430"/>
                                    </a:xfrm>
                                  </wpg:grpSpPr>
                                  <wps:wsp>
                                    <wps:cNvPr id="42" name="Bogen 42"/>
                                    <wps:cNvSpPr/>
                                    <wps:spPr>
                                      <a:xfrm rot="7991750">
                                        <a:off x="-3810" y="3810"/>
                                        <a:ext cx="265430" cy="257810"/>
                                      </a:xfrm>
                                      <a:prstGeom prst="arc">
                                        <a:avLst>
                                          <a:gd name="adj1" fmla="val 14990846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" name="Bogen 43"/>
                                    <wps:cNvSpPr/>
                                    <wps:spPr>
                                      <a:xfrm rot="7991750">
                                        <a:off x="241062" y="-7469"/>
                                        <a:ext cx="249555" cy="276860"/>
                                      </a:xfrm>
                                      <a:prstGeom prst="arc">
                                        <a:avLst>
                                          <a:gd name="adj1" fmla="val 14802870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B8FBC52" id="Gruppieren 41" o:spid="_x0000_s1026" style="position:absolute;margin-left:36.9pt;margin-top:-10.9pt;width:39.7pt;height:20.9pt;z-index:251662336;mso-width-relative:margin;mso-height-relative:margin" coordsize="504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">
                            <v:shape id="Bogen 42" o:spid="_x0000_s1027" style="position:absolute;left:-3810;top:3810;width:265430;height:257810;rotation:8729122fd;visibility:visible;mso-wrap-style:square;v-text-anchor:middle" coordsize="26543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" path="m88155,7483nsc137938,-9753,193505,3344,229617,40826v37758,39190,46564,97004,22105,145134l132715,128905,88155,7483xem88155,7483nfc137938,-9753,193505,3344,229617,40826v37758,39190,46564,97004,22105,145134e" filled="f" strokecolor="black [3200]" strokeweight=".5pt">
                              <v:stroke joinstyle="miter"/>
                              <v:path arrowok="t" o:connecttype="custom" o:connectlocs="88155,7483;229617,40826;251722,185960" o:connectangles="0,0,0"/>
                            </v:shape>
                            <v:shape id="Bogen 43" o:spid="_x0000_s1028" style="position:absolute;left:241062;top:-7469;width:249555;height:276860;rotation:8729122fd;visibility:visible;mso-wrap-style:square;v-text-anchor:middle" coordsize="249555,2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" path="m71015,13508nsc121722,-13351,182355,703,219126,47839v31346,40181,39192,96723,20191,145504l124778,138430,71015,13508xem71015,13508nfc121722,-13351,182355,703,219126,47839v31346,40181,39192,96723,20191,145504e" filled="f" strokecolor="black [3200]" strokeweight=".5pt">
                              <v:stroke joinstyle="miter"/>
                              <v:path arrowok="t" o:connecttype="custom" o:connectlocs="71015,13508;219126,47839;239317,193343" o:connectangles="0,0,0"/>
                            </v:shape>
                          </v:group>
                        </w:pict>
                      </mc:Fallback>
                    </mc:AlternateContent>
                  </w:r>
                  <w:r>
                    <w:t xml:space="preserve">        </w:t>
                  </w:r>
                  <w:r w:rsidRPr="000D0245">
                    <w:rPr>
                      <w:sz w:val="28"/>
                      <w:szCs w:val="32"/>
                    </w:rPr>
                    <w:t xml:space="preserve"> </w:t>
                  </w:r>
                  <w:r w:rsidR="004C6BDA">
                    <w:t xml:space="preserve">       </w:t>
                  </w:r>
                  <w:r>
                    <w:t>•</w:t>
                  </w:r>
                </w:p>
              </w:tc>
            </w:tr>
          </w:tbl>
          <w:p w14:paraId="77D5C800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F66A3DB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0E77E3EB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FA8EC22" w14:textId="77777777" w:rsidR="00486766" w:rsidRPr="00C32F11" w:rsidRDefault="00486766" w:rsidP="004C6BDA">
                  <w:pPr>
                    <w:pStyle w:val="ekvmittelband"/>
                  </w:pPr>
                </w:p>
              </w:tc>
            </w:tr>
          </w:tbl>
          <w:p w14:paraId="286F62BF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42C11F3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33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36"/>
            </w:tblGrid>
            <w:tr w:rsidR="00486766" w:rsidRPr="00C32F11" w14:paraId="1E3A6F46" w14:textId="77777777" w:rsidTr="004C6BDA">
              <w:trPr>
                <w:trHeight w:hRule="exact" w:val="227"/>
                <w:jc w:val="center"/>
              </w:trPr>
              <w:tc>
                <w:tcPr>
                  <w:tcW w:w="2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9B98BF1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42CB9849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179E09C7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12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486766" w:rsidRPr="00C32F11" w14:paraId="3C814649" w14:textId="77777777" w:rsidTr="004C6BDA">
              <w:trPr>
                <w:trHeight w:hRule="exact" w:val="227"/>
                <w:jc w:val="center"/>
              </w:trPr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4E9E84B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46722B79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</w:tr>
      <w:tr w:rsidR="00486766" w:rsidRPr="00C32F11" w14:paraId="72D4A949" w14:textId="77777777" w:rsidTr="000608F5">
        <w:trPr>
          <w:trHeight w:hRule="exact" w:val="510"/>
        </w:trPr>
        <w:tc>
          <w:tcPr>
            <w:tcW w:w="2211" w:type="dxa"/>
            <w:vAlign w:val="bottom"/>
          </w:tcPr>
          <w:p w14:paraId="3A7393EA" w14:textId="710E8283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Z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i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m</w:t>
            </w:r>
            <w:r w:rsidR="00EF48BF"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m</w:t>
            </w:r>
            <w:proofErr w:type="spellEnd"/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e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r</w:t>
            </w:r>
          </w:p>
        </w:tc>
        <w:tc>
          <w:tcPr>
            <w:tcW w:w="198" w:type="dxa"/>
            <w:vAlign w:val="bottom"/>
          </w:tcPr>
          <w:p w14:paraId="7EFE5285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7DB0A256" w14:textId="74340544" w:rsidR="00486766" w:rsidRPr="00C32F11" w:rsidRDefault="00EF48BF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r </w:t>
            </w:r>
            <w:r w:rsidR="00486766">
              <w:rPr>
                <w:rFonts w:eastAsia="Calibri" w:cs="Times New Roman"/>
              </w:rPr>
              <w:t>o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l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 w:rsidR="00486766">
              <w:rPr>
                <w:rFonts w:eastAsia="Calibri" w:cs="Times New Roman"/>
              </w:rPr>
              <w:t>l</w:t>
            </w:r>
            <w:proofErr w:type="spellEnd"/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n</w:t>
            </w:r>
          </w:p>
        </w:tc>
        <w:tc>
          <w:tcPr>
            <w:tcW w:w="198" w:type="dxa"/>
            <w:vAlign w:val="bottom"/>
          </w:tcPr>
          <w:p w14:paraId="7C50BE57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40A30E9C" w14:textId="230556E2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M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i</w:t>
            </w:r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t</w:t>
            </w:r>
            <w:r w:rsidR="00EF48BF"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t</w:t>
            </w:r>
            <w:proofErr w:type="spellEnd"/>
            <w:r w:rsidR="00EF48BF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e</w:t>
            </w:r>
          </w:p>
        </w:tc>
        <w:tc>
          <w:tcPr>
            <w:tcW w:w="170" w:type="dxa"/>
            <w:vAlign w:val="bottom"/>
          </w:tcPr>
          <w:p w14:paraId="4A744C04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p w14:paraId="6A950B05" w14:textId="575DCC9E" w:rsidR="00486766" w:rsidRPr="00C32F11" w:rsidRDefault="00EF48BF" w:rsidP="0032058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 </w:t>
            </w:r>
            <w:r w:rsidR="00486766">
              <w:rPr>
                <w:rFonts w:eastAsia="Calibri" w:cs="Times New Roman"/>
              </w:rPr>
              <w:t>t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o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p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 w:rsidR="00486766">
              <w:rPr>
                <w:rFonts w:eastAsia="Calibri" w:cs="Times New Roman"/>
              </w:rPr>
              <w:t>p</w:t>
            </w:r>
            <w:proofErr w:type="spellEnd"/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 xml:space="preserve"> </w:t>
            </w:r>
            <w:r w:rsidR="00486766">
              <w:rPr>
                <w:rFonts w:eastAsia="Calibri" w:cs="Times New Roman"/>
              </w:rPr>
              <w:t>n</w:t>
            </w:r>
          </w:p>
        </w:tc>
      </w:tr>
      <w:tr w:rsidR="00486766" w:rsidRPr="00C32F11" w14:paraId="5106ABB8" w14:textId="77777777" w:rsidTr="004C6BDA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41DC4482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36F59FE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3A3D03E5" w14:textId="028E72B4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1CB4BC5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34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46"/>
            </w:tblGrid>
            <w:tr w:rsidR="00486766" w:rsidRPr="00C32F11" w14:paraId="09E512F2" w14:textId="77777777" w:rsidTr="004C6BDA">
              <w:trPr>
                <w:trHeight w:hRule="exact" w:val="227"/>
                <w:jc w:val="center"/>
              </w:trPr>
              <w:tc>
                <w:tcPr>
                  <w:tcW w:w="23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F26ADC3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34148031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186AD13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336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36"/>
            </w:tblGrid>
            <w:tr w:rsidR="00486766" w:rsidRPr="00C32F11" w14:paraId="0050DF50" w14:textId="77777777" w:rsidTr="004C6BDA">
              <w:trPr>
                <w:trHeight w:hRule="exact" w:val="227"/>
                <w:jc w:val="center"/>
              </w:trPr>
              <w:tc>
                <w:tcPr>
                  <w:tcW w:w="2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6AA5A23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3993B76F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72F10014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7AB9BF15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29CF6EE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42E4726E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</w:tr>
    </w:tbl>
    <w:p w14:paraId="18F7A323" w14:textId="63449F7C" w:rsidR="00486766" w:rsidRDefault="00486766" w:rsidP="00EF48BF">
      <w:pPr>
        <w:spacing w:before="240"/>
      </w:pPr>
    </w:p>
    <w:p w14:paraId="6F3A2C43" w14:textId="77777777" w:rsidR="00486766" w:rsidRPr="00D3427F" w:rsidRDefault="00486766" w:rsidP="00486766">
      <w:pPr>
        <w:pStyle w:val="ekvnummerierung"/>
        <w:framePr w:wrap="around"/>
      </w:pPr>
      <w:r>
        <w:t>3</w:t>
      </w:r>
    </w:p>
    <w:p w14:paraId="25C0E92C" w14:textId="77777777" w:rsidR="00486766" w:rsidRPr="00287B24" w:rsidRDefault="00486766" w:rsidP="0048676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56DD611B" wp14:editId="05E32054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E06F0" w14:textId="19DD0218" w:rsidR="00486766" w:rsidRDefault="007A67B9" w:rsidP="00486766">
      <w:pPr>
        <w:rPr>
          <w:rStyle w:val="ekvarbeitsanweisungdeutsch"/>
        </w:rPr>
      </w:pPr>
      <w:r>
        <w:t>Zeichne</w:t>
      </w:r>
      <w:r w:rsidR="0082430D">
        <w:t xml:space="preserve"> Silbenbögen. </w:t>
      </w:r>
      <w:r>
        <w:t>Markiere</w:t>
      </w:r>
      <w:r w:rsidR="00486766">
        <w:t xml:space="preserve"> die Stelle, wo </w:t>
      </w:r>
      <w:r w:rsidR="0082430D">
        <w:t>ein</w:t>
      </w:r>
      <w:r w:rsidR="00486766">
        <w:t xml:space="preserve"> </w:t>
      </w:r>
      <w:r w:rsidR="000505FE" w:rsidRPr="00134739">
        <w:rPr>
          <w:b/>
          <w:bCs/>
        </w:rPr>
        <w:t>Selbstlaut</w:t>
      </w:r>
      <w:r w:rsidR="00A93FFD">
        <w:t xml:space="preserve"> oder</w:t>
      </w:r>
      <w:r w:rsidR="00134739">
        <w:t xml:space="preserve"> </w:t>
      </w:r>
      <w:r w:rsidR="00486766" w:rsidRPr="00134739">
        <w:rPr>
          <w:b/>
          <w:bCs/>
        </w:rPr>
        <w:t>Umlaut</w:t>
      </w:r>
      <w:r w:rsidR="00134739">
        <w:t xml:space="preserve"> </w:t>
      </w:r>
      <w:r w:rsidR="00486766">
        <w:t>fehlt</w:t>
      </w:r>
      <w:r w:rsidR="0082430D">
        <w:t>.</w:t>
      </w:r>
    </w:p>
    <w:p w14:paraId="391D09BE" w14:textId="0B572687" w:rsidR="00486766" w:rsidRDefault="00486766" w:rsidP="00486766">
      <w:pPr>
        <w:rPr>
          <w:rStyle w:val="ekvarbeitsanweisungdeutsch"/>
        </w:rPr>
      </w:pPr>
      <w:r w:rsidRPr="00BD3E2C">
        <w:rPr>
          <w:rStyle w:val="ekvarbeitsanweisungdeutsch"/>
        </w:rPr>
        <w:t>Klingt</w:t>
      </w:r>
      <w:r>
        <w:rPr>
          <w:rStyle w:val="ekvarbeitsanweisungdeutsch"/>
        </w:rPr>
        <w:t xml:space="preserve"> dieser Laut </w:t>
      </w:r>
      <w:r w:rsidRPr="00BD3E2C">
        <w:rPr>
          <w:rStyle w:val="ekvarbeitsanweisungdeutsch"/>
        </w:rPr>
        <w:t xml:space="preserve">kurz oder lang? </w:t>
      </w:r>
      <w:bookmarkStart w:id="1" w:name="_Hlk104370149"/>
      <w:r w:rsidRPr="00BD3E2C">
        <w:rPr>
          <w:rStyle w:val="ekvarbeitsanweisungdeutsch"/>
        </w:rPr>
        <w:t>Markiere</w:t>
      </w:r>
      <w:r>
        <w:rPr>
          <w:rStyle w:val="ekvarbeitsanweisungdeutsch"/>
        </w:rPr>
        <w:t xml:space="preserve"> mit</w:t>
      </w:r>
      <w:r w:rsidRPr="00BD3E2C">
        <w:rPr>
          <w:rStyle w:val="ekvarbeitsanweisungdeutsch"/>
        </w:rPr>
        <w:t xml:space="preserve"> </w:t>
      </w:r>
      <w:r w:rsidRPr="00BD3E2C">
        <w:rPr>
          <w:rStyle w:val="ekvarbeitsanweisungdeutsch"/>
        </w:rPr>
        <w:sym w:font="Wingdings" w:char="F09F"/>
      </w:r>
      <w:r w:rsidRPr="00BD3E2C">
        <w:rPr>
          <w:rStyle w:val="ekvarbeitsanweisungdeutsch"/>
        </w:rPr>
        <w:t xml:space="preserve"> oder –.</w:t>
      </w:r>
      <w:bookmarkEnd w:id="1"/>
    </w:p>
    <w:p w14:paraId="2A0B8EDF" w14:textId="424E845B" w:rsidR="00486766" w:rsidRPr="006E2772" w:rsidRDefault="00C84D99" w:rsidP="00486766">
      <w:r>
        <w:rPr>
          <w:noProof/>
        </w:rPr>
        <w:drawing>
          <wp:anchor distT="0" distB="0" distL="114300" distR="114300" simplePos="0" relativeHeight="251727872" behindDoc="0" locked="0" layoutInCell="1" allowOverlap="1" wp14:anchorId="3EE485E8" wp14:editId="03FCB777">
            <wp:simplePos x="0" y="0"/>
            <wp:positionH relativeFrom="column">
              <wp:posOffset>1771015</wp:posOffset>
            </wp:positionH>
            <wp:positionV relativeFrom="paragraph">
              <wp:posOffset>197485</wp:posOffset>
            </wp:positionV>
            <wp:extent cx="812800" cy="534013"/>
            <wp:effectExtent l="0" t="0" r="6350" b="0"/>
            <wp:wrapNone/>
            <wp:docPr id="23" name="Grafik 23" descr="S645270677_Sprache_K002_0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303" cy="538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BCF">
        <w:rPr>
          <w:noProof/>
        </w:rPr>
        <w:drawing>
          <wp:anchor distT="0" distB="0" distL="114300" distR="114300" simplePos="0" relativeHeight="251721728" behindDoc="0" locked="0" layoutInCell="1" allowOverlap="1" wp14:anchorId="299ED554" wp14:editId="5327744D">
            <wp:simplePos x="0" y="0"/>
            <wp:positionH relativeFrom="column">
              <wp:posOffset>3650413</wp:posOffset>
            </wp:positionH>
            <wp:positionV relativeFrom="paragraph">
              <wp:posOffset>178738</wp:posOffset>
            </wp:positionV>
            <wp:extent cx="422844" cy="582774"/>
            <wp:effectExtent l="57150" t="38100" r="53975" b="46355"/>
            <wp:wrapNone/>
            <wp:docPr id="8" name="Grafik 8" descr="S574300452_Leiter_sw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96037">
                      <a:off x="0" y="0"/>
                      <a:ext cx="422844" cy="582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BCF">
        <w:rPr>
          <w:noProof/>
        </w:rPr>
        <w:drawing>
          <wp:anchor distT="0" distB="0" distL="114300" distR="114300" simplePos="0" relativeHeight="251724800" behindDoc="0" locked="0" layoutInCell="1" allowOverlap="1" wp14:anchorId="22EEFE54" wp14:editId="0C307399">
            <wp:simplePos x="0" y="0"/>
            <wp:positionH relativeFrom="column">
              <wp:posOffset>4886850</wp:posOffset>
            </wp:positionH>
            <wp:positionV relativeFrom="paragraph">
              <wp:posOffset>167640</wp:posOffset>
            </wp:positionV>
            <wp:extent cx="735712" cy="527884"/>
            <wp:effectExtent l="0" t="0" r="7620" b="5715"/>
            <wp:wrapNone/>
            <wp:docPr id="11" name="Grafik 11" descr="S645270677_Sprache_K002_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712" cy="5278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4DA7B" w14:textId="0F18F47F" w:rsidR="00486766" w:rsidRPr="00C32F11" w:rsidRDefault="00326BCF" w:rsidP="00486766">
      <w:pPr>
        <w:rPr>
          <w:rFonts w:eastAsia="Calibri" w:cs="Times New Roman"/>
        </w:rPr>
      </w:pPr>
      <w:r>
        <w:rPr>
          <w:noProof/>
        </w:rPr>
        <w:drawing>
          <wp:anchor distT="0" distB="0" distL="114300" distR="114300" simplePos="0" relativeHeight="251723776" behindDoc="0" locked="0" layoutInCell="1" allowOverlap="1" wp14:anchorId="653E9902" wp14:editId="5D445604">
            <wp:simplePos x="0" y="0"/>
            <wp:positionH relativeFrom="column">
              <wp:posOffset>386742</wp:posOffset>
            </wp:positionH>
            <wp:positionV relativeFrom="paragraph">
              <wp:posOffset>105410</wp:posOffset>
            </wp:positionV>
            <wp:extent cx="655408" cy="334391"/>
            <wp:effectExtent l="0" t="0" r="0" b="8890"/>
            <wp:wrapNone/>
            <wp:docPr id="10" name="Grafik 10" descr="S645270677_Sprache_K002_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408" cy="3343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E4F83" w14:textId="2B9153D1" w:rsidR="00486766" w:rsidRPr="00C32F11" w:rsidRDefault="000505FE" w:rsidP="00486766">
      <w:pPr>
        <w:rPr>
          <w:rFonts w:eastAsia="Calibri" w:cs="Times New Roman"/>
        </w:rPr>
      </w:pPr>
      <w:r w:rsidRPr="00AB77C5">
        <w:rPr>
          <w:rFonts w:eastAsia="Calibri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55BEFFC" wp14:editId="71A34148">
                <wp:simplePos x="0" y="0"/>
                <wp:positionH relativeFrom="column">
                  <wp:posOffset>32158</wp:posOffset>
                </wp:positionH>
                <wp:positionV relativeFrom="paragraph">
                  <wp:posOffset>985928</wp:posOffset>
                </wp:positionV>
                <wp:extent cx="655092" cy="359410"/>
                <wp:effectExtent l="0" t="0" r="12065" b="254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92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0EAA0B" w14:textId="5C8A9BB7" w:rsidR="00486766" w:rsidRPr="00D57D4E" w:rsidRDefault="00486766" w:rsidP="00486766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Brot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BEFFC" id="Textfeld 25" o:spid="_x0000_s1035" type="#_x0000_t202" style="position:absolute;margin-left:2.55pt;margin-top:77.65pt;width:51.6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" o:allowincell="f" filled="f" stroked="f" strokeweight=".5pt">
                <v:textbox inset="1mm,0,0,0">
                  <w:txbxContent>
                    <w:p w14:paraId="2F0EAA0B" w14:textId="5C8A9BB7" w:rsidR="00486766" w:rsidRPr="00D57D4E" w:rsidRDefault="00486766" w:rsidP="00486766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Brot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157"/>
      </w:tblGrid>
      <w:tr w:rsidR="002358F9" w:rsidRPr="00C32F11" w14:paraId="6623BF07" w14:textId="77777777" w:rsidTr="004C6BDA">
        <w:trPr>
          <w:trHeight w:hRule="exact" w:val="680"/>
        </w:trPr>
        <w:tc>
          <w:tcPr>
            <w:tcW w:w="2211" w:type="dxa"/>
            <w:vAlign w:val="bottom"/>
          </w:tcPr>
          <w:p w14:paraId="326D4296" w14:textId="72E618FD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  <w:proofErr w:type="gramStart"/>
            <w:r w:rsidRPr="0082430D">
              <w:rPr>
                <w:rFonts w:eastAsia="Calibri" w:cs="Times New Roman"/>
                <w:color w:val="000000" w:themeColor="text1"/>
              </w:rPr>
              <w:t>B</w:t>
            </w:r>
            <w:r w:rsidR="00A93FFD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 xml:space="preserve"> </w:t>
            </w:r>
            <w:r w:rsidRPr="0082430D">
              <w:rPr>
                <w:rFonts w:eastAsia="Calibri" w:cs="Times New Roman"/>
                <w:color w:val="000000" w:themeColor="text1"/>
              </w:rPr>
              <w:t>r</w:t>
            </w:r>
            <w:r w:rsidR="00417425" w:rsidRPr="005211BC">
              <w:rPr>
                <w:rFonts w:eastAsia="Calibri" w:cs="Times New Roman"/>
                <w:color w:val="AEAAAA" w:themeColor="background2" w:themeShade="BF"/>
                <w:highlight w:val="darkGray"/>
              </w:rPr>
              <w:t>.</w:t>
            </w:r>
            <w:proofErr w:type="gramEnd"/>
            <w:r w:rsidR="00A93FFD">
              <w:rPr>
                <w:rFonts w:eastAsia="Calibri" w:cs="Times New Roman"/>
                <w:color w:val="AEAAAA" w:themeColor="background2" w:themeShade="BF"/>
                <w:highlight w:val="darkGray"/>
              </w:rPr>
              <w:t xml:space="preserve"> </w:t>
            </w:r>
            <w:r w:rsidR="00417425">
              <w:rPr>
                <w:rFonts w:eastAsia="Calibri" w:cs="Times New Roman"/>
                <w:color w:val="AEAAAA" w:themeColor="background2" w:themeShade="BF"/>
                <w:highlight w:val="darkGray"/>
              </w:rPr>
              <w:t xml:space="preserve"> </w:t>
            </w:r>
            <w:r w:rsidRPr="0082430D">
              <w:rPr>
                <w:rFonts w:eastAsia="Calibri" w:cs="Times New Roman"/>
                <w:color w:val="000000" w:themeColor="text1"/>
              </w:rPr>
              <w:t>t</w:t>
            </w:r>
          </w:p>
        </w:tc>
        <w:tc>
          <w:tcPr>
            <w:tcW w:w="198" w:type="dxa"/>
          </w:tcPr>
          <w:p w14:paraId="071F468A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32E47BD5" w14:textId="2BB7E6CC" w:rsidR="002358F9" w:rsidRPr="00C32F11" w:rsidRDefault="00A93FFD" w:rsidP="00320587">
            <w:pPr>
              <w:jc w:val="center"/>
              <w:rPr>
                <w:rFonts w:eastAsia="Calibri" w:cs="Times New Roman"/>
              </w:rPr>
            </w:pPr>
            <w:proofErr w:type="gramStart"/>
            <w:r w:rsidRPr="00A93FFD">
              <w:rPr>
                <w:rFonts w:eastAsia="Calibri" w:cs="Times New Roman"/>
              </w:rPr>
              <w:t xml:space="preserve">l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e</w:t>
            </w:r>
            <w:proofErr w:type="gramEnd"/>
            <w:r w:rsidRP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f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a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n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t</w:t>
            </w:r>
          </w:p>
        </w:tc>
        <w:tc>
          <w:tcPr>
            <w:tcW w:w="198" w:type="dxa"/>
            <w:vAlign w:val="bottom"/>
          </w:tcPr>
          <w:p w14:paraId="026F5A4C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04E7C6C4" w14:textId="0BD49224" w:rsidR="002358F9" w:rsidRPr="00C32F11" w:rsidRDefault="00A93FFD" w:rsidP="00320587">
            <w:pPr>
              <w:jc w:val="center"/>
              <w:rPr>
                <w:rFonts w:eastAsia="Calibri" w:cs="Times New Roman"/>
              </w:rPr>
            </w:pPr>
            <w:proofErr w:type="gramStart"/>
            <w:r w:rsidRPr="00A93FFD">
              <w:rPr>
                <w:rFonts w:eastAsia="Calibri" w:cs="Times New Roman"/>
              </w:rPr>
              <w:t xml:space="preserve">L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e</w:t>
            </w:r>
            <w:proofErr w:type="gramEnd"/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i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t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r</w:t>
            </w:r>
          </w:p>
        </w:tc>
        <w:tc>
          <w:tcPr>
            <w:tcW w:w="170" w:type="dxa"/>
            <w:vAlign w:val="bottom"/>
          </w:tcPr>
          <w:p w14:paraId="4AC106AD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p w14:paraId="6A29F187" w14:textId="6D0BDDD0" w:rsidR="002358F9" w:rsidRPr="00C32F11" w:rsidRDefault="00A93FFD" w:rsidP="00320587">
            <w:pPr>
              <w:jc w:val="center"/>
              <w:rPr>
                <w:rFonts w:eastAsia="Calibri" w:cs="Times New Roman"/>
              </w:rPr>
            </w:pPr>
            <w:proofErr w:type="gramStart"/>
            <w:r w:rsidRPr="00A93FFD">
              <w:rPr>
                <w:rFonts w:eastAsia="Calibri" w:cs="Times New Roman"/>
              </w:rPr>
              <w:t xml:space="preserve">S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c</w:t>
            </w:r>
            <w:proofErr w:type="gramEnd"/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h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k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o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l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a 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>d</w:t>
            </w:r>
            <w:r>
              <w:rPr>
                <w:rFonts w:eastAsia="Calibri" w:cs="Times New Roman"/>
              </w:rPr>
              <w:t xml:space="preserve"> </w:t>
            </w:r>
            <w:r w:rsidRPr="00A93FFD">
              <w:rPr>
                <w:rFonts w:eastAsia="Calibri" w:cs="Times New Roman"/>
              </w:rPr>
              <w:t xml:space="preserve"> e</w:t>
            </w:r>
          </w:p>
        </w:tc>
      </w:tr>
      <w:tr w:rsidR="002358F9" w:rsidRPr="00C32F11" w14:paraId="1E3EA641" w14:textId="77777777" w:rsidTr="004C6BDA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46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60"/>
            </w:tblGrid>
            <w:tr w:rsidR="002358F9" w:rsidRPr="00C32F11" w14:paraId="18EF68CA" w14:textId="77777777" w:rsidTr="004C6BDA">
              <w:trPr>
                <w:trHeight w:hRule="exact" w:val="227"/>
                <w:jc w:val="center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4645A78" w14:textId="3F097992" w:rsidR="002358F9" w:rsidRPr="00C32F11" w:rsidRDefault="002358F9" w:rsidP="00320587">
                  <w:pPr>
                    <w:pStyle w:val="ekvmittelband"/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0EC95343" wp14:editId="620A9DF6">
                            <wp:simplePos x="0" y="0"/>
                            <wp:positionH relativeFrom="column">
                              <wp:posOffset>650875</wp:posOffset>
                            </wp:positionH>
                            <wp:positionV relativeFrom="paragraph">
                              <wp:posOffset>-220980</wp:posOffset>
                            </wp:positionV>
                            <wp:extent cx="340995" cy="359410"/>
                            <wp:effectExtent l="0" t="0" r="11747" b="30798"/>
                            <wp:wrapNone/>
                            <wp:docPr id="44" name="Bogen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7991750">
                                      <a:off x="0" y="0"/>
                                      <a:ext cx="340995" cy="359410"/>
                                    </a:xfrm>
                                    <a:prstGeom prst="arc">
                                      <a:avLst>
                                        <a:gd name="adj1" fmla="val 14802870"/>
                                        <a:gd name="adj2" fmla="val 1536847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03748D3" id="Bogen 44" o:spid="_x0000_s1026" style="position:absolute;margin-left:51.25pt;margin-top:-17.4pt;width:26.85pt;height:28.3pt;rotation:8729122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099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" path="m100066,16050nsc167400,-16143,246746,1076,296538,58686v45924,53134,57392,129999,29157,195424l170498,179705,100066,16050xem100066,16050nfc167400,-16143,246746,1076,296538,58686v45924,53134,57392,129999,29157,195424e" filled="f" strokecolor="black [3200]" strokeweight=".5pt">
                            <v:stroke joinstyle="miter"/>
                            <v:path arrowok="t" o:connecttype="custom" o:connectlocs="100066,16050;296538,58686;325695,254110" o:connectangles="0,0,0"/>
                          </v:shape>
                        </w:pict>
                      </mc:Fallback>
                    </mc:AlternateContent>
                  </w:r>
                  <w:r>
                    <w:rPr>
                      <w:rStyle w:val="ekvarbeitsanweisungdeutsch"/>
                    </w:rPr>
                    <w:t xml:space="preserve">    </w:t>
                  </w:r>
                  <w:r w:rsidRPr="00BD3E2C">
                    <w:rPr>
                      <w:rStyle w:val="ekvarbeitsanweisungdeutsch"/>
                    </w:rPr>
                    <w:t>–</w:t>
                  </w:r>
                </w:p>
              </w:tc>
            </w:tr>
          </w:tbl>
          <w:p w14:paraId="3393D3E4" w14:textId="7445EEDC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</w:tcPr>
          <w:p w14:paraId="55814757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632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32"/>
            </w:tblGrid>
            <w:tr w:rsidR="002358F9" w:rsidRPr="00C32F11" w14:paraId="51C77366" w14:textId="77777777" w:rsidTr="004C6BDA">
              <w:trPr>
                <w:trHeight w:hRule="exact" w:val="227"/>
                <w:jc w:val="center"/>
              </w:trPr>
              <w:tc>
                <w:tcPr>
                  <w:tcW w:w="2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43A75D7" w14:textId="77777777" w:rsidR="002358F9" w:rsidRPr="00C32F11" w:rsidRDefault="002358F9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6BA2F608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65C572E9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44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48"/>
            </w:tblGrid>
            <w:tr w:rsidR="002358F9" w:rsidRPr="00C32F11" w14:paraId="512075EC" w14:textId="77777777" w:rsidTr="004C6BDA">
              <w:trPr>
                <w:trHeight w:hRule="exact" w:val="227"/>
                <w:jc w:val="center"/>
              </w:trPr>
              <w:tc>
                <w:tcPr>
                  <w:tcW w:w="2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2D644F6" w14:textId="0FB834D2" w:rsidR="002358F9" w:rsidRPr="00C32F11" w:rsidRDefault="002358F9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6558AF6E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164F00DB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2358F9" w:rsidRPr="00C32F11" w14:paraId="13E675BD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FE088A1" w14:textId="7404FDED" w:rsidR="002358F9" w:rsidRPr="00C32F11" w:rsidRDefault="002358F9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0B3F80D8" w14:textId="0BD58BF2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</w:tr>
      <w:tr w:rsidR="002358F9" w:rsidRPr="00C32F11" w14:paraId="23D7AA33" w14:textId="77777777" w:rsidTr="004C6BDA">
        <w:trPr>
          <w:trHeight w:hRule="exact" w:val="680"/>
        </w:trPr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2358F9" w:rsidRPr="00C32F11" w14:paraId="20CCE641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47CBF89" w14:textId="43106426" w:rsidR="002358F9" w:rsidRPr="000A555C" w:rsidRDefault="002358F9" w:rsidP="00320587">
                  <w:pPr>
                    <w:spacing w:line="240" w:lineRule="auto"/>
                    <w:jc w:val="center"/>
                    <w:rPr>
                      <w:rStyle w:val="ekvlsung"/>
                    </w:rPr>
                  </w:pPr>
                </w:p>
              </w:tc>
            </w:tr>
          </w:tbl>
          <w:p w14:paraId="6FAA0C46" w14:textId="5A0B0CD4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</w:tcPr>
          <w:p w14:paraId="5884D8B0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2358F9" w:rsidRPr="00C32F11" w14:paraId="6C3B127A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9339DD7" w14:textId="77777777" w:rsidR="002358F9" w:rsidRPr="00C32F11" w:rsidRDefault="002358F9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3140B633" w14:textId="77777777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A9AA150" w14:textId="2BC2F461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2358F9" w:rsidRPr="00C32F11" w14:paraId="4CF40576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392B4B49" w14:textId="77777777" w:rsidR="002358F9" w:rsidRPr="00C32F11" w:rsidRDefault="002358F9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88266D2" w14:textId="0088DC19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4DAF4FCB" w14:textId="6ACB779E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128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8"/>
            </w:tblGrid>
            <w:tr w:rsidR="002358F9" w:rsidRPr="00C32F11" w14:paraId="4428379F" w14:textId="77777777" w:rsidTr="00326BCF">
              <w:trPr>
                <w:trHeight w:hRule="exact" w:val="198"/>
              </w:trPr>
              <w:tc>
                <w:tcPr>
                  <w:tcW w:w="2128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994FFDA" w14:textId="77777777" w:rsidR="002358F9" w:rsidRPr="00C32F11" w:rsidRDefault="002358F9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5EA980A" w14:textId="3330B436" w:rsidR="002358F9" w:rsidRPr="00C32F11" w:rsidRDefault="002358F9" w:rsidP="00320587">
            <w:pPr>
              <w:jc w:val="center"/>
              <w:rPr>
                <w:rFonts w:eastAsia="Calibri" w:cs="Times New Roman"/>
              </w:rPr>
            </w:pPr>
          </w:p>
        </w:tc>
      </w:tr>
    </w:tbl>
    <w:p w14:paraId="3A26103D" w14:textId="77777777" w:rsidR="00EF48BF" w:rsidRDefault="00EF48BF" w:rsidP="00EF48BF"/>
    <w:p w14:paraId="4623FDE0" w14:textId="57642A81" w:rsidR="00486766" w:rsidRPr="00C32F11" w:rsidRDefault="00326BCF" w:rsidP="00486766">
      <w:pPr>
        <w:rPr>
          <w:rFonts w:eastAsia="Calibri" w:cs="Times New Roman"/>
        </w:rPr>
      </w:pPr>
      <w:r>
        <w:rPr>
          <w:noProof/>
        </w:rPr>
        <w:drawing>
          <wp:anchor distT="0" distB="0" distL="114300" distR="114300" simplePos="0" relativeHeight="251722752" behindDoc="0" locked="0" layoutInCell="1" allowOverlap="1" wp14:anchorId="4D5D16F3" wp14:editId="424EC93F">
            <wp:simplePos x="0" y="0"/>
            <wp:positionH relativeFrom="column">
              <wp:posOffset>3454947</wp:posOffset>
            </wp:positionH>
            <wp:positionV relativeFrom="paragraph">
              <wp:posOffset>34290</wp:posOffset>
            </wp:positionV>
            <wp:extent cx="607838" cy="435617"/>
            <wp:effectExtent l="0" t="0" r="1905" b="2540"/>
            <wp:wrapNone/>
            <wp:docPr id="9" name="Grafik 9" descr="S645270666_K_067_03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38" cy="435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4EFD98DD" wp14:editId="58C184CE">
            <wp:simplePos x="0" y="0"/>
            <wp:positionH relativeFrom="column">
              <wp:posOffset>1826642</wp:posOffset>
            </wp:positionH>
            <wp:positionV relativeFrom="paragraph">
              <wp:posOffset>26035</wp:posOffset>
            </wp:positionV>
            <wp:extent cx="755834" cy="486887"/>
            <wp:effectExtent l="0" t="0" r="6350" b="8890"/>
            <wp:wrapNone/>
            <wp:docPr id="12" name="Grafik 12" descr="S645270677_Sprache_K002_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34" cy="486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00072023" wp14:editId="27F70C1B">
            <wp:simplePos x="0" y="0"/>
            <wp:positionH relativeFrom="column">
              <wp:posOffset>4829175</wp:posOffset>
            </wp:positionH>
            <wp:positionV relativeFrom="paragraph">
              <wp:posOffset>35505</wp:posOffset>
            </wp:positionV>
            <wp:extent cx="985106" cy="473848"/>
            <wp:effectExtent l="0" t="0" r="5715" b="2540"/>
            <wp:wrapNone/>
            <wp:docPr id="26" name="Grafik 26" descr="S645270677_Sprache_K002_0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106" cy="473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CF6140" w14:textId="023FA8D3" w:rsidR="00486766" w:rsidRPr="00C32F11" w:rsidRDefault="00486766" w:rsidP="00486766"/>
    <w:tbl>
      <w:tblPr>
        <w:tblStyle w:val="Tabellenraster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157"/>
      </w:tblGrid>
      <w:tr w:rsidR="00486766" w:rsidRPr="00C32F11" w14:paraId="558ED681" w14:textId="77777777" w:rsidTr="004C6BDA">
        <w:trPr>
          <w:trHeight w:hRule="exact" w:val="680"/>
        </w:trPr>
        <w:tc>
          <w:tcPr>
            <w:tcW w:w="2211" w:type="dxa"/>
            <w:vAlign w:val="bottom"/>
          </w:tcPr>
          <w:p w14:paraId="47D2BD26" w14:textId="11BE2AE7" w:rsidR="00486766" w:rsidRPr="00C32F11" w:rsidRDefault="00326BCF" w:rsidP="00320587">
            <w:pPr>
              <w:jc w:val="center"/>
              <w:rPr>
                <w:rFonts w:eastAsia="Calibri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51E12F7A" wp14:editId="00CC5E6E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-633730</wp:posOffset>
                  </wp:positionV>
                  <wp:extent cx="971550" cy="538480"/>
                  <wp:effectExtent l="0" t="0" r="0" b="0"/>
                  <wp:wrapNone/>
                  <wp:docPr id="18" name="Grafik 18" descr="S645270677_Sprache_K002_0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38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B9308F">
              <w:rPr>
                <w:rFonts w:eastAsia="Calibri" w:cs="Times New Roman"/>
              </w:rPr>
              <w:t xml:space="preserve">B </w:t>
            </w:r>
            <w:r w:rsidR="00A93FFD">
              <w:rPr>
                <w:rFonts w:eastAsia="Calibri" w:cs="Times New Roman"/>
              </w:rPr>
              <w:t xml:space="preserve"> </w:t>
            </w:r>
            <w:r w:rsidR="00B9308F">
              <w:rPr>
                <w:rFonts w:eastAsia="Calibri" w:cs="Times New Roman"/>
              </w:rPr>
              <w:t>c</w:t>
            </w:r>
            <w:proofErr w:type="gramEnd"/>
            <w:r w:rsidR="00B9308F"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</w:t>
            </w:r>
            <w:r w:rsidR="00B9308F">
              <w:rPr>
                <w:rFonts w:eastAsia="Calibri" w:cs="Times New Roman"/>
              </w:rPr>
              <w:t xml:space="preserve">h </w:t>
            </w:r>
            <w:r w:rsidR="00A93FFD">
              <w:rPr>
                <w:rFonts w:eastAsia="Calibri" w:cs="Times New Roman"/>
              </w:rPr>
              <w:t xml:space="preserve"> e  </w:t>
            </w:r>
            <w:r w:rsidR="00B9308F">
              <w:rPr>
                <w:rFonts w:eastAsia="Calibri" w:cs="Times New Roman"/>
              </w:rPr>
              <w:t>r</w:t>
            </w:r>
          </w:p>
        </w:tc>
        <w:tc>
          <w:tcPr>
            <w:tcW w:w="198" w:type="dxa"/>
            <w:vAlign w:val="bottom"/>
          </w:tcPr>
          <w:p w14:paraId="7AAF4008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30385BF5" w14:textId="56DC5C15" w:rsidR="00486766" w:rsidRPr="00C32F11" w:rsidRDefault="00B9308F" w:rsidP="00320587">
            <w:pPr>
              <w:jc w:val="center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 xml:space="preserve">W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proofErr w:type="gramEnd"/>
            <w:r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s</w:t>
            </w:r>
            <w:proofErr w:type="spellEnd"/>
            <w:r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e  </w:t>
            </w:r>
            <w:r>
              <w:rPr>
                <w:rFonts w:eastAsia="Calibri" w:cs="Times New Roman"/>
              </w:rPr>
              <w:t>r</w:t>
            </w:r>
          </w:p>
        </w:tc>
        <w:tc>
          <w:tcPr>
            <w:tcW w:w="198" w:type="dxa"/>
            <w:vAlign w:val="bottom"/>
          </w:tcPr>
          <w:p w14:paraId="7D2C92F4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320E8963" w14:textId="2A8ADFEC" w:rsidR="00486766" w:rsidRPr="00C32F11" w:rsidRDefault="00B9308F" w:rsidP="00320587">
            <w:pPr>
              <w:jc w:val="center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 xml:space="preserve">Z </w:t>
            </w:r>
            <w:r w:rsidR="00A93FFD">
              <w:rPr>
                <w:rFonts w:eastAsia="Calibri" w:cs="Times New Roman"/>
              </w:rPr>
              <w:t xml:space="preserve"> i</w:t>
            </w:r>
            <w:proofErr w:type="gramEnd"/>
            <w:r w:rsidR="00A93FFD">
              <w:rPr>
                <w:rFonts w:eastAsia="Calibri" w:cs="Times New Roman"/>
              </w:rPr>
              <w:t xml:space="preserve">  </w:t>
            </w:r>
            <w:r>
              <w:rPr>
                <w:rFonts w:eastAsia="Calibri" w:cs="Times New Roman"/>
              </w:rPr>
              <w:t xml:space="preserve">t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 xml:space="preserve">r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 xml:space="preserve">n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e</w:t>
            </w:r>
          </w:p>
        </w:tc>
        <w:tc>
          <w:tcPr>
            <w:tcW w:w="170" w:type="dxa"/>
            <w:vAlign w:val="bottom"/>
          </w:tcPr>
          <w:p w14:paraId="72B9606C" w14:textId="3555E202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p w14:paraId="4CB4F7AF" w14:textId="159DA9C1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K</w:t>
            </w:r>
            <w:r w:rsidR="00134739"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r</w:t>
            </w:r>
            <w:proofErr w:type="gramEnd"/>
            <w:r w:rsidR="00134739"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k</w:t>
            </w:r>
            <w:r w:rsidR="00134739">
              <w:rPr>
                <w:rFonts w:eastAsia="Calibri" w:cs="Times New Roman"/>
              </w:rPr>
              <w:t xml:space="preserve"> </w:t>
            </w:r>
            <w:r w:rsidR="00A93FFD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o</w:t>
            </w:r>
            <w:r w:rsidR="00A93FFD">
              <w:rPr>
                <w:rFonts w:eastAsia="Calibri" w:cs="Times New Roman"/>
              </w:rPr>
              <w:t xml:space="preserve"> </w:t>
            </w:r>
            <w:r w:rsidR="00134739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d</w:t>
            </w:r>
            <w:r w:rsidR="00A93FFD">
              <w:rPr>
                <w:rFonts w:eastAsia="Calibri" w:cs="Times New Roman"/>
              </w:rPr>
              <w:t xml:space="preserve">  i </w:t>
            </w:r>
            <w:r w:rsidR="00134739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l</w:t>
            </w:r>
          </w:p>
        </w:tc>
      </w:tr>
      <w:tr w:rsidR="00486766" w:rsidRPr="00C32F11" w14:paraId="3D17F8D2" w14:textId="77777777" w:rsidTr="004C6BDA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2272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72"/>
            </w:tblGrid>
            <w:tr w:rsidR="00486766" w:rsidRPr="00C32F11" w14:paraId="0A238C4C" w14:textId="77777777" w:rsidTr="004C6BDA">
              <w:trPr>
                <w:trHeight w:hRule="exact" w:val="227"/>
                <w:jc w:val="center"/>
              </w:trPr>
              <w:tc>
                <w:tcPr>
                  <w:tcW w:w="2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63C7FC36" w14:textId="40BCA4B4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10C9E993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2D125517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304E6148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3571F09" w14:textId="51416614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49F6C5CC" w14:textId="06196241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B0EF742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60BE1EFA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83051C8" w14:textId="77777777" w:rsidR="00486766" w:rsidRPr="00C32F11" w:rsidRDefault="00486766" w:rsidP="00320587">
                  <w:pPr>
                    <w:pStyle w:val="ekvmittelband"/>
                    <w:jc w:val="center"/>
                  </w:pPr>
                </w:p>
              </w:tc>
            </w:tr>
          </w:tbl>
          <w:p w14:paraId="78B734EF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2776A60B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26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8"/>
            </w:tblGrid>
            <w:tr w:rsidR="00486766" w:rsidRPr="00C32F11" w14:paraId="01E8001D" w14:textId="77777777" w:rsidTr="004C6BDA">
              <w:trPr>
                <w:trHeight w:hRule="exact" w:val="227"/>
                <w:jc w:val="center"/>
              </w:trPr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DCCB929" w14:textId="77777777" w:rsidR="00486766" w:rsidRPr="00C32F11" w:rsidRDefault="00486766" w:rsidP="004C6BDA">
                  <w:pPr>
                    <w:pStyle w:val="ekvmittelband"/>
                    <w:jc w:val="center"/>
                  </w:pPr>
                </w:p>
              </w:tc>
            </w:tr>
          </w:tbl>
          <w:p w14:paraId="3C58FE13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</w:tr>
      <w:tr w:rsidR="00486766" w:rsidRPr="00C32F11" w14:paraId="24E86EBC" w14:textId="77777777" w:rsidTr="004C6BDA">
        <w:trPr>
          <w:trHeight w:hRule="exact" w:val="680"/>
        </w:trPr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86766" w:rsidRPr="00C32F11" w14:paraId="3DC6023E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BB15991" w14:textId="177E3B39" w:rsidR="00486766" w:rsidRPr="00C32F11" w:rsidRDefault="00486766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050D3F2" w14:textId="751E0A82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67DFD96E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86766" w:rsidRPr="00C32F11" w14:paraId="0DB48F1B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1A54E2B" w14:textId="5007AEEC" w:rsidR="00486766" w:rsidRPr="00C32F11" w:rsidRDefault="00486766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2E2BD39" w14:textId="1D0A9F26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2F821950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86766" w:rsidRPr="00C32F11" w14:paraId="1F947CA2" w14:textId="77777777" w:rsidTr="00320587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D11D13B" w14:textId="77777777" w:rsidR="00486766" w:rsidRPr="00C32F11" w:rsidRDefault="00486766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E7E0F2C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6518C6ED" w14:textId="77777777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157" w:type="dxa"/>
            <w:vAlign w:val="bottom"/>
          </w:tcPr>
          <w:tbl>
            <w:tblPr>
              <w:tblW w:w="2128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8"/>
            </w:tblGrid>
            <w:tr w:rsidR="00486766" w:rsidRPr="00C32F11" w14:paraId="0FFDF32C" w14:textId="77777777" w:rsidTr="00326BCF">
              <w:trPr>
                <w:trHeight w:hRule="exact" w:val="198"/>
              </w:trPr>
              <w:tc>
                <w:tcPr>
                  <w:tcW w:w="2128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29457EE" w14:textId="77777777" w:rsidR="00486766" w:rsidRPr="00C32F11" w:rsidRDefault="00486766" w:rsidP="00320587">
                  <w:pPr>
                    <w:spacing w:line="240" w:lineRule="auto"/>
                    <w:jc w:val="center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C668AD3" w14:textId="69A18F66" w:rsidR="00486766" w:rsidRPr="00C32F11" w:rsidRDefault="00486766" w:rsidP="00320587">
            <w:pPr>
              <w:jc w:val="center"/>
              <w:rPr>
                <w:rFonts w:eastAsia="Calibri" w:cs="Times New Roman"/>
              </w:rPr>
            </w:pPr>
          </w:p>
        </w:tc>
      </w:tr>
    </w:tbl>
    <w:p w14:paraId="03ECF0FA" w14:textId="6B7BDE86" w:rsidR="00486766" w:rsidRDefault="00486766" w:rsidP="00EF48BF"/>
    <w:p w14:paraId="33E54FA8" w14:textId="46428FFA" w:rsidR="00486766" w:rsidRDefault="00486766" w:rsidP="00486766">
      <w:pPr>
        <w:pStyle w:val="ekvgrundtexthalbe"/>
      </w:pPr>
    </w:p>
    <w:p w14:paraId="7F2DB9A4" w14:textId="77777777" w:rsidR="00486766" w:rsidRPr="00D3427F" w:rsidRDefault="00486766" w:rsidP="00486766">
      <w:pPr>
        <w:pStyle w:val="ekvnummerierung"/>
        <w:framePr w:wrap="around"/>
      </w:pPr>
      <w:r>
        <w:t>4</w:t>
      </w:r>
    </w:p>
    <w:p w14:paraId="1837D213" w14:textId="77777777" w:rsidR="00486766" w:rsidRPr="00287B24" w:rsidRDefault="00486766" w:rsidP="0048676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BA9EA74" wp14:editId="40945FB3">
            <wp:extent cx="285115" cy="288290"/>
            <wp:effectExtent l="0" t="0" r="0" b="0"/>
            <wp:docPr id="7" name="Grafik 7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Silhouette, Nachthimmel enthält.&#10;&#10;Automatisch generierte Beschreibu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94FCC" w14:textId="59F6B3B5" w:rsidR="00326BCF" w:rsidRDefault="00486766" w:rsidP="00326BCF">
      <w:bookmarkStart w:id="2" w:name="_Hlk116568125"/>
      <w:r>
        <w:t>Schreibe das Wort richtig darunter.</w:t>
      </w:r>
      <w:bookmarkEnd w:id="2"/>
    </w:p>
    <w:p w14:paraId="38F7CEFA" w14:textId="77777777" w:rsidR="00326BCF" w:rsidRDefault="00326BCF" w:rsidP="000505FE">
      <w:pPr>
        <w:pStyle w:val="ekvgrundtexthalbe"/>
      </w:pPr>
    </w:p>
    <w:sectPr w:rsidR="00326BCF" w:rsidSect="008D5A1A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CA60" w14:textId="77777777" w:rsidR="00F552A4" w:rsidRDefault="00F552A4" w:rsidP="003C599D">
      <w:pPr>
        <w:spacing w:line="240" w:lineRule="auto"/>
      </w:pPr>
      <w:r>
        <w:separator/>
      </w:r>
    </w:p>
  </w:endnote>
  <w:endnote w:type="continuationSeparator" w:id="0">
    <w:p w14:paraId="0A2D1E77" w14:textId="77777777" w:rsidR="00F552A4" w:rsidRDefault="00F552A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8BC609F" w14:textId="77777777" w:rsidTr="006B2D23">
      <w:trPr>
        <w:trHeight w:hRule="exact" w:val="680"/>
      </w:trPr>
      <w:tc>
        <w:tcPr>
          <w:tcW w:w="1131" w:type="dxa"/>
          <w:noWrap/>
        </w:tcPr>
        <w:p w14:paraId="36FA09B9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5EFC42B4" wp14:editId="0E97E06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153DE31" w14:textId="49874E4C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0505FE">
            <w:t>2</w:t>
          </w:r>
          <w:r w:rsidR="00A8781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97FCB6C" w14:textId="274010E5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0505FE">
            <w:rPr>
              <w:rFonts w:cs="Arial"/>
              <w:szCs w:val="10"/>
            </w:rPr>
            <w:t>Friederike Schumann, Berlin, 1</w:t>
          </w:r>
          <w:r w:rsidR="00B9308F">
            <w:rPr>
              <w:rFonts w:cs="Arial"/>
              <w:szCs w:val="10"/>
            </w:rPr>
            <w:t>, 2</w:t>
          </w:r>
          <w:r w:rsidR="000505FE">
            <w:rPr>
              <w:rFonts w:cs="Arial"/>
              <w:szCs w:val="10"/>
            </w:rPr>
            <w:t xml:space="preserve">, </w:t>
          </w:r>
          <w:r w:rsidR="00B9308F">
            <w:rPr>
              <w:rFonts w:cs="Arial"/>
              <w:szCs w:val="10"/>
            </w:rPr>
            <w:t>4</w:t>
          </w:r>
          <w:r w:rsidR="000505FE">
            <w:rPr>
              <w:rFonts w:cs="Arial"/>
              <w:szCs w:val="10"/>
            </w:rPr>
            <w:t xml:space="preserve">-8; </w:t>
          </w:r>
          <w:r w:rsidR="000505FE">
            <w:t xml:space="preserve">Liliane Oser, Hamburg, </w:t>
          </w:r>
          <w:r w:rsidR="00B1702B">
            <w:t>4</w:t>
          </w:r>
        </w:p>
        <w:p w14:paraId="36ABF555" w14:textId="184A492F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0505FE">
            <w:t>Redaktion GSV</w:t>
          </w:r>
        </w:p>
      </w:tc>
      <w:tc>
        <w:tcPr>
          <w:tcW w:w="397" w:type="dxa"/>
        </w:tcPr>
        <w:p w14:paraId="7DEF8488" w14:textId="77777777" w:rsidR="00193A18" w:rsidRPr="00913892" w:rsidRDefault="00193A18" w:rsidP="00913892">
          <w:pPr>
            <w:pStyle w:val="ekvpagina"/>
          </w:pPr>
        </w:p>
      </w:tc>
    </w:tr>
  </w:tbl>
  <w:p w14:paraId="1DD3A07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5E7BF" w14:textId="77777777" w:rsidR="00F552A4" w:rsidRDefault="00F552A4" w:rsidP="003C599D">
      <w:pPr>
        <w:spacing w:line="240" w:lineRule="auto"/>
      </w:pPr>
      <w:r>
        <w:separator/>
      </w:r>
    </w:p>
  </w:footnote>
  <w:footnote w:type="continuationSeparator" w:id="0">
    <w:p w14:paraId="0344639F" w14:textId="77777777" w:rsidR="00F552A4" w:rsidRDefault="00F552A4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66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05FE"/>
    <w:rsid w:val="0005189B"/>
    <w:rsid w:val="000523D4"/>
    <w:rsid w:val="00054678"/>
    <w:rsid w:val="00054A93"/>
    <w:rsid w:val="00056587"/>
    <w:rsid w:val="000608F5"/>
    <w:rsid w:val="0006258C"/>
    <w:rsid w:val="00062C6F"/>
    <w:rsid w:val="00062D31"/>
    <w:rsid w:val="00073C70"/>
    <w:rsid w:val="00077DAF"/>
    <w:rsid w:val="000812E6"/>
    <w:rsid w:val="0008320C"/>
    <w:rsid w:val="000832B9"/>
    <w:rsid w:val="00085C58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0245"/>
    <w:rsid w:val="000D40DE"/>
    <w:rsid w:val="000D4791"/>
    <w:rsid w:val="000E343E"/>
    <w:rsid w:val="000F21E8"/>
    <w:rsid w:val="000F7910"/>
    <w:rsid w:val="00103057"/>
    <w:rsid w:val="00107D77"/>
    <w:rsid w:val="00114861"/>
    <w:rsid w:val="00124062"/>
    <w:rsid w:val="00126E1F"/>
    <w:rsid w:val="00127C41"/>
    <w:rsid w:val="0013113E"/>
    <w:rsid w:val="00131417"/>
    <w:rsid w:val="00134739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358F9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26BCF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17425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489D"/>
    <w:rsid w:val="004763D2"/>
    <w:rsid w:val="00483A7A"/>
    <w:rsid w:val="00483D65"/>
    <w:rsid w:val="00486766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C6BDA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67B9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071B5"/>
    <w:rsid w:val="00812D10"/>
    <w:rsid w:val="00812D4E"/>
    <w:rsid w:val="00816953"/>
    <w:rsid w:val="0082136B"/>
    <w:rsid w:val="0082430D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C45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6ED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36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87813"/>
    <w:rsid w:val="00A92B79"/>
    <w:rsid w:val="00A93FFD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1702B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9308F"/>
    <w:rsid w:val="00BA18A1"/>
    <w:rsid w:val="00BA1A23"/>
    <w:rsid w:val="00BB002D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1153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D99"/>
    <w:rsid w:val="00C84E4C"/>
    <w:rsid w:val="00C87044"/>
    <w:rsid w:val="00C94D17"/>
    <w:rsid w:val="00C96FB0"/>
    <w:rsid w:val="00CA1BBA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48BF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4FE"/>
    <w:rsid w:val="00F335CB"/>
    <w:rsid w:val="00F35DB1"/>
    <w:rsid w:val="00F36D0F"/>
    <w:rsid w:val="00F4144F"/>
    <w:rsid w:val="00F42294"/>
    <w:rsid w:val="00F42F7B"/>
    <w:rsid w:val="00F459EB"/>
    <w:rsid w:val="00F52C9C"/>
    <w:rsid w:val="00F552A4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F82335"/>
  <w15:chartTrackingRefBased/>
  <w15:docId w15:val="{F2AB9C19-E436-47DF-B06D-0748D113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486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ti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t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18</cp:revision>
  <cp:lastPrinted>2016-12-20T14:33:00Z</cp:lastPrinted>
  <dcterms:created xsi:type="dcterms:W3CDTF">2022-10-13T10:32:00Z</dcterms:created>
  <dcterms:modified xsi:type="dcterms:W3CDTF">2023-01-05T08:45:00Z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