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7D7A4321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F570DBA" w14:textId="77777777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69B6533D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12A42D9E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3F76D3CD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4CA82B4D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6A91FBEA" w14:textId="503F0AB5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556BB0">
              <w:t>13</w:t>
            </w:r>
          </w:p>
        </w:tc>
      </w:tr>
      <w:tr w:rsidR="00BF17F2" w:rsidRPr="00BF17F2" w14:paraId="40DFC46F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66E443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5F3CF715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EF6C043" w14:textId="77777777" w:rsidR="00556BB0" w:rsidRPr="00287B24" w:rsidRDefault="00556BB0" w:rsidP="00556BB0">
      <w:pPr>
        <w:pStyle w:val="ekvpicto"/>
        <w:framePr w:wrap="around"/>
      </w:pPr>
      <w:bookmarkStart w:id="0" w:name="bmStart"/>
      <w:bookmarkEnd w:id="0"/>
      <w:r>
        <w:rPr>
          <w:noProof/>
          <w:lang w:eastAsia="de-DE"/>
        </w:rPr>
        <w:drawing>
          <wp:inline distT="0" distB="0" distL="0" distR="0" wp14:anchorId="6B3AAB85" wp14:editId="44D2FDB5">
            <wp:extent cx="285115" cy="288290"/>
            <wp:effectExtent l="0" t="0" r="635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9ABDF" w14:textId="0611BB39" w:rsidR="00556BB0" w:rsidRDefault="00556BB0" w:rsidP="00556BB0">
      <w:pPr>
        <w:pStyle w:val="ekvue1arial"/>
      </w:pPr>
      <w:r w:rsidRPr="005615AE">
        <w:t>S</w:t>
      </w:r>
      <w:r>
        <w:t>chwingen (2)</w:t>
      </w:r>
    </w:p>
    <w:p w14:paraId="3C6D7140" w14:textId="00D7F815" w:rsidR="004121DC" w:rsidRPr="00287B24" w:rsidRDefault="004121DC" w:rsidP="004121DC">
      <w:pPr>
        <w:pStyle w:val="ekvpicto"/>
        <w:framePr w:wrap="around"/>
      </w:pPr>
    </w:p>
    <w:p w14:paraId="3FC144DC" w14:textId="269681F4" w:rsidR="00E5358E" w:rsidRDefault="00E5358E" w:rsidP="00182DFA"/>
    <w:p w14:paraId="203158E5" w14:textId="77777777" w:rsidR="00E5358E" w:rsidRPr="00287B24" w:rsidRDefault="00E5358E" w:rsidP="00E5358E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202C19BE" wp14:editId="3AE6A42B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D2916" w14:textId="704B9F76" w:rsidR="00E5358E" w:rsidRPr="00D3427F" w:rsidRDefault="00E5358E" w:rsidP="00E5358E">
      <w:pPr>
        <w:pStyle w:val="ekvnummerierung"/>
        <w:framePr w:wrap="around"/>
      </w:pPr>
      <w:r>
        <w:t>1</w:t>
      </w:r>
    </w:p>
    <w:p w14:paraId="427C735D" w14:textId="1E4E913F" w:rsidR="00E5358E" w:rsidRDefault="00E5358E" w:rsidP="00182DFA">
      <w:r>
        <w:t>Sortiere die Silben. Schreibe das Wort auf.</w:t>
      </w:r>
    </w:p>
    <w:p w14:paraId="1909519E" w14:textId="02DADE25" w:rsidR="00E5358E" w:rsidRDefault="00E5358E" w:rsidP="009E07CF">
      <w:pPr>
        <w:pStyle w:val="ekvgrundtexthalbe"/>
      </w:pPr>
    </w:p>
    <w:p w14:paraId="23C01B2C" w14:textId="168E49DF" w:rsidR="00441C02" w:rsidRDefault="00441C02" w:rsidP="009E07CF">
      <w:pPr>
        <w:pStyle w:val="ekvschreiblinie"/>
        <w:tabs>
          <w:tab w:val="left" w:pos="1985"/>
          <w:tab w:val="left" w:pos="4253"/>
          <w:tab w:val="left" w:pos="4678"/>
          <w:tab w:val="left" w:pos="6946"/>
        </w:tabs>
        <w:rPr>
          <w:u w:val="single"/>
        </w:rPr>
      </w:pPr>
      <w:proofErr w:type="spellStart"/>
      <w:r>
        <w:t>to</w:t>
      </w:r>
      <w:proofErr w:type="spellEnd"/>
      <w:r w:rsidR="009E07CF">
        <w:t> </w:t>
      </w:r>
      <w:r>
        <w:t>Au</w:t>
      </w:r>
      <w:r w:rsidR="009E07CF">
        <w:t> </w:t>
      </w:r>
      <w:r>
        <w:t>bahn</w:t>
      </w:r>
      <w:r>
        <w:tab/>
      </w:r>
      <w:r w:rsidR="009E07CF" w:rsidRPr="00D94347">
        <w:rPr>
          <w:rStyle w:val="ekvlsungunterstrichen"/>
        </w:rPr>
        <w:t xml:space="preserve"> </w:t>
      </w:r>
      <w:r>
        <w:rPr>
          <w:rStyle w:val="ekvlsungunterstrichen"/>
        </w:rPr>
        <w:t>Autobahn</w:t>
      </w:r>
      <w:r>
        <w:rPr>
          <w:rStyle w:val="ekvlsungunterstrichen"/>
        </w:rPr>
        <w:tab/>
      </w:r>
      <w:r>
        <w:tab/>
      </w:r>
      <w:proofErr w:type="spellStart"/>
      <w:r w:rsidR="00A878E3">
        <w:t>chen</w:t>
      </w:r>
      <w:proofErr w:type="spellEnd"/>
      <w:r w:rsidR="009E07CF">
        <w:t> </w:t>
      </w:r>
      <w:proofErr w:type="spellStart"/>
      <w:r w:rsidR="00A878E3">
        <w:t>pferd</w:t>
      </w:r>
      <w:proofErr w:type="spellEnd"/>
      <w:r w:rsidR="009E07CF">
        <w:t> </w:t>
      </w:r>
      <w:r w:rsidR="00A878E3">
        <w:t>See</w:t>
      </w:r>
      <w:r>
        <w:tab/>
      </w:r>
      <w:r w:rsidR="00D94347" w:rsidRPr="00D94347">
        <w:rPr>
          <w:rStyle w:val="ekvlsungunterstrichen"/>
        </w:rPr>
        <w:t xml:space="preserve"> </w:t>
      </w:r>
      <w:r w:rsidR="009E07CF">
        <w:rPr>
          <w:rStyle w:val="ekvlsungunterstrichen"/>
        </w:rPr>
        <w:tab/>
      </w:r>
    </w:p>
    <w:p w14:paraId="4623B40C" w14:textId="59E89420" w:rsidR="00441C02" w:rsidRDefault="00441C02" w:rsidP="009E07CF">
      <w:pPr>
        <w:pStyle w:val="ekvschreiblinie"/>
        <w:tabs>
          <w:tab w:val="left" w:pos="1985"/>
          <w:tab w:val="left" w:pos="4253"/>
          <w:tab w:val="left" w:pos="4678"/>
          <w:tab w:val="left" w:pos="6946"/>
        </w:tabs>
        <w:rPr>
          <w:u w:val="single"/>
        </w:rPr>
      </w:pPr>
      <w:proofErr w:type="spellStart"/>
      <w:r>
        <w:t>dy</w:t>
      </w:r>
      <w:proofErr w:type="spellEnd"/>
      <w:r w:rsidR="009E07CF">
        <w:t> </w:t>
      </w:r>
      <w:proofErr w:type="spellStart"/>
      <w:r>
        <w:t>bä</w:t>
      </w:r>
      <w:proofErr w:type="spellEnd"/>
      <w:r w:rsidR="009E07CF">
        <w:t> </w:t>
      </w:r>
      <w:r>
        <w:t>Ted</w:t>
      </w:r>
      <w:r w:rsidR="009E07CF">
        <w:t> </w:t>
      </w:r>
      <w:proofErr w:type="spellStart"/>
      <w:r w:rsidR="004121DC">
        <w:t>r</w:t>
      </w:r>
      <w:r w:rsidR="00A878E3">
        <w:t>en</w:t>
      </w:r>
      <w:proofErr w:type="spellEnd"/>
      <w:r>
        <w:tab/>
      </w:r>
      <w:r w:rsidR="00D94347">
        <w:rPr>
          <w:rStyle w:val="ekvlsungunterstrichen"/>
        </w:rPr>
        <w:t xml:space="preserve"> </w:t>
      </w:r>
      <w:r w:rsidR="00D94347">
        <w:rPr>
          <w:rStyle w:val="ekvlsungunterstrichen"/>
        </w:rPr>
        <w:tab/>
      </w:r>
      <w:r>
        <w:tab/>
        <w:t>se</w:t>
      </w:r>
      <w:r w:rsidR="009E07CF">
        <w:t> </w:t>
      </w:r>
      <w:r>
        <w:t>Ha</w:t>
      </w:r>
      <w:r w:rsidR="009E07CF">
        <w:t> </w:t>
      </w:r>
      <w:proofErr w:type="spellStart"/>
      <w:r>
        <w:t>nüs</w:t>
      </w:r>
      <w:proofErr w:type="spellEnd"/>
      <w:r w:rsidR="009E07CF">
        <w:t> </w:t>
      </w:r>
      <w:proofErr w:type="spellStart"/>
      <w:r>
        <w:t>sel</w:t>
      </w:r>
      <w:proofErr w:type="spellEnd"/>
      <w:r>
        <w:tab/>
      </w:r>
      <w:r w:rsidR="00D94347" w:rsidRPr="00D94347">
        <w:rPr>
          <w:rStyle w:val="ekvlsungunterstrichen"/>
        </w:rPr>
        <w:t xml:space="preserve"> </w:t>
      </w:r>
      <w:r w:rsidR="009E07CF">
        <w:rPr>
          <w:rStyle w:val="ekvlsungunterstrichen"/>
        </w:rPr>
        <w:tab/>
      </w:r>
    </w:p>
    <w:p w14:paraId="1F118679" w14:textId="65FDC7A6" w:rsidR="00441C02" w:rsidRPr="00441C02" w:rsidRDefault="00441C02" w:rsidP="009E07CF">
      <w:pPr>
        <w:pStyle w:val="ekvschreiblinie"/>
        <w:tabs>
          <w:tab w:val="left" w:pos="1985"/>
          <w:tab w:val="left" w:pos="4253"/>
          <w:tab w:val="left" w:pos="4678"/>
          <w:tab w:val="left" w:pos="6946"/>
        </w:tabs>
        <w:rPr>
          <w:u w:val="single"/>
        </w:rPr>
      </w:pPr>
      <w:proofErr w:type="spellStart"/>
      <w:r>
        <w:t>ler</w:t>
      </w:r>
      <w:proofErr w:type="spellEnd"/>
      <w:r w:rsidR="009E07CF">
        <w:t> </w:t>
      </w:r>
      <w:r>
        <w:t>Ge</w:t>
      </w:r>
      <w:r w:rsidR="009E07CF">
        <w:t> </w:t>
      </w:r>
      <w:proofErr w:type="spellStart"/>
      <w:r>
        <w:t>spü</w:t>
      </w:r>
      <w:proofErr w:type="spellEnd"/>
      <w:r w:rsidR="009E07CF">
        <w:t> </w:t>
      </w:r>
      <w:proofErr w:type="spellStart"/>
      <w:r>
        <w:t>schirr</w:t>
      </w:r>
      <w:proofErr w:type="spellEnd"/>
      <w:r>
        <w:tab/>
      </w:r>
      <w:r w:rsidR="00D94347" w:rsidRPr="00D94347">
        <w:rPr>
          <w:rStyle w:val="ekvlsungunterstrichen"/>
        </w:rPr>
        <w:t xml:space="preserve"> </w:t>
      </w:r>
      <w:r w:rsidR="009E07CF">
        <w:rPr>
          <w:rStyle w:val="ekvlsungunterstrichen"/>
        </w:rPr>
        <w:tab/>
      </w:r>
      <w:r>
        <w:tab/>
        <w:t>putz</w:t>
      </w:r>
      <w:r w:rsidR="009E07CF">
        <w:t> </w:t>
      </w:r>
      <w:proofErr w:type="spellStart"/>
      <w:r>
        <w:t>cher</w:t>
      </w:r>
      <w:proofErr w:type="spellEnd"/>
      <w:r w:rsidR="009E07CF">
        <w:t> </w:t>
      </w:r>
      <w:r>
        <w:t>Zahn</w:t>
      </w:r>
      <w:r w:rsidR="009E07CF">
        <w:t> </w:t>
      </w:r>
      <w:proofErr w:type="spellStart"/>
      <w:r>
        <w:t>be</w:t>
      </w:r>
      <w:proofErr w:type="spellEnd"/>
      <w:r>
        <w:tab/>
      </w:r>
      <w:r w:rsidR="00D94347" w:rsidRPr="00D94347">
        <w:rPr>
          <w:rStyle w:val="ekvlsungunterstrichen"/>
        </w:rPr>
        <w:t xml:space="preserve"> </w:t>
      </w:r>
      <w:r w:rsidR="009E07CF">
        <w:rPr>
          <w:rStyle w:val="ekvlsungunterstrichen"/>
        </w:rPr>
        <w:tab/>
      </w:r>
    </w:p>
    <w:p w14:paraId="509ACD0E" w14:textId="4EAF3063" w:rsidR="00E5358E" w:rsidRDefault="00E5358E" w:rsidP="00441C02"/>
    <w:p w14:paraId="4017C9F8" w14:textId="3583AF21" w:rsidR="009E07CF" w:rsidRDefault="009E07CF" w:rsidP="009E07CF">
      <w:pPr>
        <w:pStyle w:val="ekvgrundtexthalbe"/>
      </w:pPr>
    </w:p>
    <w:p w14:paraId="0FBD6132" w14:textId="2BF2C5D8" w:rsidR="00AD47FA" w:rsidRPr="00D3427F" w:rsidRDefault="00E5358E" w:rsidP="00AD47FA">
      <w:pPr>
        <w:pStyle w:val="ekvnummerierung"/>
        <w:framePr w:wrap="around"/>
      </w:pPr>
      <w:r>
        <w:t>2</w:t>
      </w:r>
    </w:p>
    <w:p w14:paraId="28DFDB7D" w14:textId="77777777" w:rsidR="00FD6F96" w:rsidRPr="00287B24" w:rsidRDefault="00FD6F96" w:rsidP="00FD6F96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2EF40FA5" wp14:editId="13DDA18B">
            <wp:extent cx="288290" cy="288290"/>
            <wp:effectExtent l="0" t="0" r="0" b="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B9B1B" w14:textId="29073272" w:rsidR="00AD47FA" w:rsidRDefault="001F2F1F" w:rsidP="00182DFA">
      <w:r>
        <w:t>Zeichne</w:t>
      </w:r>
      <w:r w:rsidR="00FD6F96">
        <w:t xml:space="preserve"> Silbenbögen. </w:t>
      </w:r>
      <w:r>
        <w:t>Markiere</w:t>
      </w:r>
      <w:r w:rsidR="00AD47FA">
        <w:t xml:space="preserve"> die Stelle, wo ein </w:t>
      </w:r>
      <w:r w:rsidR="00AD47FA" w:rsidRPr="00FD6F96">
        <w:rPr>
          <w:b/>
          <w:bCs/>
        </w:rPr>
        <w:t>Selbstlaut</w:t>
      </w:r>
      <w:r w:rsidR="00FD6F96">
        <w:t xml:space="preserve">, </w:t>
      </w:r>
      <w:r w:rsidR="00AD47FA" w:rsidRPr="00FD6F96">
        <w:rPr>
          <w:b/>
          <w:bCs/>
        </w:rPr>
        <w:t>Umlaut</w:t>
      </w:r>
      <w:r w:rsidR="00FD6F96">
        <w:t xml:space="preserve"> oder </w:t>
      </w:r>
      <w:r w:rsidR="00AD47FA" w:rsidRPr="00FD6F96">
        <w:rPr>
          <w:b/>
          <w:bCs/>
        </w:rPr>
        <w:t>Zwielaut</w:t>
      </w:r>
      <w:r w:rsidR="00AD47FA">
        <w:t xml:space="preserve"> fehlt</w:t>
      </w:r>
      <w:r w:rsidR="00FD6F96">
        <w:t>.</w:t>
      </w:r>
    </w:p>
    <w:p w14:paraId="1C3873E3" w14:textId="61EC7354" w:rsidR="00FD6F96" w:rsidRDefault="00AA7D23" w:rsidP="00FD6F96">
      <w:pPr>
        <w:rPr>
          <w:rStyle w:val="ekvarbeitsanweisungdeutsch"/>
        </w:rPr>
      </w:pPr>
      <w:r>
        <w:rPr>
          <w:rStyle w:val="ekvarbeitsanweisungdeutsch"/>
        </w:rPr>
        <w:t>Schreibe das Wort richtig darunter.</w:t>
      </w:r>
    </w:p>
    <w:p w14:paraId="6FD356EA" w14:textId="160513C1" w:rsidR="00FD6F96" w:rsidRDefault="00FD6F96" w:rsidP="0003295B">
      <w:pPr>
        <w:pStyle w:val="ekvgrundtexthalbe"/>
      </w:pPr>
    </w:p>
    <w:tbl>
      <w:tblPr>
        <w:tblStyle w:val="Tabellenraster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9"/>
        <w:gridCol w:w="159"/>
        <w:gridCol w:w="2239"/>
        <w:gridCol w:w="159"/>
        <w:gridCol w:w="2239"/>
        <w:gridCol w:w="159"/>
        <w:gridCol w:w="2162"/>
      </w:tblGrid>
      <w:tr w:rsidR="00FD6F96" w:rsidRPr="00C32F11" w14:paraId="4D5C6484" w14:textId="77777777" w:rsidTr="00AA7D23">
        <w:trPr>
          <w:trHeight w:hRule="exact" w:val="454"/>
        </w:trPr>
        <w:tc>
          <w:tcPr>
            <w:tcW w:w="2239" w:type="dxa"/>
            <w:vAlign w:val="center"/>
          </w:tcPr>
          <w:p w14:paraId="32F023A2" w14:textId="4F98A89C" w:rsidR="00FD6F96" w:rsidRPr="00C32F11" w:rsidRDefault="00FD6F96" w:rsidP="00AA7D23">
            <w:pPr>
              <w:spacing w:before="120"/>
              <w:rPr>
                <w:rFonts w:eastAsia="Calibri" w:cs="Times New Roman"/>
              </w:rPr>
            </w:pPr>
            <w:r>
              <w:rPr>
                <w:rFonts w:eastAsia="Calibri" w:cs="Times New Roman"/>
                <w:color w:val="000000" w:themeColor="text1"/>
              </w:rPr>
              <w:t xml:space="preserve">K l a s </w:t>
            </w:r>
            <w:proofErr w:type="spellStart"/>
            <w:r>
              <w:rPr>
                <w:rFonts w:eastAsia="Calibri" w:cs="Times New Roman"/>
                <w:color w:val="000000" w:themeColor="text1"/>
              </w:rPr>
              <w:t>s</w:t>
            </w:r>
            <w:r w:rsidR="005211BC" w:rsidRPr="005211BC">
              <w:rPr>
                <w:rFonts w:eastAsia="Calibri" w:cs="Times New Roman"/>
                <w:color w:val="AEAAAA" w:themeColor="background2" w:themeShade="BF"/>
                <w:highlight w:val="darkGray"/>
              </w:rPr>
              <w:t>.</w:t>
            </w:r>
            <w:r>
              <w:rPr>
                <w:rFonts w:eastAsia="Calibri" w:cs="Times New Roman"/>
                <w:color w:val="000000" w:themeColor="text1"/>
              </w:rPr>
              <w:t>n</w:t>
            </w:r>
            <w:proofErr w:type="spellEnd"/>
            <w:r>
              <w:rPr>
                <w:rFonts w:eastAsia="Calibri" w:cs="Times New Roman"/>
                <w:color w:val="000000" w:themeColor="text1"/>
              </w:rPr>
              <w:t xml:space="preserve"> z i m </w:t>
            </w:r>
            <w:proofErr w:type="spellStart"/>
            <w:r>
              <w:rPr>
                <w:rFonts w:eastAsia="Calibri" w:cs="Times New Roman"/>
                <w:color w:val="000000" w:themeColor="text1"/>
              </w:rPr>
              <w:t>m</w:t>
            </w:r>
            <w:proofErr w:type="spellEnd"/>
            <w:r>
              <w:rPr>
                <w:rFonts w:eastAsia="Calibri" w:cs="Times New Roman"/>
                <w:color w:val="000000" w:themeColor="text1"/>
              </w:rPr>
              <w:t xml:space="preserve"> e r</w:t>
            </w:r>
          </w:p>
        </w:tc>
        <w:tc>
          <w:tcPr>
            <w:tcW w:w="159" w:type="dxa"/>
          </w:tcPr>
          <w:p w14:paraId="4193D5BE" w14:textId="77777777" w:rsidR="00FD6F96" w:rsidRPr="00C32F11" w:rsidRDefault="00FD6F96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center"/>
          </w:tcPr>
          <w:p w14:paraId="5F7BB655" w14:textId="1C4BCB83" w:rsidR="00FD6F96" w:rsidRPr="00C32F11" w:rsidRDefault="00AA7D23" w:rsidP="0003295B">
            <w:pPr>
              <w:spacing w:before="12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  <w:color w:val="000000" w:themeColor="text1"/>
              </w:rPr>
              <w:t>T a s c h n t u c h</w:t>
            </w:r>
          </w:p>
        </w:tc>
        <w:tc>
          <w:tcPr>
            <w:tcW w:w="159" w:type="dxa"/>
            <w:vAlign w:val="bottom"/>
          </w:tcPr>
          <w:p w14:paraId="280ED2B1" w14:textId="77777777" w:rsidR="00FD6F96" w:rsidRPr="00C32F11" w:rsidRDefault="00FD6F96" w:rsidP="0003295B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center"/>
          </w:tcPr>
          <w:p w14:paraId="5BB594C9" w14:textId="346252D8" w:rsidR="00FD6F96" w:rsidRPr="00C32F11" w:rsidRDefault="00AA7D23" w:rsidP="0003295B">
            <w:pPr>
              <w:spacing w:before="12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  <w:color w:val="000000" w:themeColor="text1"/>
              </w:rPr>
              <w:t>W n t e r s c h l a f</w:t>
            </w:r>
          </w:p>
        </w:tc>
        <w:tc>
          <w:tcPr>
            <w:tcW w:w="159" w:type="dxa"/>
            <w:vAlign w:val="bottom"/>
          </w:tcPr>
          <w:p w14:paraId="6019BD9B" w14:textId="77777777" w:rsidR="00FD6F96" w:rsidRPr="00C32F11" w:rsidRDefault="00FD6F96" w:rsidP="0003295B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62" w:type="dxa"/>
            <w:vAlign w:val="bottom"/>
          </w:tcPr>
          <w:p w14:paraId="568BD44D" w14:textId="4044B304" w:rsidR="00FD6F96" w:rsidRPr="00C32F11" w:rsidRDefault="00A76FEE" w:rsidP="0003295B">
            <w:pPr>
              <w:spacing w:before="12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m u s i k l i s c h</w:t>
            </w:r>
          </w:p>
        </w:tc>
      </w:tr>
      <w:tr w:rsidR="00FD6F96" w:rsidRPr="00C32F11" w14:paraId="33C978C4" w14:textId="77777777" w:rsidTr="009E07CF">
        <w:trPr>
          <w:trHeight w:hRule="exact" w:val="312"/>
        </w:trPr>
        <w:tc>
          <w:tcPr>
            <w:tcW w:w="2239" w:type="dxa"/>
            <w:vAlign w:val="bottom"/>
          </w:tcPr>
          <w:tbl>
            <w:tblPr>
              <w:tblW w:w="224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48"/>
            </w:tblGrid>
            <w:tr w:rsidR="00FD6F96" w:rsidRPr="00C32F11" w14:paraId="5C1C6BFF" w14:textId="77777777" w:rsidTr="005211BC">
              <w:trPr>
                <w:trHeight w:hRule="exact" w:val="227"/>
                <w:jc w:val="center"/>
              </w:trPr>
              <w:tc>
                <w:tcPr>
                  <w:tcW w:w="22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6C88EDEC" w14:textId="284ECA56" w:rsidR="00FD6F96" w:rsidRPr="00C32F11" w:rsidRDefault="00BB4F19" w:rsidP="0003295B">
                  <w:pPr>
                    <w:pStyle w:val="ekvmittelband"/>
                    <w:ind w:left="851"/>
                  </w:pPr>
                  <w:r>
                    <w:rPr>
                      <w:rFonts w:eastAsia="Calibri" w:cs="Times New Roman"/>
                      <w:noProof/>
                      <w:color w:val="000000" w:themeColor="text1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27872" behindDoc="0" locked="0" layoutInCell="1" allowOverlap="1" wp14:anchorId="31C5770A" wp14:editId="606AA66E">
                            <wp:simplePos x="0" y="0"/>
                            <wp:positionH relativeFrom="column">
                              <wp:posOffset>34290</wp:posOffset>
                            </wp:positionH>
                            <wp:positionV relativeFrom="paragraph">
                              <wp:posOffset>1270</wp:posOffset>
                            </wp:positionV>
                            <wp:extent cx="1360170" cy="123825"/>
                            <wp:effectExtent l="0" t="0" r="11430" b="28575"/>
                            <wp:wrapNone/>
                            <wp:docPr id="16" name="Gruppieren 16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360170" cy="123825"/>
                                      <a:chOff x="0" y="0"/>
                                      <a:chExt cx="1360296" cy="123863"/>
                                    </a:xfrm>
                                  </wpg:grpSpPr>
                                  <wps:wsp>
                                    <wps:cNvPr id="12" name="Ellipse 12"/>
                                    <wps:cNvSpPr/>
                                    <wps:spPr>
                                      <a:xfrm>
                                        <a:off x="0" y="13373"/>
                                        <a:ext cx="404495" cy="110490"/>
                                      </a:xfrm>
                                      <a:custGeom>
                                        <a:avLst/>
                                        <a:gdLst>
                                          <a:gd name="connsiteX0" fmla="*/ 0 w 363220"/>
                                          <a:gd name="connsiteY0" fmla="*/ 111125 h 222250"/>
                                          <a:gd name="connsiteX1" fmla="*/ 181610 w 363220"/>
                                          <a:gd name="connsiteY1" fmla="*/ 0 h 222250"/>
                                          <a:gd name="connsiteX2" fmla="*/ 363220 w 363220"/>
                                          <a:gd name="connsiteY2" fmla="*/ 111125 h 222250"/>
                                          <a:gd name="connsiteX3" fmla="*/ 181610 w 363220"/>
                                          <a:gd name="connsiteY3" fmla="*/ 222250 h 222250"/>
                                          <a:gd name="connsiteX4" fmla="*/ 0 w 363220"/>
                                          <a:gd name="connsiteY4" fmla="*/ 111125 h 222250"/>
                                          <a:gd name="connsiteX0" fmla="*/ 0 w 368268"/>
                                          <a:gd name="connsiteY0" fmla="*/ 13891 h 125016"/>
                                          <a:gd name="connsiteX1" fmla="*/ 363220 w 368268"/>
                                          <a:gd name="connsiteY1" fmla="*/ 13891 h 125016"/>
                                          <a:gd name="connsiteX2" fmla="*/ 181610 w 368268"/>
                                          <a:gd name="connsiteY2" fmla="*/ 125016 h 125016"/>
                                          <a:gd name="connsiteX3" fmla="*/ 0 w 368268"/>
                                          <a:gd name="connsiteY3" fmla="*/ 13891 h 125016"/>
                                          <a:gd name="connsiteX0" fmla="*/ 363220 w 454810"/>
                                          <a:gd name="connsiteY0" fmla="*/ 9201 h 120326"/>
                                          <a:gd name="connsiteX1" fmla="*/ 181610 w 454810"/>
                                          <a:gd name="connsiteY1" fmla="*/ 120326 h 120326"/>
                                          <a:gd name="connsiteX2" fmla="*/ 0 w 454810"/>
                                          <a:gd name="connsiteY2" fmla="*/ 9201 h 120326"/>
                                          <a:gd name="connsiteX3" fmla="*/ 454810 w 454810"/>
                                          <a:gd name="connsiteY3" fmla="*/ 101049 h 120326"/>
                                          <a:gd name="connsiteX0" fmla="*/ 363220 w 368268"/>
                                          <a:gd name="connsiteY0" fmla="*/ 0 h 111125"/>
                                          <a:gd name="connsiteX1" fmla="*/ 181610 w 368268"/>
                                          <a:gd name="connsiteY1" fmla="*/ 111125 h 111125"/>
                                          <a:gd name="connsiteX2" fmla="*/ 0 w 368268"/>
                                          <a:gd name="connsiteY2" fmla="*/ 0 h 111125"/>
                                          <a:gd name="connsiteX0" fmla="*/ 363220 w 363220"/>
                                          <a:gd name="connsiteY0" fmla="*/ 0 h 111125"/>
                                          <a:gd name="connsiteX1" fmla="*/ 181610 w 363220"/>
                                          <a:gd name="connsiteY1" fmla="*/ 111125 h 111125"/>
                                          <a:gd name="connsiteX2" fmla="*/ 0 w 363220"/>
                                          <a:gd name="connsiteY2" fmla="*/ 0 h 11112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363220" h="111125">
                                            <a:moveTo>
                                              <a:pt x="363220" y="0"/>
                                            </a:moveTo>
                                            <a:cubicBezTo>
                                              <a:pt x="356651" y="38696"/>
                                              <a:pt x="281910" y="111125"/>
                                              <a:pt x="181610" y="111125"/>
                                            </a:cubicBezTo>
                                            <a:cubicBezTo>
                                              <a:pt x="81310" y="111125"/>
                                              <a:pt x="0" y="61373"/>
                                              <a:pt x="0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3" name="Ellipse 12"/>
                                    <wps:cNvSpPr/>
                                    <wps:spPr>
                                      <a:xfrm>
                                        <a:off x="404543" y="5015"/>
                                        <a:ext cx="236855" cy="110490"/>
                                      </a:xfrm>
                                      <a:custGeom>
                                        <a:avLst/>
                                        <a:gdLst>
                                          <a:gd name="connsiteX0" fmla="*/ 0 w 363220"/>
                                          <a:gd name="connsiteY0" fmla="*/ 111125 h 222250"/>
                                          <a:gd name="connsiteX1" fmla="*/ 181610 w 363220"/>
                                          <a:gd name="connsiteY1" fmla="*/ 0 h 222250"/>
                                          <a:gd name="connsiteX2" fmla="*/ 363220 w 363220"/>
                                          <a:gd name="connsiteY2" fmla="*/ 111125 h 222250"/>
                                          <a:gd name="connsiteX3" fmla="*/ 181610 w 363220"/>
                                          <a:gd name="connsiteY3" fmla="*/ 222250 h 222250"/>
                                          <a:gd name="connsiteX4" fmla="*/ 0 w 363220"/>
                                          <a:gd name="connsiteY4" fmla="*/ 111125 h 222250"/>
                                          <a:gd name="connsiteX0" fmla="*/ 0 w 368268"/>
                                          <a:gd name="connsiteY0" fmla="*/ 13891 h 125016"/>
                                          <a:gd name="connsiteX1" fmla="*/ 363220 w 368268"/>
                                          <a:gd name="connsiteY1" fmla="*/ 13891 h 125016"/>
                                          <a:gd name="connsiteX2" fmla="*/ 181610 w 368268"/>
                                          <a:gd name="connsiteY2" fmla="*/ 125016 h 125016"/>
                                          <a:gd name="connsiteX3" fmla="*/ 0 w 368268"/>
                                          <a:gd name="connsiteY3" fmla="*/ 13891 h 125016"/>
                                          <a:gd name="connsiteX0" fmla="*/ 363220 w 454810"/>
                                          <a:gd name="connsiteY0" fmla="*/ 9201 h 120326"/>
                                          <a:gd name="connsiteX1" fmla="*/ 181610 w 454810"/>
                                          <a:gd name="connsiteY1" fmla="*/ 120326 h 120326"/>
                                          <a:gd name="connsiteX2" fmla="*/ 0 w 454810"/>
                                          <a:gd name="connsiteY2" fmla="*/ 9201 h 120326"/>
                                          <a:gd name="connsiteX3" fmla="*/ 454810 w 454810"/>
                                          <a:gd name="connsiteY3" fmla="*/ 101049 h 120326"/>
                                          <a:gd name="connsiteX0" fmla="*/ 363220 w 368268"/>
                                          <a:gd name="connsiteY0" fmla="*/ 0 h 111125"/>
                                          <a:gd name="connsiteX1" fmla="*/ 181610 w 368268"/>
                                          <a:gd name="connsiteY1" fmla="*/ 111125 h 111125"/>
                                          <a:gd name="connsiteX2" fmla="*/ 0 w 368268"/>
                                          <a:gd name="connsiteY2" fmla="*/ 0 h 111125"/>
                                          <a:gd name="connsiteX0" fmla="*/ 363220 w 363220"/>
                                          <a:gd name="connsiteY0" fmla="*/ 0 h 111125"/>
                                          <a:gd name="connsiteX1" fmla="*/ 181610 w 363220"/>
                                          <a:gd name="connsiteY1" fmla="*/ 111125 h 111125"/>
                                          <a:gd name="connsiteX2" fmla="*/ 0 w 363220"/>
                                          <a:gd name="connsiteY2" fmla="*/ 0 h 11112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363220" h="111125">
                                            <a:moveTo>
                                              <a:pt x="363220" y="0"/>
                                            </a:moveTo>
                                            <a:cubicBezTo>
                                              <a:pt x="356651" y="38696"/>
                                              <a:pt x="281910" y="111125"/>
                                              <a:pt x="181610" y="111125"/>
                                            </a:cubicBezTo>
                                            <a:cubicBezTo>
                                              <a:pt x="81310" y="111125"/>
                                              <a:pt x="0" y="61373"/>
                                              <a:pt x="0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4" name="Ellipse 12"/>
                                    <wps:cNvSpPr/>
                                    <wps:spPr>
                                      <a:xfrm>
                                        <a:off x="640247" y="0"/>
                                        <a:ext cx="347345" cy="110490"/>
                                      </a:xfrm>
                                      <a:custGeom>
                                        <a:avLst/>
                                        <a:gdLst>
                                          <a:gd name="connsiteX0" fmla="*/ 0 w 363220"/>
                                          <a:gd name="connsiteY0" fmla="*/ 111125 h 222250"/>
                                          <a:gd name="connsiteX1" fmla="*/ 181610 w 363220"/>
                                          <a:gd name="connsiteY1" fmla="*/ 0 h 222250"/>
                                          <a:gd name="connsiteX2" fmla="*/ 363220 w 363220"/>
                                          <a:gd name="connsiteY2" fmla="*/ 111125 h 222250"/>
                                          <a:gd name="connsiteX3" fmla="*/ 181610 w 363220"/>
                                          <a:gd name="connsiteY3" fmla="*/ 222250 h 222250"/>
                                          <a:gd name="connsiteX4" fmla="*/ 0 w 363220"/>
                                          <a:gd name="connsiteY4" fmla="*/ 111125 h 222250"/>
                                          <a:gd name="connsiteX0" fmla="*/ 0 w 368268"/>
                                          <a:gd name="connsiteY0" fmla="*/ 13891 h 125016"/>
                                          <a:gd name="connsiteX1" fmla="*/ 363220 w 368268"/>
                                          <a:gd name="connsiteY1" fmla="*/ 13891 h 125016"/>
                                          <a:gd name="connsiteX2" fmla="*/ 181610 w 368268"/>
                                          <a:gd name="connsiteY2" fmla="*/ 125016 h 125016"/>
                                          <a:gd name="connsiteX3" fmla="*/ 0 w 368268"/>
                                          <a:gd name="connsiteY3" fmla="*/ 13891 h 125016"/>
                                          <a:gd name="connsiteX0" fmla="*/ 363220 w 454810"/>
                                          <a:gd name="connsiteY0" fmla="*/ 9201 h 120326"/>
                                          <a:gd name="connsiteX1" fmla="*/ 181610 w 454810"/>
                                          <a:gd name="connsiteY1" fmla="*/ 120326 h 120326"/>
                                          <a:gd name="connsiteX2" fmla="*/ 0 w 454810"/>
                                          <a:gd name="connsiteY2" fmla="*/ 9201 h 120326"/>
                                          <a:gd name="connsiteX3" fmla="*/ 454810 w 454810"/>
                                          <a:gd name="connsiteY3" fmla="*/ 101049 h 120326"/>
                                          <a:gd name="connsiteX0" fmla="*/ 363220 w 368268"/>
                                          <a:gd name="connsiteY0" fmla="*/ 0 h 111125"/>
                                          <a:gd name="connsiteX1" fmla="*/ 181610 w 368268"/>
                                          <a:gd name="connsiteY1" fmla="*/ 111125 h 111125"/>
                                          <a:gd name="connsiteX2" fmla="*/ 0 w 368268"/>
                                          <a:gd name="connsiteY2" fmla="*/ 0 h 111125"/>
                                          <a:gd name="connsiteX0" fmla="*/ 363220 w 363220"/>
                                          <a:gd name="connsiteY0" fmla="*/ 0 h 111125"/>
                                          <a:gd name="connsiteX1" fmla="*/ 181610 w 363220"/>
                                          <a:gd name="connsiteY1" fmla="*/ 111125 h 111125"/>
                                          <a:gd name="connsiteX2" fmla="*/ 0 w 363220"/>
                                          <a:gd name="connsiteY2" fmla="*/ 0 h 11112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363220" h="111125">
                                            <a:moveTo>
                                              <a:pt x="363220" y="0"/>
                                            </a:moveTo>
                                            <a:cubicBezTo>
                                              <a:pt x="356651" y="38696"/>
                                              <a:pt x="281910" y="111125"/>
                                              <a:pt x="181610" y="111125"/>
                                            </a:cubicBezTo>
                                            <a:cubicBezTo>
                                              <a:pt x="81310" y="111125"/>
                                              <a:pt x="0" y="61373"/>
                                              <a:pt x="0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" name="Ellipse 12"/>
                                    <wps:cNvSpPr/>
                                    <wps:spPr>
                                      <a:xfrm>
                                        <a:off x="986281" y="0"/>
                                        <a:ext cx="374015" cy="110490"/>
                                      </a:xfrm>
                                      <a:custGeom>
                                        <a:avLst/>
                                        <a:gdLst>
                                          <a:gd name="connsiteX0" fmla="*/ 0 w 363220"/>
                                          <a:gd name="connsiteY0" fmla="*/ 111125 h 222250"/>
                                          <a:gd name="connsiteX1" fmla="*/ 181610 w 363220"/>
                                          <a:gd name="connsiteY1" fmla="*/ 0 h 222250"/>
                                          <a:gd name="connsiteX2" fmla="*/ 363220 w 363220"/>
                                          <a:gd name="connsiteY2" fmla="*/ 111125 h 222250"/>
                                          <a:gd name="connsiteX3" fmla="*/ 181610 w 363220"/>
                                          <a:gd name="connsiteY3" fmla="*/ 222250 h 222250"/>
                                          <a:gd name="connsiteX4" fmla="*/ 0 w 363220"/>
                                          <a:gd name="connsiteY4" fmla="*/ 111125 h 222250"/>
                                          <a:gd name="connsiteX0" fmla="*/ 0 w 368268"/>
                                          <a:gd name="connsiteY0" fmla="*/ 13891 h 125016"/>
                                          <a:gd name="connsiteX1" fmla="*/ 363220 w 368268"/>
                                          <a:gd name="connsiteY1" fmla="*/ 13891 h 125016"/>
                                          <a:gd name="connsiteX2" fmla="*/ 181610 w 368268"/>
                                          <a:gd name="connsiteY2" fmla="*/ 125016 h 125016"/>
                                          <a:gd name="connsiteX3" fmla="*/ 0 w 368268"/>
                                          <a:gd name="connsiteY3" fmla="*/ 13891 h 125016"/>
                                          <a:gd name="connsiteX0" fmla="*/ 363220 w 454810"/>
                                          <a:gd name="connsiteY0" fmla="*/ 9201 h 120326"/>
                                          <a:gd name="connsiteX1" fmla="*/ 181610 w 454810"/>
                                          <a:gd name="connsiteY1" fmla="*/ 120326 h 120326"/>
                                          <a:gd name="connsiteX2" fmla="*/ 0 w 454810"/>
                                          <a:gd name="connsiteY2" fmla="*/ 9201 h 120326"/>
                                          <a:gd name="connsiteX3" fmla="*/ 454810 w 454810"/>
                                          <a:gd name="connsiteY3" fmla="*/ 101049 h 120326"/>
                                          <a:gd name="connsiteX0" fmla="*/ 363220 w 368268"/>
                                          <a:gd name="connsiteY0" fmla="*/ 0 h 111125"/>
                                          <a:gd name="connsiteX1" fmla="*/ 181610 w 368268"/>
                                          <a:gd name="connsiteY1" fmla="*/ 111125 h 111125"/>
                                          <a:gd name="connsiteX2" fmla="*/ 0 w 368268"/>
                                          <a:gd name="connsiteY2" fmla="*/ 0 h 111125"/>
                                          <a:gd name="connsiteX0" fmla="*/ 363220 w 363220"/>
                                          <a:gd name="connsiteY0" fmla="*/ 0 h 111125"/>
                                          <a:gd name="connsiteX1" fmla="*/ 181610 w 363220"/>
                                          <a:gd name="connsiteY1" fmla="*/ 111125 h 111125"/>
                                          <a:gd name="connsiteX2" fmla="*/ 0 w 363220"/>
                                          <a:gd name="connsiteY2" fmla="*/ 0 h 11112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363220" h="111125">
                                            <a:moveTo>
                                              <a:pt x="363220" y="0"/>
                                            </a:moveTo>
                                            <a:cubicBezTo>
                                              <a:pt x="356651" y="38696"/>
                                              <a:pt x="281910" y="111125"/>
                                              <a:pt x="181610" y="111125"/>
                                            </a:cubicBezTo>
                                            <a:cubicBezTo>
                                              <a:pt x="81310" y="111125"/>
                                              <a:pt x="0" y="61373"/>
                                              <a:pt x="0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8170DC9" id="Gruppieren 16" o:spid="_x0000_s1026" style="position:absolute;margin-left:2.7pt;margin-top:.1pt;width:107.1pt;height:9.75pt;z-index:251727872;mso-width-relative:margin;mso-height-relative:margin" coordsize="13602,1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">
                            <v:shape id="Ellipse 12" o:spid="_x0000_s1027" style="position:absolute;top:133;width:4044;height:1105;visibility:visible;mso-wrap-style:square;v-text-anchor:middle" coordsize="363220,11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" path="m363220,c356651,38696,281910,111125,181610,111125,81310,111125,,61373,,e" filled="f" strokecolor="black [3213]" strokeweight=".5pt">
                              <v:stroke joinstyle="miter"/>
                              <v:path arrowok="t" o:connecttype="custom" o:connectlocs="404495,0;202247,110490;0,0" o:connectangles="0,0,0"/>
                            </v:shape>
                            <v:shape id="Ellipse 12" o:spid="_x0000_s1028" style="position:absolute;left:4045;top:50;width:2368;height:1105;visibility:visible;mso-wrap-style:square;v-text-anchor:middle" coordsize="363220,11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" path="m363220,c356651,38696,281910,111125,181610,111125,81310,111125,,61373,,e" filled="f" strokecolor="black [3213]" strokeweight=".5pt">
                              <v:stroke joinstyle="miter"/>
                              <v:path arrowok="t" o:connecttype="custom" o:connectlocs="236855,0;118428,110490;0,0" o:connectangles="0,0,0"/>
                            </v:shape>
                            <v:shape id="Ellipse 12" o:spid="_x0000_s1029" style="position:absolute;left:6402;width:3473;height:1104;visibility:visible;mso-wrap-style:square;v-text-anchor:middle" coordsize="363220,11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" path="m363220,c356651,38696,281910,111125,181610,111125,81310,111125,,61373,,e" filled="f" strokecolor="black [3213]" strokeweight=".5pt">
                              <v:stroke joinstyle="miter"/>
                              <v:path arrowok="t" o:connecttype="custom" o:connectlocs="347345,0;173673,110490;0,0" o:connectangles="0,0,0"/>
                            </v:shape>
                            <v:shape id="Ellipse 12" o:spid="_x0000_s1030" style="position:absolute;left:9862;width:3740;height:1104;visibility:visible;mso-wrap-style:square;v-text-anchor:middle" coordsize="363220,11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" path="m363220,c356651,38696,281910,111125,181610,111125,81310,111125,,61373,,e" filled="f" strokecolor="black [3213]" strokeweight=".5pt">
                              <v:stroke joinstyle="miter"/>
                              <v:path arrowok="t" o:connecttype="custom" o:connectlocs="374015,0;187008,110490;0,0" o:connectangles="0,0,0"/>
                            </v:shape>
                          </v:group>
                        </w:pict>
                      </mc:Fallback>
                    </mc:AlternateContent>
                  </w:r>
                  <w:r w:rsidR="0003295B">
                    <w:t xml:space="preserve"> </w:t>
                  </w:r>
                </w:p>
              </w:tc>
            </w:tr>
          </w:tbl>
          <w:p w14:paraId="4967F9D1" w14:textId="70805805" w:rsidR="00FD6F96" w:rsidRPr="00C32F11" w:rsidRDefault="00FD6F96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59" w:type="dxa"/>
          </w:tcPr>
          <w:p w14:paraId="34E79B25" w14:textId="32C1E824" w:rsidR="00FD6F96" w:rsidRPr="00C32F11" w:rsidRDefault="00FD6F96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FD6F96" w:rsidRPr="00C32F11" w14:paraId="58FD74F7" w14:textId="77777777" w:rsidTr="005211BC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3437BA93" w14:textId="75946C51" w:rsidR="00FD6F96" w:rsidRPr="00C32F11" w:rsidRDefault="00FD6F96" w:rsidP="005211BC">
                  <w:pPr>
                    <w:pStyle w:val="ekvmittelband"/>
                  </w:pPr>
                </w:p>
              </w:tc>
            </w:tr>
          </w:tbl>
          <w:p w14:paraId="0E7D0039" w14:textId="77777777" w:rsidR="00FD6F96" w:rsidRPr="00C32F11" w:rsidRDefault="00FD6F96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59" w:type="dxa"/>
            <w:vAlign w:val="bottom"/>
          </w:tcPr>
          <w:p w14:paraId="6C7E5209" w14:textId="77777777" w:rsidR="00FD6F96" w:rsidRPr="00C32F11" w:rsidRDefault="00FD6F96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tbl>
            <w:tblPr>
              <w:tblW w:w="2409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9"/>
            </w:tblGrid>
            <w:tr w:rsidR="00FD6F96" w:rsidRPr="00C32F11" w14:paraId="2FD0AFE1" w14:textId="77777777" w:rsidTr="005211BC">
              <w:trPr>
                <w:trHeight w:hRule="exact" w:val="227"/>
                <w:jc w:val="center"/>
              </w:trPr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451E207A" w14:textId="382AAB0B" w:rsidR="00FD6F96" w:rsidRPr="00C32F11" w:rsidRDefault="00FD6F96" w:rsidP="005211BC">
                  <w:pPr>
                    <w:pStyle w:val="ekvmittelband"/>
                  </w:pPr>
                </w:p>
              </w:tc>
            </w:tr>
          </w:tbl>
          <w:p w14:paraId="73F8101E" w14:textId="77777777" w:rsidR="00FD6F96" w:rsidRPr="00C32F11" w:rsidRDefault="00FD6F96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59" w:type="dxa"/>
            <w:vAlign w:val="bottom"/>
          </w:tcPr>
          <w:p w14:paraId="0E8F56BF" w14:textId="77777777" w:rsidR="00FD6F96" w:rsidRPr="00C32F11" w:rsidRDefault="00FD6F96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62" w:type="dxa"/>
            <w:vAlign w:val="bottom"/>
          </w:tcPr>
          <w:tbl>
            <w:tblPr>
              <w:tblW w:w="2126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FD6F96" w:rsidRPr="00C32F11" w14:paraId="0836EB03" w14:textId="77777777" w:rsidTr="005211BC">
              <w:trPr>
                <w:trHeight w:hRule="exact" w:val="227"/>
                <w:jc w:val="center"/>
              </w:trPr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2BFF9D01" w14:textId="77777777" w:rsidR="00FD6F96" w:rsidRPr="00C32F11" w:rsidRDefault="00FD6F96" w:rsidP="005211BC">
                  <w:pPr>
                    <w:pStyle w:val="ekvmittelband"/>
                  </w:pPr>
                </w:p>
              </w:tc>
            </w:tr>
          </w:tbl>
          <w:p w14:paraId="3DE275AE" w14:textId="77777777" w:rsidR="00FD6F96" w:rsidRPr="00C32F11" w:rsidRDefault="00FD6F96" w:rsidP="003348BE">
            <w:pPr>
              <w:jc w:val="center"/>
              <w:rPr>
                <w:rFonts w:eastAsia="Calibri" w:cs="Times New Roman"/>
              </w:rPr>
            </w:pPr>
          </w:p>
        </w:tc>
      </w:tr>
      <w:tr w:rsidR="00FD6F96" w:rsidRPr="00C32F11" w14:paraId="6044ADBA" w14:textId="77777777" w:rsidTr="009E07CF">
        <w:trPr>
          <w:trHeight w:hRule="exact" w:val="454"/>
        </w:trPr>
        <w:tc>
          <w:tcPr>
            <w:tcW w:w="2239" w:type="dxa"/>
            <w:vAlign w:val="bottom"/>
          </w:tcPr>
          <w:p w14:paraId="5F6E56D9" w14:textId="5DFF5AE4" w:rsidR="00FD6F96" w:rsidRPr="0003295B" w:rsidRDefault="0003295B" w:rsidP="005211BC">
            <w:pPr>
              <w:rPr>
                <w:rStyle w:val="ekvhandschriftunterstrichen"/>
              </w:rPr>
            </w:pPr>
            <w:r w:rsidRPr="0003295B">
              <w:rPr>
                <w:rStyle w:val="ekvhandschriftunterstrichen"/>
              </w:rPr>
              <w:t>Klassenzimmer</w:t>
            </w:r>
            <w:r w:rsidRPr="0003295B">
              <w:rPr>
                <w:rStyle w:val="ekvhandschriftunterstrichen"/>
              </w:rPr>
              <w:tab/>
            </w:r>
          </w:p>
        </w:tc>
        <w:tc>
          <w:tcPr>
            <w:tcW w:w="159" w:type="dxa"/>
          </w:tcPr>
          <w:p w14:paraId="2706B014" w14:textId="77777777" w:rsidR="00FD6F96" w:rsidRPr="00C32F11" w:rsidRDefault="00FD6F96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p w14:paraId="4BADCF7A" w14:textId="611294A7" w:rsidR="00FD6F96" w:rsidRPr="009E07CF" w:rsidRDefault="009E07CF" w:rsidP="009E07CF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jc w:val="center"/>
              <w:rPr>
                <w:rFonts w:eastAsia="Calibri" w:cs="Times New Roman"/>
                <w:u w:val="single"/>
              </w:rPr>
            </w:pPr>
            <w:r w:rsidRPr="009E07CF">
              <w:rPr>
                <w:rStyle w:val="ekvlsungunterstrichen"/>
              </w:rPr>
              <w:tab/>
            </w:r>
            <w:r w:rsidRPr="009E07CF">
              <w:rPr>
                <w:rStyle w:val="ekvlsungunterstrichen"/>
              </w:rPr>
              <w:tab/>
            </w:r>
            <w:r w:rsidRPr="009E07CF"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65FD4FB0" w14:textId="77777777" w:rsidR="00FD6F96" w:rsidRPr="00C32F11" w:rsidRDefault="00FD6F96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p w14:paraId="6AB00E99" w14:textId="0577FBC7" w:rsidR="00FD6F96" w:rsidRPr="00C32F11" w:rsidRDefault="009E07CF" w:rsidP="009E07CF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jc w:val="center"/>
              <w:rPr>
                <w:rFonts w:eastAsia="Calibri" w:cs="Times New Roman"/>
              </w:rPr>
            </w:pP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7F2CEA3B" w14:textId="77777777" w:rsidR="00FD6F96" w:rsidRPr="00C32F11" w:rsidRDefault="00FD6F96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62" w:type="dxa"/>
            <w:vAlign w:val="bottom"/>
          </w:tcPr>
          <w:p w14:paraId="230A6155" w14:textId="62E1B7B0" w:rsidR="00FD6F96" w:rsidRPr="00C32F11" w:rsidRDefault="009E07CF" w:rsidP="009E07CF">
            <w:pPr>
              <w:tabs>
                <w:tab w:val="clear" w:pos="340"/>
                <w:tab w:val="clear" w:pos="595"/>
                <w:tab w:val="clear" w:pos="851"/>
                <w:tab w:val="left" w:pos="5"/>
                <w:tab w:val="left" w:pos="2106"/>
              </w:tabs>
              <w:rPr>
                <w:rFonts w:eastAsia="Calibri" w:cs="Times New Roman"/>
              </w:rPr>
            </w:pP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</w:p>
        </w:tc>
      </w:tr>
    </w:tbl>
    <w:p w14:paraId="1252CA7A" w14:textId="165A327A" w:rsidR="005211BC" w:rsidRDefault="005211BC" w:rsidP="00182DFA"/>
    <w:tbl>
      <w:tblPr>
        <w:tblStyle w:val="Tabellenraster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9"/>
        <w:gridCol w:w="159"/>
        <w:gridCol w:w="2239"/>
        <w:gridCol w:w="159"/>
        <w:gridCol w:w="2239"/>
        <w:gridCol w:w="159"/>
        <w:gridCol w:w="2162"/>
      </w:tblGrid>
      <w:tr w:rsidR="00A76FEE" w:rsidRPr="00C32F11" w14:paraId="43D310ED" w14:textId="77777777" w:rsidTr="003348BE">
        <w:trPr>
          <w:trHeight w:hRule="exact" w:val="454"/>
        </w:trPr>
        <w:tc>
          <w:tcPr>
            <w:tcW w:w="2239" w:type="dxa"/>
            <w:vAlign w:val="center"/>
          </w:tcPr>
          <w:p w14:paraId="5DCE285F" w14:textId="3D1ACE57" w:rsidR="00A76FEE" w:rsidRPr="00C32F11" w:rsidRDefault="00A76FEE" w:rsidP="0003295B">
            <w:pPr>
              <w:spacing w:before="12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  <w:color w:val="000000" w:themeColor="text1"/>
              </w:rPr>
              <w:t>Z a u b e r s t b</w:t>
            </w:r>
            <w:r w:rsidR="004121DC">
              <w:rPr>
                <w:rFonts w:eastAsia="Calibri" w:cs="Times New Roman"/>
                <w:color w:val="000000" w:themeColor="text1"/>
              </w:rPr>
              <w:t xml:space="preserve"> e</w:t>
            </w:r>
          </w:p>
        </w:tc>
        <w:tc>
          <w:tcPr>
            <w:tcW w:w="159" w:type="dxa"/>
          </w:tcPr>
          <w:p w14:paraId="48EFB68D" w14:textId="77777777" w:rsidR="00A76FEE" w:rsidRPr="00C32F11" w:rsidRDefault="00A76FEE" w:rsidP="0003295B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center"/>
          </w:tcPr>
          <w:p w14:paraId="2F3B2A99" w14:textId="6F3CB1E2" w:rsidR="00A76FEE" w:rsidRPr="00C32F11" w:rsidRDefault="00A76FEE" w:rsidP="0003295B">
            <w:pPr>
              <w:spacing w:before="12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  <w:color w:val="000000" w:themeColor="text1"/>
              </w:rPr>
              <w:t>L w e n z a h n</w:t>
            </w:r>
          </w:p>
        </w:tc>
        <w:tc>
          <w:tcPr>
            <w:tcW w:w="159" w:type="dxa"/>
            <w:vAlign w:val="bottom"/>
          </w:tcPr>
          <w:p w14:paraId="0BDDEE3A" w14:textId="77777777" w:rsidR="00A76FEE" w:rsidRPr="00C32F11" w:rsidRDefault="00A76FEE" w:rsidP="0003295B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center"/>
          </w:tcPr>
          <w:p w14:paraId="5C08D4DA" w14:textId="7C44879A" w:rsidR="00A76FEE" w:rsidRPr="00C32F11" w:rsidRDefault="00D02C08" w:rsidP="0003295B">
            <w:pPr>
              <w:spacing w:before="12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  <w:color w:val="000000" w:themeColor="text1"/>
              </w:rPr>
              <w:t>P u d e r z c k e r</w:t>
            </w:r>
          </w:p>
        </w:tc>
        <w:tc>
          <w:tcPr>
            <w:tcW w:w="159" w:type="dxa"/>
            <w:vAlign w:val="bottom"/>
          </w:tcPr>
          <w:p w14:paraId="59DA885C" w14:textId="77777777" w:rsidR="00A76FEE" w:rsidRPr="00C32F11" w:rsidRDefault="00A76FEE" w:rsidP="0003295B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62" w:type="dxa"/>
            <w:vAlign w:val="bottom"/>
          </w:tcPr>
          <w:p w14:paraId="2FAE111B" w14:textId="12CEC7B4" w:rsidR="00A76FEE" w:rsidRPr="00C32F11" w:rsidRDefault="004121DC" w:rsidP="0003295B">
            <w:pPr>
              <w:spacing w:before="120"/>
              <w:jc w:val="center"/>
              <w:rPr>
                <w:rFonts w:eastAsia="Calibri" w:cs="Times New Roman"/>
              </w:rPr>
            </w:pPr>
            <w:r w:rsidRPr="004121DC">
              <w:rPr>
                <w:rFonts w:eastAsia="Calibri" w:cs="Times New Roman"/>
              </w:rPr>
              <w:t>f e d e r l c h t</w:t>
            </w:r>
          </w:p>
        </w:tc>
      </w:tr>
      <w:tr w:rsidR="00A76FEE" w:rsidRPr="00C32F11" w14:paraId="4615315F" w14:textId="77777777" w:rsidTr="009E07CF">
        <w:trPr>
          <w:trHeight w:hRule="exact" w:val="312"/>
        </w:trPr>
        <w:tc>
          <w:tcPr>
            <w:tcW w:w="2239" w:type="dxa"/>
            <w:vAlign w:val="bottom"/>
          </w:tcPr>
          <w:tbl>
            <w:tblPr>
              <w:tblW w:w="224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48"/>
            </w:tblGrid>
            <w:tr w:rsidR="00A76FEE" w:rsidRPr="00C32F11" w14:paraId="2AD93BBA" w14:textId="77777777" w:rsidTr="003348BE">
              <w:trPr>
                <w:trHeight w:hRule="exact" w:val="227"/>
                <w:jc w:val="center"/>
              </w:trPr>
              <w:tc>
                <w:tcPr>
                  <w:tcW w:w="22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33D1EF4" w14:textId="3E9E3046" w:rsidR="00A76FEE" w:rsidRPr="00C32F11" w:rsidRDefault="00A76FEE" w:rsidP="00A76FEE">
                  <w:pPr>
                    <w:pStyle w:val="ekvmittelband"/>
                  </w:pPr>
                </w:p>
              </w:tc>
            </w:tr>
          </w:tbl>
          <w:p w14:paraId="6AD5142D" w14:textId="77777777" w:rsidR="00A76FEE" w:rsidRPr="00C32F11" w:rsidRDefault="00A76FEE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59" w:type="dxa"/>
          </w:tcPr>
          <w:p w14:paraId="0B73F8BD" w14:textId="77777777" w:rsidR="00A76FEE" w:rsidRPr="00C32F11" w:rsidRDefault="00A76FEE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A76FEE" w:rsidRPr="00C32F11" w14:paraId="33F776E8" w14:textId="77777777" w:rsidTr="003348BE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7B1A1DD5" w14:textId="77777777" w:rsidR="00A76FEE" w:rsidRPr="00C32F11" w:rsidRDefault="00A76FEE" w:rsidP="003348BE">
                  <w:pPr>
                    <w:pStyle w:val="ekvmittelband"/>
                  </w:pPr>
                </w:p>
              </w:tc>
            </w:tr>
          </w:tbl>
          <w:p w14:paraId="379965F1" w14:textId="77777777" w:rsidR="00A76FEE" w:rsidRPr="00C32F11" w:rsidRDefault="00A76FEE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59" w:type="dxa"/>
            <w:vAlign w:val="bottom"/>
          </w:tcPr>
          <w:p w14:paraId="12E8A938" w14:textId="77777777" w:rsidR="00A76FEE" w:rsidRPr="00C32F11" w:rsidRDefault="00A76FEE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tbl>
            <w:tblPr>
              <w:tblW w:w="2409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9"/>
            </w:tblGrid>
            <w:tr w:rsidR="00A76FEE" w:rsidRPr="00C32F11" w14:paraId="46752430" w14:textId="77777777" w:rsidTr="003348BE">
              <w:trPr>
                <w:trHeight w:hRule="exact" w:val="227"/>
                <w:jc w:val="center"/>
              </w:trPr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02B07495" w14:textId="5A79CCAA" w:rsidR="00A76FEE" w:rsidRPr="00C32F11" w:rsidRDefault="00A76FEE" w:rsidP="003348BE">
                  <w:pPr>
                    <w:pStyle w:val="ekvmittelband"/>
                  </w:pPr>
                </w:p>
              </w:tc>
            </w:tr>
          </w:tbl>
          <w:p w14:paraId="16FA17CA" w14:textId="0F723380" w:rsidR="00A76FEE" w:rsidRPr="00C32F11" w:rsidRDefault="00A76FEE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59" w:type="dxa"/>
            <w:vAlign w:val="bottom"/>
          </w:tcPr>
          <w:p w14:paraId="136F5C67" w14:textId="77777777" w:rsidR="00A76FEE" w:rsidRPr="00C32F11" w:rsidRDefault="00A76FEE" w:rsidP="003348B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62" w:type="dxa"/>
            <w:vAlign w:val="bottom"/>
          </w:tcPr>
          <w:tbl>
            <w:tblPr>
              <w:tblW w:w="2126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A76FEE" w:rsidRPr="00C32F11" w14:paraId="41A5F825" w14:textId="77777777" w:rsidTr="003348BE">
              <w:trPr>
                <w:trHeight w:hRule="exact" w:val="227"/>
                <w:jc w:val="center"/>
              </w:trPr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3238A1DA" w14:textId="77777777" w:rsidR="00A76FEE" w:rsidRPr="00C32F11" w:rsidRDefault="00A76FEE" w:rsidP="003348BE">
                  <w:pPr>
                    <w:pStyle w:val="ekvmittelband"/>
                  </w:pPr>
                </w:p>
              </w:tc>
            </w:tr>
          </w:tbl>
          <w:p w14:paraId="172D7604" w14:textId="77777777" w:rsidR="00A76FEE" w:rsidRPr="00C32F11" w:rsidRDefault="00A76FEE" w:rsidP="003348BE">
            <w:pPr>
              <w:jc w:val="center"/>
              <w:rPr>
                <w:rFonts w:eastAsia="Calibri" w:cs="Times New Roman"/>
              </w:rPr>
            </w:pPr>
          </w:p>
        </w:tc>
      </w:tr>
      <w:tr w:rsidR="009E07CF" w:rsidRPr="00C32F11" w14:paraId="4B86C6B8" w14:textId="77777777" w:rsidTr="009E07CF">
        <w:trPr>
          <w:trHeight w:hRule="exact" w:val="454"/>
        </w:trPr>
        <w:tc>
          <w:tcPr>
            <w:tcW w:w="2239" w:type="dxa"/>
            <w:vAlign w:val="bottom"/>
          </w:tcPr>
          <w:p w14:paraId="3613F303" w14:textId="3F99555A" w:rsidR="009E07CF" w:rsidRPr="00AA7D23" w:rsidRDefault="009E07CF" w:rsidP="009E07CF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102"/>
              </w:tabs>
              <w:rPr>
                <w:rStyle w:val="ekvlsung"/>
              </w:rPr>
            </w:pPr>
            <w:r w:rsidRPr="009E07CF">
              <w:rPr>
                <w:rStyle w:val="ekvlsungunterstrichen"/>
              </w:rPr>
              <w:tab/>
            </w:r>
            <w:r w:rsidRPr="009E07CF"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365E8A57" w14:textId="77777777" w:rsidR="009E07CF" w:rsidRPr="00C32F11" w:rsidRDefault="009E07CF" w:rsidP="009E07CF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p w14:paraId="63EDF3AF" w14:textId="08516B1E" w:rsidR="009E07CF" w:rsidRPr="00C32F11" w:rsidRDefault="009E07CF" w:rsidP="009E07CF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114"/>
              </w:tabs>
              <w:jc w:val="center"/>
              <w:rPr>
                <w:rFonts w:eastAsia="Calibri" w:cs="Times New Roman"/>
              </w:rPr>
            </w:pP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3AAA76BD" w14:textId="77777777" w:rsidR="009E07CF" w:rsidRPr="00C32F11" w:rsidRDefault="009E07CF" w:rsidP="009E07CF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p w14:paraId="3899F54C" w14:textId="2CCF4A50" w:rsidR="009E07CF" w:rsidRPr="00C32F11" w:rsidRDefault="009E07CF" w:rsidP="009E07CF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119"/>
              </w:tabs>
              <w:jc w:val="center"/>
              <w:rPr>
                <w:rFonts w:eastAsia="Calibri" w:cs="Times New Roman"/>
              </w:rPr>
            </w:pPr>
            <w:r w:rsidRPr="009E07CF">
              <w:rPr>
                <w:rStyle w:val="ekvlsungunterstrichen"/>
              </w:rPr>
              <w:tab/>
            </w:r>
            <w:r w:rsidRPr="009E07CF"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056426C6" w14:textId="77777777" w:rsidR="009E07CF" w:rsidRPr="00C32F11" w:rsidRDefault="009E07CF" w:rsidP="009E07CF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62" w:type="dxa"/>
            <w:vAlign w:val="bottom"/>
          </w:tcPr>
          <w:p w14:paraId="6E303C50" w14:textId="212B0363" w:rsidR="009E07CF" w:rsidRPr="00C32F11" w:rsidRDefault="009E07CF" w:rsidP="009E07CF">
            <w:pPr>
              <w:tabs>
                <w:tab w:val="clear" w:pos="340"/>
                <w:tab w:val="clear" w:pos="595"/>
                <w:tab w:val="clear" w:pos="851"/>
                <w:tab w:val="left" w:pos="5"/>
                <w:tab w:val="left" w:pos="2106"/>
              </w:tabs>
              <w:jc w:val="center"/>
              <w:rPr>
                <w:rFonts w:eastAsia="Calibri" w:cs="Times New Roman"/>
              </w:rPr>
            </w:pP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</w:p>
        </w:tc>
      </w:tr>
    </w:tbl>
    <w:p w14:paraId="50C8B0F2" w14:textId="2178AE54" w:rsidR="00A76FEE" w:rsidRDefault="00A76FEE" w:rsidP="00441C02"/>
    <w:p w14:paraId="6499B8AA" w14:textId="77777777" w:rsidR="0003295B" w:rsidRDefault="0003295B" w:rsidP="0003295B">
      <w:pPr>
        <w:pStyle w:val="ekvgrundtexthalbe"/>
      </w:pPr>
    </w:p>
    <w:p w14:paraId="39954C91" w14:textId="3470FF22" w:rsidR="00556BB0" w:rsidRPr="00D3427F" w:rsidRDefault="00AD47FA" w:rsidP="00556BB0">
      <w:pPr>
        <w:pStyle w:val="ekvnummerierung"/>
        <w:framePr w:wrap="around"/>
      </w:pPr>
      <w:r>
        <w:t>3</w:t>
      </w:r>
    </w:p>
    <w:p w14:paraId="2732C60D" w14:textId="77777777" w:rsidR="00FD6F96" w:rsidRPr="00287B24" w:rsidRDefault="00FD6F96" w:rsidP="00FD6F96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61E49E2A" wp14:editId="70C5D86C">
            <wp:extent cx="285115" cy="288290"/>
            <wp:effectExtent l="0" t="0" r="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4449A" w14:textId="6C11351C" w:rsidR="00894276" w:rsidRDefault="00556BB0" w:rsidP="00182DFA">
      <w:r>
        <w:t xml:space="preserve">Schreibe </w:t>
      </w:r>
      <w:r w:rsidR="00E5358E">
        <w:t xml:space="preserve">das </w:t>
      </w:r>
      <w:r w:rsidR="001C5251">
        <w:t>Nomen</w:t>
      </w:r>
      <w:r w:rsidR="00E5358E">
        <w:t xml:space="preserve"> </w:t>
      </w:r>
      <w:r w:rsidR="001C5251">
        <w:t xml:space="preserve">unter das Bild </w:t>
      </w:r>
      <w:r w:rsidR="00894276">
        <w:t xml:space="preserve">und </w:t>
      </w:r>
      <w:bookmarkStart w:id="1" w:name="_Hlk116644773"/>
      <w:r w:rsidR="001F2F1F">
        <w:t>zeichne</w:t>
      </w:r>
      <w:r>
        <w:t xml:space="preserve"> Silbenbögen</w:t>
      </w:r>
      <w:r w:rsidR="00894276">
        <w:t>.</w:t>
      </w:r>
      <w:bookmarkEnd w:id="1"/>
    </w:p>
    <w:p w14:paraId="0F276A48" w14:textId="1A538F2F" w:rsidR="00AA7D23" w:rsidRDefault="00894276" w:rsidP="00E5358E">
      <w:r>
        <w:t>Ü</w:t>
      </w:r>
      <w:r w:rsidR="00556BB0">
        <w:t>berprüfe mit dem Wörterbuch</w:t>
      </w:r>
      <w:r w:rsidR="001346D2">
        <w:t xml:space="preserve"> </w:t>
      </w:r>
      <w:bookmarkStart w:id="2" w:name="_Hlk116644785"/>
      <w:r w:rsidR="001346D2">
        <w:t>und notiere die Seitenzahl.</w:t>
      </w:r>
      <w:bookmarkEnd w:id="2"/>
    </w:p>
    <w:p w14:paraId="6E3D02C0" w14:textId="5F84D409" w:rsidR="00A60C06" w:rsidRDefault="00A60C06" w:rsidP="00441C02">
      <w:pPr>
        <w:pStyle w:val="ekvgrundtexthalbe"/>
      </w:pPr>
    </w:p>
    <w:p w14:paraId="3EA13791" w14:textId="77BFDFAB" w:rsidR="00A60C06" w:rsidRDefault="00A60C06" w:rsidP="00441C02">
      <w:pPr>
        <w:pStyle w:val="ekvgrundtexthalbe"/>
      </w:pPr>
    </w:p>
    <w:p w14:paraId="52FA3695" w14:textId="3CF57787" w:rsidR="00A60C06" w:rsidRDefault="004121DC" w:rsidP="00441C02">
      <w:pPr>
        <w:pStyle w:val="ekvgrundtexthalbe"/>
      </w:pPr>
      <w:r>
        <w:rPr>
          <w:noProof/>
        </w:rPr>
        <w:drawing>
          <wp:anchor distT="0" distB="0" distL="114300" distR="114300" simplePos="0" relativeHeight="251736064" behindDoc="0" locked="0" layoutInCell="1" allowOverlap="1" wp14:anchorId="59C3201E" wp14:editId="710CADBA">
            <wp:simplePos x="0" y="0"/>
            <wp:positionH relativeFrom="column">
              <wp:posOffset>4848674</wp:posOffset>
            </wp:positionH>
            <wp:positionV relativeFrom="paragraph">
              <wp:posOffset>17145</wp:posOffset>
            </wp:positionV>
            <wp:extent cx="701040" cy="588645"/>
            <wp:effectExtent l="0" t="0" r="3810" b="1905"/>
            <wp:wrapNone/>
            <wp:docPr id="32" name="Grafik 32" descr="S574270656_TAschentuch_sw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588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0C06">
        <w:rPr>
          <w:noProof/>
        </w:rPr>
        <w:drawing>
          <wp:anchor distT="0" distB="0" distL="114300" distR="114300" simplePos="0" relativeHeight="251737088" behindDoc="0" locked="0" layoutInCell="1" allowOverlap="1" wp14:anchorId="093BABDA" wp14:editId="0E71BA93">
            <wp:simplePos x="0" y="0"/>
            <wp:positionH relativeFrom="column">
              <wp:posOffset>436650</wp:posOffset>
            </wp:positionH>
            <wp:positionV relativeFrom="paragraph">
              <wp:posOffset>26670</wp:posOffset>
            </wp:positionV>
            <wp:extent cx="460761" cy="555860"/>
            <wp:effectExtent l="0" t="0" r="0" b="0"/>
            <wp:wrapNone/>
            <wp:docPr id="33" name="Grafik 33" descr="S574300452_Maus_sw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761" cy="555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780990" w14:textId="7F867474" w:rsidR="00A60C06" w:rsidRDefault="00D94347" w:rsidP="00441C02">
      <w:pPr>
        <w:pStyle w:val="ekvgrundtexthalbe"/>
      </w:pPr>
      <w:r>
        <w:rPr>
          <w:noProof/>
        </w:rPr>
        <w:drawing>
          <wp:anchor distT="0" distB="0" distL="114300" distR="114300" simplePos="0" relativeHeight="251738112" behindDoc="0" locked="0" layoutInCell="1" allowOverlap="1" wp14:anchorId="3FA0A742" wp14:editId="3C0F5293">
            <wp:simplePos x="0" y="0"/>
            <wp:positionH relativeFrom="column">
              <wp:posOffset>3408879</wp:posOffset>
            </wp:positionH>
            <wp:positionV relativeFrom="paragraph">
              <wp:posOffset>84455</wp:posOffset>
            </wp:positionV>
            <wp:extent cx="631953" cy="422910"/>
            <wp:effectExtent l="0" t="0" r="0" b="0"/>
            <wp:wrapNone/>
            <wp:docPr id="35" name="Grafik 35" descr="S574300452_Tisch_sw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864" cy="4268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0C06">
        <w:rPr>
          <w:noProof/>
        </w:rPr>
        <w:drawing>
          <wp:anchor distT="0" distB="0" distL="114300" distR="114300" simplePos="0" relativeHeight="251739136" behindDoc="0" locked="0" layoutInCell="1" allowOverlap="1" wp14:anchorId="12A95203" wp14:editId="32DF9B95">
            <wp:simplePos x="0" y="0"/>
            <wp:positionH relativeFrom="column">
              <wp:posOffset>1732047</wp:posOffset>
            </wp:positionH>
            <wp:positionV relativeFrom="paragraph">
              <wp:posOffset>86360</wp:posOffset>
            </wp:positionV>
            <wp:extent cx="930299" cy="370341"/>
            <wp:effectExtent l="0" t="0" r="3175" b="0"/>
            <wp:wrapNone/>
            <wp:docPr id="36" name="Grafik 36" descr="S574300461_S46_Floete_1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0299" cy="3703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D4A26A" w14:textId="3E013955" w:rsidR="00A60C06" w:rsidRDefault="00A60C06" w:rsidP="00441C02">
      <w:pPr>
        <w:pStyle w:val="ekvgrundtexthalbe"/>
      </w:pPr>
    </w:p>
    <w:p w14:paraId="6759720F" w14:textId="4F8F2D8B" w:rsidR="00A60C06" w:rsidRDefault="00A60C06" w:rsidP="00441C02">
      <w:pPr>
        <w:pStyle w:val="ekvgrundtexthalbe"/>
      </w:pPr>
    </w:p>
    <w:p w14:paraId="58A3DD13" w14:textId="77777777" w:rsidR="00A60C06" w:rsidRPr="006E2772" w:rsidRDefault="00A60C06" w:rsidP="00441C02">
      <w:pPr>
        <w:pStyle w:val="ekvgrundtexthalbe"/>
      </w:pPr>
    </w:p>
    <w:p w14:paraId="46C110B2" w14:textId="06872BE9" w:rsidR="00556BB0" w:rsidRPr="00C32F11" w:rsidRDefault="00556BB0" w:rsidP="00556BB0">
      <w:pPr>
        <w:rPr>
          <w:rFonts w:eastAsia="Calibri" w:cs="Times New Roman"/>
        </w:rPr>
      </w:pPr>
    </w:p>
    <w:tbl>
      <w:tblPr>
        <w:tblStyle w:val="Tabellenraster1"/>
        <w:tblW w:w="93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9"/>
        <w:gridCol w:w="159"/>
        <w:gridCol w:w="2239"/>
        <w:gridCol w:w="159"/>
        <w:gridCol w:w="2239"/>
        <w:gridCol w:w="159"/>
        <w:gridCol w:w="2129"/>
      </w:tblGrid>
      <w:tr w:rsidR="0003295B" w:rsidRPr="00C32F11" w14:paraId="5B701133" w14:textId="77777777" w:rsidTr="005D3314">
        <w:trPr>
          <w:trHeight w:hRule="exact" w:val="454"/>
        </w:trPr>
        <w:tc>
          <w:tcPr>
            <w:tcW w:w="2239" w:type="dxa"/>
            <w:vAlign w:val="bottom"/>
          </w:tcPr>
          <w:p w14:paraId="32726875" w14:textId="28DAB6C4" w:rsidR="0003295B" w:rsidRPr="00D94347" w:rsidRDefault="0003295B" w:rsidP="0003295B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rPr>
                <w:rStyle w:val="ekvlsungunterstrichen"/>
              </w:rPr>
            </w:pPr>
            <w:bookmarkStart w:id="3" w:name="_Hlk116644869"/>
            <w:r w:rsidRPr="00D94347">
              <w:rPr>
                <w:rStyle w:val="ekvlsungunterstrichen"/>
              </w:rPr>
              <w:t xml:space="preserve"> Maus</w:t>
            </w:r>
            <w:r w:rsidRPr="00D94347">
              <w:rPr>
                <w:rStyle w:val="ekvlsungunterstrichen"/>
              </w:rPr>
              <w:t> </w:t>
            </w:r>
            <w:r w:rsidRPr="00D94347">
              <w:rPr>
                <w:rStyle w:val="ekvlsungunterstrichen"/>
              </w:rPr>
              <w:t> </w:t>
            </w:r>
            <w:r w:rsidRPr="00D94347">
              <w:rPr>
                <w:rStyle w:val="ekvlsungunterstrichen"/>
              </w:rPr>
              <w:t> </w:t>
            </w:r>
            <w:r w:rsidRPr="00D94347">
              <w:rPr>
                <w:rStyle w:val="ekvlsungunterstrichen"/>
              </w:rPr>
              <w:t> </w:t>
            </w:r>
            <w:r w:rsidRPr="00D94347">
              <w:rPr>
                <w:rStyle w:val="ekvlsungunterstrichen"/>
              </w:rPr>
              <w:t> </w:t>
            </w:r>
            <w:r w:rsidRPr="00D94347">
              <w:rPr>
                <w:rStyle w:val="ekvlsungunterstrichen"/>
              </w:rPr>
              <w:t> </w:t>
            </w:r>
            <w:r w:rsidRPr="00D94347">
              <w:rPr>
                <w:rStyle w:val="ekvlsungunterstrichen"/>
              </w:rPr>
              <w:t> </w:t>
            </w:r>
            <w:r w:rsidRPr="00D94347">
              <w:rPr>
                <w:rStyle w:val="ekvlsungunterstrichen"/>
              </w:rPr>
              <w:t> </w:t>
            </w:r>
            <w:r w:rsidR="00BB4F19">
              <w:rPr>
                <w:rStyle w:val="ekvlsungunterstrichen"/>
              </w:rPr>
              <w:t xml:space="preserve">      </w:t>
            </w:r>
            <w:r w:rsidRPr="00D94347">
              <w:rPr>
                <w:rStyle w:val="ekvlsungunterstrichen"/>
              </w:rPr>
              <w:t xml:space="preserve"> </w:t>
            </w:r>
          </w:p>
        </w:tc>
        <w:tc>
          <w:tcPr>
            <w:tcW w:w="159" w:type="dxa"/>
            <w:vAlign w:val="bottom"/>
          </w:tcPr>
          <w:p w14:paraId="6A1E1DE7" w14:textId="77777777" w:rsidR="0003295B" w:rsidRPr="0003295B" w:rsidRDefault="0003295B" w:rsidP="0003295B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Style w:val="ekvhandschriftunterstrichen"/>
              </w:rPr>
            </w:pPr>
          </w:p>
        </w:tc>
        <w:tc>
          <w:tcPr>
            <w:tcW w:w="2239" w:type="dxa"/>
            <w:vAlign w:val="bottom"/>
          </w:tcPr>
          <w:p w14:paraId="6F3F1CA9" w14:textId="5F15BCA6" w:rsidR="0003295B" w:rsidRPr="00C32F11" w:rsidRDefault="0003295B" w:rsidP="0003295B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Fonts w:eastAsia="Calibri" w:cs="Times New Roman"/>
              </w:rPr>
            </w:pP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0C0859CB" w14:textId="77777777" w:rsidR="0003295B" w:rsidRPr="00C32F11" w:rsidRDefault="0003295B" w:rsidP="0003295B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p w14:paraId="7CB6F178" w14:textId="01336702" w:rsidR="0003295B" w:rsidRPr="00C32F11" w:rsidRDefault="0003295B" w:rsidP="0003295B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Fonts w:eastAsia="Calibri" w:cs="Times New Roman"/>
              </w:rPr>
            </w:pPr>
            <w:r w:rsidRPr="009E07CF"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747620E1" w14:textId="77777777" w:rsidR="0003295B" w:rsidRPr="00C32F11" w:rsidRDefault="0003295B" w:rsidP="0003295B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Fonts w:eastAsia="Calibri" w:cs="Times New Roman"/>
              </w:rPr>
            </w:pPr>
          </w:p>
        </w:tc>
        <w:tc>
          <w:tcPr>
            <w:tcW w:w="2129" w:type="dxa"/>
            <w:vAlign w:val="bottom"/>
          </w:tcPr>
          <w:p w14:paraId="1F0748F7" w14:textId="73C4E9CF" w:rsidR="0003295B" w:rsidRPr="00C32F11" w:rsidRDefault="0003295B" w:rsidP="0003295B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Fonts w:eastAsia="Calibri" w:cs="Times New Roman"/>
              </w:rPr>
            </w:pPr>
            <w:r>
              <w:rPr>
                <w:rStyle w:val="ekvlsungunterstrichen"/>
              </w:rPr>
              <w:tab/>
            </w:r>
          </w:p>
        </w:tc>
      </w:tr>
      <w:tr w:rsidR="00144B31" w:rsidRPr="00C32F11" w14:paraId="32D7A7C7" w14:textId="77777777" w:rsidTr="0003295B">
        <w:trPr>
          <w:trHeight w:hRule="exact" w:val="312"/>
        </w:trPr>
        <w:tc>
          <w:tcPr>
            <w:tcW w:w="2239" w:type="dxa"/>
            <w:vAlign w:val="bottom"/>
          </w:tcPr>
          <w:tbl>
            <w:tblPr>
              <w:tblW w:w="2255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55"/>
            </w:tblGrid>
            <w:tr w:rsidR="00144B31" w:rsidRPr="00C32F11" w14:paraId="7CF505B3" w14:textId="77777777" w:rsidTr="00144B31">
              <w:trPr>
                <w:trHeight w:hRule="exact" w:val="227"/>
                <w:jc w:val="center"/>
              </w:trPr>
              <w:tc>
                <w:tcPr>
                  <w:tcW w:w="2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bookmarkStart w:id="4" w:name="_Hlk116644841"/>
                <w:p w14:paraId="57D40C9F" w14:textId="39A3BEB7" w:rsidR="00144B31" w:rsidRPr="00C32F11" w:rsidRDefault="00A60C06" w:rsidP="00144B31">
                  <w:pPr>
                    <w:pStyle w:val="ekvmittelband"/>
                    <w:jc w:val="center"/>
                  </w:pPr>
                  <w:r>
                    <w:rPr>
                      <w:rFonts w:eastAsia="Calibri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2992" behindDoc="0" locked="0" layoutInCell="1" allowOverlap="1" wp14:anchorId="35B61E4F" wp14:editId="47607639">
                            <wp:simplePos x="0" y="0"/>
                            <wp:positionH relativeFrom="column">
                              <wp:posOffset>69215</wp:posOffset>
                            </wp:positionH>
                            <wp:positionV relativeFrom="paragraph">
                              <wp:posOffset>11430</wp:posOffset>
                            </wp:positionV>
                            <wp:extent cx="384175" cy="109855"/>
                            <wp:effectExtent l="0" t="0" r="15875" b="23495"/>
                            <wp:wrapNone/>
                            <wp:docPr id="19" name="Ellipse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84175" cy="109855"/>
                                    </a:xfrm>
                                    <a:custGeom>
                                      <a:avLst/>
                                      <a:gdLst>
                                        <a:gd name="connsiteX0" fmla="*/ 0 w 363220"/>
                                        <a:gd name="connsiteY0" fmla="*/ 111125 h 222250"/>
                                        <a:gd name="connsiteX1" fmla="*/ 181610 w 363220"/>
                                        <a:gd name="connsiteY1" fmla="*/ 0 h 222250"/>
                                        <a:gd name="connsiteX2" fmla="*/ 363220 w 363220"/>
                                        <a:gd name="connsiteY2" fmla="*/ 111125 h 222250"/>
                                        <a:gd name="connsiteX3" fmla="*/ 181610 w 363220"/>
                                        <a:gd name="connsiteY3" fmla="*/ 222250 h 222250"/>
                                        <a:gd name="connsiteX4" fmla="*/ 0 w 363220"/>
                                        <a:gd name="connsiteY4" fmla="*/ 111125 h 222250"/>
                                        <a:gd name="connsiteX0" fmla="*/ 0 w 368268"/>
                                        <a:gd name="connsiteY0" fmla="*/ 13891 h 125016"/>
                                        <a:gd name="connsiteX1" fmla="*/ 363220 w 368268"/>
                                        <a:gd name="connsiteY1" fmla="*/ 13891 h 125016"/>
                                        <a:gd name="connsiteX2" fmla="*/ 181610 w 368268"/>
                                        <a:gd name="connsiteY2" fmla="*/ 125016 h 125016"/>
                                        <a:gd name="connsiteX3" fmla="*/ 0 w 368268"/>
                                        <a:gd name="connsiteY3" fmla="*/ 13891 h 125016"/>
                                        <a:gd name="connsiteX0" fmla="*/ 363220 w 454810"/>
                                        <a:gd name="connsiteY0" fmla="*/ 9201 h 120326"/>
                                        <a:gd name="connsiteX1" fmla="*/ 181610 w 454810"/>
                                        <a:gd name="connsiteY1" fmla="*/ 120326 h 120326"/>
                                        <a:gd name="connsiteX2" fmla="*/ 0 w 454810"/>
                                        <a:gd name="connsiteY2" fmla="*/ 9201 h 120326"/>
                                        <a:gd name="connsiteX3" fmla="*/ 454810 w 454810"/>
                                        <a:gd name="connsiteY3" fmla="*/ 101049 h 120326"/>
                                        <a:gd name="connsiteX0" fmla="*/ 363220 w 368268"/>
                                        <a:gd name="connsiteY0" fmla="*/ 0 h 111125"/>
                                        <a:gd name="connsiteX1" fmla="*/ 181610 w 368268"/>
                                        <a:gd name="connsiteY1" fmla="*/ 111125 h 111125"/>
                                        <a:gd name="connsiteX2" fmla="*/ 0 w 368268"/>
                                        <a:gd name="connsiteY2" fmla="*/ 0 h 111125"/>
                                        <a:gd name="connsiteX0" fmla="*/ 363220 w 363220"/>
                                        <a:gd name="connsiteY0" fmla="*/ 0 h 111125"/>
                                        <a:gd name="connsiteX1" fmla="*/ 181610 w 363220"/>
                                        <a:gd name="connsiteY1" fmla="*/ 111125 h 111125"/>
                                        <a:gd name="connsiteX2" fmla="*/ 0 w 363220"/>
                                        <a:gd name="connsiteY2" fmla="*/ 0 h 111125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</a:cxnLst>
                                      <a:rect l="l" t="t" r="r" b="b"/>
                                      <a:pathLst>
                                        <a:path w="363220" h="111125">
                                          <a:moveTo>
                                            <a:pt x="363220" y="0"/>
                                          </a:moveTo>
                                          <a:cubicBezTo>
                                            <a:pt x="356651" y="38696"/>
                                            <a:pt x="281910" y="111125"/>
                                            <a:pt x="181610" y="111125"/>
                                          </a:cubicBezTo>
                                          <a:cubicBezTo>
                                            <a:pt x="81310" y="111125"/>
                                            <a:pt x="0" y="61373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447B11F" id="Ellipse 12" o:spid="_x0000_s1026" style="position:absolute;margin-left:5.45pt;margin-top:.9pt;width:30.25pt;height:8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3220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" path="m363220,c356651,38696,281910,111125,181610,111125,81310,111125,,61373,,e" filled="f" strokecolor="black [3213]" strokeweight=".5pt">
                            <v:stroke joinstyle="miter"/>
                            <v:path arrowok="t" o:connecttype="custom" o:connectlocs="384175,0;192088,109855;0,0" o:connectangles="0,0,0"/>
                          </v:shape>
                        </w:pict>
                      </mc:Fallback>
                    </mc:AlternateContent>
                  </w:r>
                </w:p>
              </w:tc>
            </w:tr>
            <w:bookmarkEnd w:id="4"/>
          </w:tbl>
          <w:p w14:paraId="5EE8B157" w14:textId="22E60A91" w:rsidR="00144B31" w:rsidRPr="00C32F11" w:rsidRDefault="00144B31" w:rsidP="00144B31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59" w:type="dxa"/>
            <w:vAlign w:val="bottom"/>
          </w:tcPr>
          <w:p w14:paraId="1FE846A0" w14:textId="77777777" w:rsidR="00144B31" w:rsidRPr="00C32F11" w:rsidRDefault="00144B31" w:rsidP="00144B31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tbl>
            <w:tblPr>
              <w:tblW w:w="2255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55"/>
            </w:tblGrid>
            <w:tr w:rsidR="00144B31" w:rsidRPr="00C32F11" w14:paraId="7103C8AD" w14:textId="77777777" w:rsidTr="003348BE">
              <w:trPr>
                <w:trHeight w:hRule="exact" w:val="227"/>
                <w:jc w:val="center"/>
              </w:trPr>
              <w:tc>
                <w:tcPr>
                  <w:tcW w:w="2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302E47A" w14:textId="014D6B1D" w:rsidR="00144B31" w:rsidRPr="00C32F11" w:rsidRDefault="00144B31" w:rsidP="00144B31">
                  <w:pPr>
                    <w:pStyle w:val="ekvmittelband"/>
                    <w:jc w:val="center"/>
                  </w:pPr>
                  <w:bookmarkStart w:id="5" w:name="_Hlk116644853"/>
                </w:p>
              </w:tc>
            </w:tr>
            <w:bookmarkEnd w:id="5"/>
          </w:tbl>
          <w:p w14:paraId="7936C962" w14:textId="77777777" w:rsidR="00144B31" w:rsidRPr="00C32F11" w:rsidRDefault="00144B31" w:rsidP="00144B31">
            <w:pPr>
              <w:pStyle w:val="ekvmittelband"/>
            </w:pPr>
          </w:p>
        </w:tc>
        <w:tc>
          <w:tcPr>
            <w:tcW w:w="159" w:type="dxa"/>
          </w:tcPr>
          <w:p w14:paraId="6662806F" w14:textId="77777777" w:rsidR="00144B31" w:rsidRPr="00C32F11" w:rsidRDefault="00144B31" w:rsidP="00144B31">
            <w:pPr>
              <w:pStyle w:val="ekvmittelband"/>
              <w:jc w:val="center"/>
            </w:pPr>
          </w:p>
        </w:tc>
        <w:tc>
          <w:tcPr>
            <w:tcW w:w="2239" w:type="dxa"/>
            <w:vAlign w:val="bottom"/>
          </w:tcPr>
          <w:tbl>
            <w:tblPr>
              <w:tblW w:w="2255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55"/>
            </w:tblGrid>
            <w:tr w:rsidR="00144B31" w:rsidRPr="00C32F11" w14:paraId="759D1EAA" w14:textId="77777777" w:rsidTr="003348BE">
              <w:trPr>
                <w:trHeight w:hRule="exact" w:val="227"/>
                <w:jc w:val="center"/>
              </w:trPr>
              <w:tc>
                <w:tcPr>
                  <w:tcW w:w="2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35400F70" w14:textId="606154B3" w:rsidR="00144B31" w:rsidRPr="00C32F11" w:rsidRDefault="00144B31" w:rsidP="00144B31">
                  <w:pPr>
                    <w:pStyle w:val="ekvmittelband"/>
                    <w:jc w:val="center"/>
                  </w:pPr>
                </w:p>
              </w:tc>
            </w:tr>
          </w:tbl>
          <w:p w14:paraId="56EEA67F" w14:textId="77777777" w:rsidR="00144B31" w:rsidRPr="00C32F11" w:rsidRDefault="00144B31" w:rsidP="00144B31">
            <w:pPr>
              <w:pStyle w:val="ekvmittelband"/>
            </w:pPr>
          </w:p>
        </w:tc>
        <w:tc>
          <w:tcPr>
            <w:tcW w:w="159" w:type="dxa"/>
          </w:tcPr>
          <w:p w14:paraId="6D4011EC" w14:textId="77777777" w:rsidR="00144B31" w:rsidRPr="00C32F11" w:rsidRDefault="00144B31" w:rsidP="00144B31">
            <w:pPr>
              <w:pStyle w:val="ekvmittelband"/>
              <w:jc w:val="center"/>
            </w:pPr>
          </w:p>
        </w:tc>
        <w:tc>
          <w:tcPr>
            <w:tcW w:w="2129" w:type="dxa"/>
            <w:vAlign w:val="bottom"/>
          </w:tcPr>
          <w:tbl>
            <w:tblPr>
              <w:tblW w:w="2255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55"/>
            </w:tblGrid>
            <w:tr w:rsidR="00144B31" w:rsidRPr="00C32F11" w14:paraId="1D6158EF" w14:textId="77777777" w:rsidTr="003348BE">
              <w:trPr>
                <w:trHeight w:hRule="exact" w:val="227"/>
                <w:jc w:val="center"/>
              </w:trPr>
              <w:tc>
                <w:tcPr>
                  <w:tcW w:w="2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560F2092" w14:textId="7B264E4B" w:rsidR="00144B31" w:rsidRPr="00C32F11" w:rsidRDefault="00144B31" w:rsidP="00144B31">
                  <w:pPr>
                    <w:pStyle w:val="ekvmittelband"/>
                    <w:jc w:val="center"/>
                  </w:pPr>
                </w:p>
              </w:tc>
            </w:tr>
          </w:tbl>
          <w:p w14:paraId="54F985B9" w14:textId="77777777" w:rsidR="00144B31" w:rsidRPr="00C32F11" w:rsidRDefault="00144B31" w:rsidP="00144B31">
            <w:pPr>
              <w:pStyle w:val="ekvmittelband"/>
            </w:pPr>
          </w:p>
        </w:tc>
      </w:tr>
      <w:tr w:rsidR="00144B31" w:rsidRPr="00C32F11" w14:paraId="3C081B2C" w14:textId="77777777" w:rsidTr="00AA7D23">
        <w:trPr>
          <w:trHeight w:hRule="exact" w:val="454"/>
        </w:trPr>
        <w:tc>
          <w:tcPr>
            <w:tcW w:w="2239" w:type="dxa"/>
            <w:vAlign w:val="bottom"/>
          </w:tcPr>
          <w:p w14:paraId="52E8BB96" w14:textId="7C107896" w:rsidR="00144B31" w:rsidRPr="00A15EA4" w:rsidRDefault="00144B31" w:rsidP="00144B31">
            <w:pPr>
              <w:rPr>
                <w:rStyle w:val="ekvlsung"/>
              </w:rPr>
            </w:pPr>
            <w:r>
              <w:rPr>
                <w:rFonts w:eastAsia="Calibri" w:cs="Times New Roman"/>
              </w:rPr>
              <w:t>S.</w:t>
            </w:r>
            <w:r>
              <w:rPr>
                <w:rStyle w:val="ekvlsung"/>
              </w:rPr>
              <w:t xml:space="preserve"> </w:t>
            </w:r>
            <w:r w:rsidR="00D94347" w:rsidRPr="00D94347">
              <w:rPr>
                <w:rStyle w:val="ekvlsungunterstrichen"/>
              </w:rPr>
              <w:t xml:space="preserve"> </w:t>
            </w:r>
            <w:r w:rsidRPr="001346D2">
              <w:rPr>
                <w:rStyle w:val="ekvlsungunterstrichen"/>
              </w:rPr>
              <w:t>2</w:t>
            </w:r>
            <w:r w:rsidR="004121DC">
              <w:rPr>
                <w:rStyle w:val="ekvlsungunterstrichen"/>
              </w:rPr>
              <w:t>09</w:t>
            </w: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45714AF9" w14:textId="77777777" w:rsidR="00144B31" w:rsidRPr="00C32F11" w:rsidRDefault="00144B31" w:rsidP="00144B31">
            <w:pPr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p w14:paraId="23610E3F" w14:textId="1BBC6264" w:rsidR="00144B31" w:rsidRDefault="00144B31" w:rsidP="00144B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S. </w:t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</w:tcPr>
          <w:p w14:paraId="73A56ACB" w14:textId="77777777" w:rsidR="00144B31" w:rsidRDefault="00144B31" w:rsidP="00144B31">
            <w:pPr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p w14:paraId="7ED327B4" w14:textId="3DCDE33E" w:rsidR="00144B31" w:rsidRDefault="00144B31" w:rsidP="00144B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S. </w:t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</w:tcPr>
          <w:p w14:paraId="6C3CED00" w14:textId="77777777" w:rsidR="00144B31" w:rsidRDefault="00144B31" w:rsidP="00144B31">
            <w:pPr>
              <w:rPr>
                <w:rFonts w:eastAsia="Calibri" w:cs="Times New Roman"/>
              </w:rPr>
            </w:pPr>
          </w:p>
        </w:tc>
        <w:tc>
          <w:tcPr>
            <w:tcW w:w="2129" w:type="dxa"/>
            <w:vAlign w:val="bottom"/>
          </w:tcPr>
          <w:p w14:paraId="2A1CE1FF" w14:textId="29D9B94B" w:rsidR="00144B31" w:rsidRDefault="00144B31" w:rsidP="00144B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S. </w:t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</w:p>
        </w:tc>
      </w:tr>
    </w:tbl>
    <w:bookmarkEnd w:id="3"/>
    <w:p w14:paraId="453238B9" w14:textId="05F5DC43" w:rsidR="00556BB0" w:rsidRDefault="00BB4F19" w:rsidP="00556BB0">
      <w:pPr>
        <w:rPr>
          <w:rFonts w:eastAsia="Calibri" w:cs="Times New Roman"/>
        </w:rPr>
      </w:pPr>
      <w:r>
        <w:rPr>
          <w:noProof/>
        </w:rPr>
        <w:drawing>
          <wp:anchor distT="0" distB="0" distL="114300" distR="114300" simplePos="0" relativeHeight="251735040" behindDoc="0" locked="0" layoutInCell="1" allowOverlap="1" wp14:anchorId="0781CDEC" wp14:editId="4894B765">
            <wp:simplePos x="0" y="0"/>
            <wp:positionH relativeFrom="column">
              <wp:posOffset>4751705</wp:posOffset>
            </wp:positionH>
            <wp:positionV relativeFrom="paragraph">
              <wp:posOffset>98425</wp:posOffset>
            </wp:positionV>
            <wp:extent cx="1109345" cy="718185"/>
            <wp:effectExtent l="0" t="0" r="0" b="5715"/>
            <wp:wrapNone/>
            <wp:docPr id="31" name="Grafik 31" descr="S574270656_Spielplatz_2_sw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718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58FFDC" w14:textId="12133571" w:rsidR="00A60C06" w:rsidRDefault="00A60C06" w:rsidP="00A60C0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41184" behindDoc="0" locked="0" layoutInCell="1" allowOverlap="1" wp14:anchorId="743D66F2" wp14:editId="14453A33">
            <wp:simplePos x="0" y="0"/>
            <wp:positionH relativeFrom="column">
              <wp:posOffset>3451543</wp:posOffset>
            </wp:positionH>
            <wp:positionV relativeFrom="paragraph">
              <wp:posOffset>79238</wp:posOffset>
            </wp:positionV>
            <wp:extent cx="524952" cy="681834"/>
            <wp:effectExtent l="73977" t="97473" r="44768" b="82867"/>
            <wp:wrapNone/>
            <wp:docPr id="38" name="Grafik 38" descr="S574300491_Gitarre_sw_1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4454143">
                      <a:off x="0" y="0"/>
                      <a:ext cx="524952" cy="6818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34016" behindDoc="0" locked="0" layoutInCell="1" allowOverlap="1" wp14:anchorId="02E3C45D" wp14:editId="3ED6661B">
            <wp:simplePos x="0" y="0"/>
            <wp:positionH relativeFrom="column">
              <wp:posOffset>1975485</wp:posOffset>
            </wp:positionH>
            <wp:positionV relativeFrom="paragraph">
              <wp:posOffset>147320</wp:posOffset>
            </wp:positionV>
            <wp:extent cx="485140" cy="509905"/>
            <wp:effectExtent l="0" t="0" r="0" b="4445"/>
            <wp:wrapNone/>
            <wp:docPr id="29" name="Grafik 29" descr="S574270656_Pinguin_sw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140" cy="509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 wp14:anchorId="3BD4E102" wp14:editId="421800C3">
            <wp:simplePos x="0" y="0"/>
            <wp:positionH relativeFrom="column">
              <wp:posOffset>397510</wp:posOffset>
            </wp:positionH>
            <wp:positionV relativeFrom="paragraph">
              <wp:posOffset>76427</wp:posOffset>
            </wp:positionV>
            <wp:extent cx="585962" cy="556491"/>
            <wp:effectExtent l="0" t="0" r="5080" b="0"/>
            <wp:wrapNone/>
            <wp:docPr id="37" name="Grafik 37" descr="S574300462_Koffer_klein_sw_1-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962" cy="5564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2714F5" w14:textId="62C6AE9D" w:rsidR="00A60C06" w:rsidRDefault="00A60C06" w:rsidP="00A60C06">
      <w:pPr>
        <w:pStyle w:val="ekvgrundtexthalbe"/>
        <w:rPr>
          <w:noProof/>
        </w:rPr>
      </w:pPr>
    </w:p>
    <w:p w14:paraId="0D7BA1AD" w14:textId="0E958A1F" w:rsidR="00A60C06" w:rsidRDefault="00A60C06" w:rsidP="00556BB0">
      <w:pPr>
        <w:rPr>
          <w:rFonts w:eastAsia="Calibri" w:cs="Times New Roman"/>
        </w:rPr>
      </w:pPr>
    </w:p>
    <w:p w14:paraId="2D93990D" w14:textId="2CD37097" w:rsidR="00A60C06" w:rsidRDefault="004D2E97" w:rsidP="00556BB0">
      <w:pPr>
        <w:rPr>
          <w:rFonts w:eastAsia="Calibri" w:cs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50B59D3D" wp14:editId="5757D1F6">
                <wp:simplePos x="0" y="0"/>
                <wp:positionH relativeFrom="column">
                  <wp:posOffset>4589145</wp:posOffset>
                </wp:positionH>
                <wp:positionV relativeFrom="paragraph">
                  <wp:posOffset>22225</wp:posOffset>
                </wp:positionV>
                <wp:extent cx="338455" cy="163195"/>
                <wp:effectExtent l="0" t="0" r="4445" b="8255"/>
                <wp:wrapNone/>
                <wp:docPr id="8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8455" cy="163195"/>
                          <a:chOff x="0" y="0"/>
                          <a:chExt cx="338455" cy="163195"/>
                        </a:xfrm>
                      </wpg:grpSpPr>
                      <pic:pic xmlns:pic="http://schemas.openxmlformats.org/drawingml/2006/picture">
                        <pic:nvPicPr>
                          <pic:cNvPr id="6" name="Grafik 6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7800" y="0"/>
                            <a:ext cx="160655" cy="1631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Grafik 5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655" cy="1631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8107D8" id="Gruppieren 8" o:spid="_x0000_s1026" style="position:absolute;margin-left:361.35pt;margin-top:1.75pt;width:26.65pt;height:12.85pt;z-index:251747328;mso-width-relative:margin;mso-height-relative:margin" coordsize="338455,1631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6" o:spid="_x0000_s1027" type="#_x0000_t75" style="position:absolute;left:177800;width:160655;height:163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">
                  <v:imagedata r:id="rId20" o:title=""/>
                </v:shape>
                <v:shape id="Grafik 5" o:spid="_x0000_s1028" type="#_x0000_t75" style="position:absolute;width:160655;height:163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">
                  <v:imagedata r:id="rId21" o:title=""/>
                </v:shape>
              </v:group>
            </w:pict>
          </mc:Fallback>
        </mc:AlternateContent>
      </w:r>
    </w:p>
    <w:tbl>
      <w:tblPr>
        <w:tblStyle w:val="Tabellenraster1"/>
        <w:tblW w:w="93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9"/>
        <w:gridCol w:w="159"/>
        <w:gridCol w:w="2239"/>
        <w:gridCol w:w="159"/>
        <w:gridCol w:w="2239"/>
        <w:gridCol w:w="159"/>
        <w:gridCol w:w="2129"/>
      </w:tblGrid>
      <w:tr w:rsidR="0003295B" w:rsidRPr="00C32F11" w14:paraId="421C5B3C" w14:textId="77777777" w:rsidTr="00F60F9F">
        <w:trPr>
          <w:trHeight w:hRule="exact" w:val="454"/>
        </w:trPr>
        <w:tc>
          <w:tcPr>
            <w:tcW w:w="2239" w:type="dxa"/>
            <w:vAlign w:val="bottom"/>
          </w:tcPr>
          <w:p w14:paraId="5F7BE319" w14:textId="0A233CF7" w:rsidR="0003295B" w:rsidRPr="0003295B" w:rsidRDefault="0003295B" w:rsidP="00F60F9F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rPr>
                <w:rStyle w:val="ekvhandschriftunterstrichen"/>
              </w:rPr>
            </w:pP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2EC41252" w14:textId="77777777" w:rsidR="0003295B" w:rsidRPr="0003295B" w:rsidRDefault="0003295B" w:rsidP="00F60F9F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Style w:val="ekvhandschriftunterstrichen"/>
              </w:rPr>
            </w:pPr>
          </w:p>
        </w:tc>
        <w:tc>
          <w:tcPr>
            <w:tcW w:w="2239" w:type="dxa"/>
            <w:vAlign w:val="bottom"/>
          </w:tcPr>
          <w:p w14:paraId="32FF9E45" w14:textId="77777777" w:rsidR="0003295B" w:rsidRPr="00C32F11" w:rsidRDefault="0003295B" w:rsidP="00F60F9F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Fonts w:eastAsia="Calibri" w:cs="Times New Roman"/>
              </w:rPr>
            </w:pP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136785AD" w14:textId="77777777" w:rsidR="0003295B" w:rsidRPr="00C32F11" w:rsidRDefault="0003295B" w:rsidP="00F60F9F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p w14:paraId="057FF1B4" w14:textId="77777777" w:rsidR="0003295B" w:rsidRPr="00C32F11" w:rsidRDefault="0003295B" w:rsidP="00F60F9F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Fonts w:eastAsia="Calibri" w:cs="Times New Roman"/>
              </w:rPr>
            </w:pPr>
            <w:r w:rsidRPr="009E07CF"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18682E2E" w14:textId="77777777" w:rsidR="0003295B" w:rsidRPr="00C32F11" w:rsidRDefault="0003295B" w:rsidP="00F60F9F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Fonts w:eastAsia="Calibri" w:cs="Times New Roman"/>
              </w:rPr>
            </w:pPr>
          </w:p>
        </w:tc>
        <w:tc>
          <w:tcPr>
            <w:tcW w:w="2129" w:type="dxa"/>
            <w:vAlign w:val="bottom"/>
          </w:tcPr>
          <w:p w14:paraId="6FC05F7E" w14:textId="4FAFF83F" w:rsidR="0003295B" w:rsidRPr="00C32F11" w:rsidRDefault="0003295B" w:rsidP="00F60F9F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Fonts w:eastAsia="Calibri" w:cs="Times New Roman"/>
              </w:rPr>
            </w:pPr>
            <w:r>
              <w:rPr>
                <w:rStyle w:val="ekvlsungunterstrichen"/>
              </w:rPr>
              <w:tab/>
            </w:r>
          </w:p>
        </w:tc>
      </w:tr>
      <w:tr w:rsidR="0003295B" w:rsidRPr="00C32F11" w14:paraId="469B08DD" w14:textId="77777777" w:rsidTr="00F60F9F">
        <w:trPr>
          <w:trHeight w:hRule="exact" w:val="312"/>
        </w:trPr>
        <w:tc>
          <w:tcPr>
            <w:tcW w:w="2239" w:type="dxa"/>
            <w:vAlign w:val="bottom"/>
          </w:tcPr>
          <w:tbl>
            <w:tblPr>
              <w:tblW w:w="2255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55"/>
            </w:tblGrid>
            <w:tr w:rsidR="0003295B" w:rsidRPr="00C32F11" w14:paraId="6D73813F" w14:textId="77777777" w:rsidTr="00F60F9F">
              <w:trPr>
                <w:trHeight w:hRule="exact" w:val="227"/>
                <w:jc w:val="center"/>
              </w:trPr>
              <w:tc>
                <w:tcPr>
                  <w:tcW w:w="2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54E4ED61" w14:textId="47CD2D69" w:rsidR="0003295B" w:rsidRPr="00C32F11" w:rsidRDefault="0003295B" w:rsidP="00F60F9F">
                  <w:pPr>
                    <w:pStyle w:val="ekvmittelband"/>
                    <w:jc w:val="center"/>
                  </w:pPr>
                </w:p>
              </w:tc>
            </w:tr>
          </w:tbl>
          <w:p w14:paraId="03323405" w14:textId="77777777" w:rsidR="0003295B" w:rsidRPr="00C32F11" w:rsidRDefault="0003295B" w:rsidP="00F60F9F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59" w:type="dxa"/>
            <w:vAlign w:val="bottom"/>
          </w:tcPr>
          <w:p w14:paraId="3802471C" w14:textId="77777777" w:rsidR="0003295B" w:rsidRPr="00C32F11" w:rsidRDefault="0003295B" w:rsidP="00F60F9F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tbl>
            <w:tblPr>
              <w:tblW w:w="2255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55"/>
            </w:tblGrid>
            <w:tr w:rsidR="0003295B" w:rsidRPr="00C32F11" w14:paraId="16A93462" w14:textId="77777777" w:rsidTr="00F60F9F">
              <w:trPr>
                <w:trHeight w:hRule="exact" w:val="227"/>
                <w:jc w:val="center"/>
              </w:trPr>
              <w:tc>
                <w:tcPr>
                  <w:tcW w:w="2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4A6EC5DB" w14:textId="77777777" w:rsidR="0003295B" w:rsidRPr="00C32F11" w:rsidRDefault="0003295B" w:rsidP="00F60F9F">
                  <w:pPr>
                    <w:pStyle w:val="ekvmittelband"/>
                    <w:jc w:val="center"/>
                  </w:pPr>
                </w:p>
              </w:tc>
            </w:tr>
          </w:tbl>
          <w:p w14:paraId="744B5490" w14:textId="77777777" w:rsidR="0003295B" w:rsidRPr="00C32F11" w:rsidRDefault="0003295B" w:rsidP="00F60F9F">
            <w:pPr>
              <w:pStyle w:val="ekvmittelband"/>
            </w:pPr>
          </w:p>
        </w:tc>
        <w:tc>
          <w:tcPr>
            <w:tcW w:w="159" w:type="dxa"/>
          </w:tcPr>
          <w:p w14:paraId="08F804AA" w14:textId="77777777" w:rsidR="0003295B" w:rsidRPr="00C32F11" w:rsidRDefault="0003295B" w:rsidP="00F60F9F">
            <w:pPr>
              <w:pStyle w:val="ekvmittelband"/>
              <w:jc w:val="center"/>
            </w:pPr>
          </w:p>
        </w:tc>
        <w:tc>
          <w:tcPr>
            <w:tcW w:w="2239" w:type="dxa"/>
            <w:vAlign w:val="bottom"/>
          </w:tcPr>
          <w:tbl>
            <w:tblPr>
              <w:tblW w:w="2255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55"/>
            </w:tblGrid>
            <w:tr w:rsidR="0003295B" w:rsidRPr="00C32F11" w14:paraId="4257633B" w14:textId="77777777" w:rsidTr="00F60F9F">
              <w:trPr>
                <w:trHeight w:hRule="exact" w:val="227"/>
                <w:jc w:val="center"/>
              </w:trPr>
              <w:tc>
                <w:tcPr>
                  <w:tcW w:w="2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2DD7940C" w14:textId="77777777" w:rsidR="0003295B" w:rsidRPr="00C32F11" w:rsidRDefault="0003295B" w:rsidP="00F60F9F">
                  <w:pPr>
                    <w:pStyle w:val="ekvmittelband"/>
                    <w:jc w:val="center"/>
                  </w:pPr>
                </w:p>
              </w:tc>
            </w:tr>
          </w:tbl>
          <w:p w14:paraId="2D86A43A" w14:textId="77777777" w:rsidR="0003295B" w:rsidRPr="00C32F11" w:rsidRDefault="0003295B" w:rsidP="00F60F9F">
            <w:pPr>
              <w:pStyle w:val="ekvmittelband"/>
            </w:pPr>
          </w:p>
        </w:tc>
        <w:tc>
          <w:tcPr>
            <w:tcW w:w="159" w:type="dxa"/>
          </w:tcPr>
          <w:p w14:paraId="21571E16" w14:textId="77777777" w:rsidR="0003295B" w:rsidRPr="00C32F11" w:rsidRDefault="0003295B" w:rsidP="00F60F9F">
            <w:pPr>
              <w:pStyle w:val="ekvmittelband"/>
              <w:jc w:val="center"/>
            </w:pPr>
          </w:p>
        </w:tc>
        <w:tc>
          <w:tcPr>
            <w:tcW w:w="2129" w:type="dxa"/>
            <w:vAlign w:val="bottom"/>
          </w:tcPr>
          <w:tbl>
            <w:tblPr>
              <w:tblW w:w="2255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55"/>
            </w:tblGrid>
            <w:tr w:rsidR="0003295B" w:rsidRPr="00C32F11" w14:paraId="34DE4A05" w14:textId="77777777" w:rsidTr="00F60F9F">
              <w:trPr>
                <w:trHeight w:hRule="exact" w:val="227"/>
                <w:jc w:val="center"/>
              </w:trPr>
              <w:tc>
                <w:tcPr>
                  <w:tcW w:w="2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262A03BE" w14:textId="77777777" w:rsidR="0003295B" w:rsidRPr="00C32F11" w:rsidRDefault="0003295B" w:rsidP="00F60F9F">
                  <w:pPr>
                    <w:pStyle w:val="ekvmittelband"/>
                    <w:jc w:val="center"/>
                  </w:pPr>
                </w:p>
              </w:tc>
            </w:tr>
          </w:tbl>
          <w:p w14:paraId="4ECA6BEB" w14:textId="77777777" w:rsidR="0003295B" w:rsidRPr="00C32F11" w:rsidRDefault="0003295B" w:rsidP="00F60F9F">
            <w:pPr>
              <w:pStyle w:val="ekvmittelband"/>
            </w:pPr>
          </w:p>
        </w:tc>
      </w:tr>
      <w:tr w:rsidR="0003295B" w:rsidRPr="00C32F11" w14:paraId="6C52B9F2" w14:textId="77777777" w:rsidTr="00F60F9F">
        <w:trPr>
          <w:trHeight w:hRule="exact" w:val="454"/>
        </w:trPr>
        <w:tc>
          <w:tcPr>
            <w:tcW w:w="2239" w:type="dxa"/>
            <w:vAlign w:val="bottom"/>
          </w:tcPr>
          <w:p w14:paraId="44AFCEBE" w14:textId="4A25A5DE" w:rsidR="0003295B" w:rsidRPr="00A15EA4" w:rsidRDefault="0003295B" w:rsidP="00F60F9F">
            <w:pPr>
              <w:rPr>
                <w:rStyle w:val="ekvlsung"/>
              </w:rPr>
            </w:pPr>
            <w:r>
              <w:rPr>
                <w:rFonts w:eastAsia="Calibri" w:cs="Times New Roman"/>
              </w:rPr>
              <w:t>S.</w:t>
            </w:r>
            <w:r>
              <w:rPr>
                <w:rStyle w:val="ekvlsung"/>
              </w:rPr>
              <w:t xml:space="preserve"> </w:t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279B1B4D" w14:textId="77777777" w:rsidR="0003295B" w:rsidRPr="00C32F11" w:rsidRDefault="0003295B" w:rsidP="00F60F9F">
            <w:pPr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p w14:paraId="04732F5E" w14:textId="77777777" w:rsidR="0003295B" w:rsidRDefault="0003295B" w:rsidP="00F60F9F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S. </w:t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</w:tcPr>
          <w:p w14:paraId="51ECED2F" w14:textId="77777777" w:rsidR="0003295B" w:rsidRDefault="0003295B" w:rsidP="00F60F9F">
            <w:pPr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p w14:paraId="0953FB38" w14:textId="468FB7F6" w:rsidR="0003295B" w:rsidRDefault="0003295B" w:rsidP="00F60F9F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S. </w:t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</w:tcPr>
          <w:p w14:paraId="75D95055" w14:textId="77777777" w:rsidR="0003295B" w:rsidRDefault="0003295B" w:rsidP="00F60F9F">
            <w:pPr>
              <w:rPr>
                <w:rFonts w:eastAsia="Calibri" w:cs="Times New Roman"/>
              </w:rPr>
            </w:pPr>
          </w:p>
        </w:tc>
        <w:tc>
          <w:tcPr>
            <w:tcW w:w="2129" w:type="dxa"/>
            <w:vAlign w:val="bottom"/>
          </w:tcPr>
          <w:p w14:paraId="2CEBC78A" w14:textId="4C488A4A" w:rsidR="0003295B" w:rsidRDefault="0003295B" w:rsidP="00B025C4">
            <w:pPr>
              <w:tabs>
                <w:tab w:val="left" w:pos="1285"/>
                <w:tab w:val="left" w:pos="8505"/>
                <w:tab w:val="left" w:pos="8789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S. </w:t>
            </w:r>
            <w:r>
              <w:rPr>
                <w:rStyle w:val="ekvlsungunterstrichen"/>
              </w:rPr>
              <w:tab/>
            </w:r>
            <w:r w:rsidR="004121DC" w:rsidRPr="001346D2">
              <w:rPr>
                <w:rStyle w:val="ekvlsungunterstrichen"/>
              </w:rPr>
              <w:t>2</w:t>
            </w:r>
            <w:r w:rsidR="004121DC">
              <w:rPr>
                <w:rStyle w:val="ekvlsungunterstrichen"/>
              </w:rPr>
              <w:t>49</w:t>
            </w:r>
            <w:r>
              <w:rPr>
                <w:rStyle w:val="ekvlsungunterstrichen"/>
              </w:rPr>
              <w:tab/>
            </w:r>
            <w:r w:rsidR="00952159">
              <w:rPr>
                <w:rStyle w:val="ekvlsungunterstrichen"/>
                <w:u w:val="none"/>
              </w:rPr>
              <w:t xml:space="preserve"> </w:t>
            </w:r>
            <w:r w:rsidR="00B025C4">
              <w:rPr>
                <w:rStyle w:val="ekvlsungunterstrichen"/>
                <w:u w:val="none"/>
              </w:rPr>
              <w:t>│</w:t>
            </w:r>
            <w:r w:rsidR="00B025C4">
              <w:rPr>
                <w:rFonts w:eastAsia="Calibri" w:cs="Times New Roman"/>
              </w:rPr>
              <w:t xml:space="preserve">S. </w:t>
            </w:r>
            <w:r w:rsidR="00B025C4">
              <w:rPr>
                <w:rStyle w:val="ekvlsungunterstrichen"/>
              </w:rPr>
              <w:t xml:space="preserve"> </w:t>
            </w:r>
            <w:r w:rsidR="00BB4F19">
              <w:rPr>
                <w:rStyle w:val="ekvlsungunterstrichen"/>
              </w:rPr>
              <w:t>223</w:t>
            </w:r>
            <w:r w:rsidR="00952159">
              <w:rPr>
                <w:rStyle w:val="ekvlsungunterstrichen"/>
              </w:rPr>
              <w:t xml:space="preserve">    </w:t>
            </w:r>
            <w:r w:rsidR="00952159" w:rsidRPr="00952159">
              <w:rPr>
                <w:rStyle w:val="ekvlsungunterstrichen"/>
                <w:w w:val="50"/>
              </w:rPr>
              <w:t xml:space="preserve"> </w:t>
            </w:r>
          </w:p>
        </w:tc>
      </w:tr>
    </w:tbl>
    <w:p w14:paraId="7F6B30EA" w14:textId="7E084316" w:rsidR="00556BB0" w:rsidRDefault="00556BB0" w:rsidP="00A60C06">
      <w:pPr>
        <w:pStyle w:val="ekvgrundtexthalbe"/>
      </w:pPr>
    </w:p>
    <w:sectPr w:rsidR="00556BB0" w:rsidSect="008D5A1A">
      <w:footerReference w:type="default" r:id="rId2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88E8F" w14:textId="77777777" w:rsidR="005D2610" w:rsidRDefault="005D2610" w:rsidP="003C599D">
      <w:pPr>
        <w:spacing w:line="240" w:lineRule="auto"/>
      </w:pPr>
      <w:r>
        <w:separator/>
      </w:r>
    </w:p>
  </w:endnote>
  <w:endnote w:type="continuationSeparator" w:id="0">
    <w:p w14:paraId="569BA991" w14:textId="77777777" w:rsidR="005D2610" w:rsidRDefault="005D261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3E866511" w14:textId="77777777" w:rsidTr="006B2D23">
      <w:trPr>
        <w:trHeight w:hRule="exact" w:val="680"/>
      </w:trPr>
      <w:tc>
        <w:tcPr>
          <w:tcW w:w="1131" w:type="dxa"/>
          <w:noWrap/>
        </w:tcPr>
        <w:p w14:paraId="3353EBE0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322F23B6" wp14:editId="5579D0E3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358CADE4" w14:textId="7D375BB9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894276">
            <w:t>2</w:t>
          </w:r>
          <w:r w:rsidR="004121DC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70F7E289" w14:textId="6381B9E4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Abbildungen:</w:t>
          </w:r>
          <w:r w:rsidR="00894276">
            <w:t xml:space="preserve"> Liliane Oser, Hamburg</w:t>
          </w:r>
        </w:p>
        <w:p w14:paraId="70BA9262" w14:textId="4E061AFF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556BB0">
            <w:t>Redaktion GSV</w:t>
          </w:r>
        </w:p>
      </w:tc>
      <w:tc>
        <w:tcPr>
          <w:tcW w:w="397" w:type="dxa"/>
        </w:tcPr>
        <w:p w14:paraId="408EBA1B" w14:textId="77777777" w:rsidR="00193A18" w:rsidRPr="00913892" w:rsidRDefault="00193A18" w:rsidP="00913892">
          <w:pPr>
            <w:pStyle w:val="ekvpagina"/>
          </w:pPr>
        </w:p>
      </w:tc>
    </w:tr>
  </w:tbl>
  <w:p w14:paraId="44E00D0D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3F38A" w14:textId="77777777" w:rsidR="005D2610" w:rsidRDefault="005D2610" w:rsidP="003C599D">
      <w:pPr>
        <w:spacing w:line="240" w:lineRule="auto"/>
      </w:pPr>
      <w:r>
        <w:separator/>
      </w:r>
    </w:p>
  </w:footnote>
  <w:footnote w:type="continuationSeparator" w:id="0">
    <w:p w14:paraId="73DA650B" w14:textId="77777777" w:rsidR="005D2610" w:rsidRDefault="005D2610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BB0"/>
    <w:rsid w:val="000040E2"/>
    <w:rsid w:val="00005AE2"/>
    <w:rsid w:val="000101D7"/>
    <w:rsid w:val="0001276D"/>
    <w:rsid w:val="00017D13"/>
    <w:rsid w:val="00020440"/>
    <w:rsid w:val="000206B8"/>
    <w:rsid w:val="00025140"/>
    <w:rsid w:val="0003295B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8378E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6E1F"/>
    <w:rsid w:val="00127C41"/>
    <w:rsid w:val="0013113E"/>
    <w:rsid w:val="00131417"/>
    <w:rsid w:val="001346D2"/>
    <w:rsid w:val="00144B31"/>
    <w:rsid w:val="001524C9"/>
    <w:rsid w:val="00153B1C"/>
    <w:rsid w:val="00153C26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C3792"/>
    <w:rsid w:val="001C5251"/>
    <w:rsid w:val="001D2674"/>
    <w:rsid w:val="001D39FD"/>
    <w:rsid w:val="001D4886"/>
    <w:rsid w:val="001E07BA"/>
    <w:rsid w:val="001E485B"/>
    <w:rsid w:val="001F15DA"/>
    <w:rsid w:val="001F1E3D"/>
    <w:rsid w:val="001F2F1F"/>
    <w:rsid w:val="001F4F75"/>
    <w:rsid w:val="001F53F1"/>
    <w:rsid w:val="0020055A"/>
    <w:rsid w:val="00201AA1"/>
    <w:rsid w:val="00205239"/>
    <w:rsid w:val="0021443C"/>
    <w:rsid w:val="00216D87"/>
    <w:rsid w:val="00216D91"/>
    <w:rsid w:val="002240EA"/>
    <w:rsid w:val="002266E8"/>
    <w:rsid w:val="002277D2"/>
    <w:rsid w:val="002301FF"/>
    <w:rsid w:val="00232213"/>
    <w:rsid w:val="00246E39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A4EC5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21DC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41C02"/>
    <w:rsid w:val="00451CC2"/>
    <w:rsid w:val="00454148"/>
    <w:rsid w:val="00460A06"/>
    <w:rsid w:val="004621B3"/>
    <w:rsid w:val="00464D91"/>
    <w:rsid w:val="0047471A"/>
    <w:rsid w:val="004763D2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C09CB"/>
    <w:rsid w:val="004C370F"/>
    <w:rsid w:val="004D2E97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1BC"/>
    <w:rsid w:val="00521B91"/>
    <w:rsid w:val="005252D2"/>
    <w:rsid w:val="00530C92"/>
    <w:rsid w:val="00535AD8"/>
    <w:rsid w:val="005446D6"/>
    <w:rsid w:val="00547103"/>
    <w:rsid w:val="00556BB0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D2610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701548"/>
    <w:rsid w:val="00701F16"/>
    <w:rsid w:val="00702F10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115C"/>
    <w:rsid w:val="00766405"/>
    <w:rsid w:val="0076691A"/>
    <w:rsid w:val="007715D8"/>
    <w:rsid w:val="00772DA9"/>
    <w:rsid w:val="00782506"/>
    <w:rsid w:val="00787700"/>
    <w:rsid w:val="00794C12"/>
    <w:rsid w:val="007A2F5A"/>
    <w:rsid w:val="007A33CB"/>
    <w:rsid w:val="007A5AA1"/>
    <w:rsid w:val="007A7CBA"/>
    <w:rsid w:val="007B4ECE"/>
    <w:rsid w:val="007B656B"/>
    <w:rsid w:val="007B7D0B"/>
    <w:rsid w:val="007D186F"/>
    <w:rsid w:val="007D48AC"/>
    <w:rsid w:val="007D68F4"/>
    <w:rsid w:val="007E4DDC"/>
    <w:rsid w:val="007E5E71"/>
    <w:rsid w:val="007E68A0"/>
    <w:rsid w:val="00802E02"/>
    <w:rsid w:val="00805C65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91508"/>
    <w:rsid w:val="0089395C"/>
    <w:rsid w:val="00894276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42106"/>
    <w:rsid w:val="0094260D"/>
    <w:rsid w:val="00946121"/>
    <w:rsid w:val="00952159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07CF"/>
    <w:rsid w:val="009E17E1"/>
    <w:rsid w:val="009E45C5"/>
    <w:rsid w:val="009E47B1"/>
    <w:rsid w:val="009F003E"/>
    <w:rsid w:val="009F0109"/>
    <w:rsid w:val="009F1185"/>
    <w:rsid w:val="00A00761"/>
    <w:rsid w:val="00A01AD0"/>
    <w:rsid w:val="00A024FF"/>
    <w:rsid w:val="00A05E18"/>
    <w:rsid w:val="00A06EFE"/>
    <w:rsid w:val="00A15EA4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0C06"/>
    <w:rsid w:val="00A67AFC"/>
    <w:rsid w:val="00A701AF"/>
    <w:rsid w:val="00A75504"/>
    <w:rsid w:val="00A76FEE"/>
    <w:rsid w:val="00A8687B"/>
    <w:rsid w:val="00A878E3"/>
    <w:rsid w:val="00A92B79"/>
    <w:rsid w:val="00A9695B"/>
    <w:rsid w:val="00AA2D66"/>
    <w:rsid w:val="00AA3E8B"/>
    <w:rsid w:val="00AA5A5A"/>
    <w:rsid w:val="00AA7D23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7FA"/>
    <w:rsid w:val="00AD4D22"/>
    <w:rsid w:val="00AE647C"/>
    <w:rsid w:val="00AE65F6"/>
    <w:rsid w:val="00AE6684"/>
    <w:rsid w:val="00AF053E"/>
    <w:rsid w:val="00AF1C59"/>
    <w:rsid w:val="00B022FE"/>
    <w:rsid w:val="00B025C4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2CD3"/>
    <w:rsid w:val="00BA18A1"/>
    <w:rsid w:val="00BA1A23"/>
    <w:rsid w:val="00BB4F19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C00404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2C08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F0E"/>
    <w:rsid w:val="00D90266"/>
    <w:rsid w:val="00D92EAD"/>
    <w:rsid w:val="00D94347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1305"/>
    <w:rsid w:val="00E5358E"/>
    <w:rsid w:val="00E5414B"/>
    <w:rsid w:val="00E63251"/>
    <w:rsid w:val="00E70C40"/>
    <w:rsid w:val="00E710C7"/>
    <w:rsid w:val="00E95ED3"/>
    <w:rsid w:val="00EA7542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F07FD"/>
    <w:rsid w:val="00EF6029"/>
    <w:rsid w:val="00F022FD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A2122"/>
    <w:rsid w:val="00FB0917"/>
    <w:rsid w:val="00FB3BCE"/>
    <w:rsid w:val="00FB59FB"/>
    <w:rsid w:val="00FB72A0"/>
    <w:rsid w:val="00FC35C5"/>
    <w:rsid w:val="00FC7DBF"/>
    <w:rsid w:val="00FD6F96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B4B318"/>
  <w15:chartTrackingRefBased/>
  <w15:docId w15:val="{31534696-718E-492D-ACD5-ACB2A2C75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semiHidden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table" w:customStyle="1" w:styleId="Tabellenraster1">
    <w:name w:val="Tabellenraster1"/>
    <w:basedOn w:val="NormaleTabelle"/>
    <w:next w:val="Tabellenraster"/>
    <w:uiPriority w:val="39"/>
    <w:rsid w:val="00556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tiff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tif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tif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tif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tif"/><Relationship Id="rId23" Type="http://schemas.openxmlformats.org/officeDocument/2006/relationships/fontTable" Target="fontTable.xml"/><Relationship Id="rId10" Type="http://schemas.openxmlformats.org/officeDocument/2006/relationships/image" Target="media/image5.tif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tif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9</cp:revision>
  <cp:lastPrinted>2022-12-01T07:32:00Z</cp:lastPrinted>
  <dcterms:created xsi:type="dcterms:W3CDTF">2022-10-13T10:48:00Z</dcterms:created>
  <dcterms:modified xsi:type="dcterms:W3CDTF">2023-01-05T08:50:00Z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