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779796EC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4F7EDD7C" w14:textId="77777777" w:rsidR="00FB59FB" w:rsidRPr="00BF21CC" w:rsidRDefault="00FB59FB" w:rsidP="00BF21CC">
            <w:pPr>
              <w:pageBreakBefore/>
            </w:pPr>
            <w:bookmarkStart w:id="0" w:name="_Hlk116635380"/>
            <w:bookmarkEnd w:id="0"/>
          </w:p>
        </w:tc>
        <w:tc>
          <w:tcPr>
            <w:tcW w:w="4186" w:type="dxa"/>
            <w:noWrap/>
            <w:vAlign w:val="bottom"/>
          </w:tcPr>
          <w:p w14:paraId="5103CB4B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199ACFA5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631CA6C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5D374F8C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2DF3A898" w14:textId="649D40F9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4839F0">
              <w:t>14</w:t>
            </w:r>
          </w:p>
        </w:tc>
      </w:tr>
      <w:tr w:rsidR="00BF17F2" w:rsidRPr="00BF17F2" w14:paraId="15706FD4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0D85D56C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6259431C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78AF5DAC" w14:textId="77777777" w:rsidR="004839F0" w:rsidRPr="00287B24" w:rsidRDefault="004839F0" w:rsidP="004839F0">
      <w:pPr>
        <w:pStyle w:val="ekvpicto"/>
        <w:framePr w:wrap="around"/>
      </w:pPr>
      <w:bookmarkStart w:id="1" w:name="bmStart"/>
      <w:bookmarkEnd w:id="1"/>
      <w:r>
        <w:rPr>
          <w:noProof/>
          <w:lang w:eastAsia="de-DE"/>
        </w:rPr>
        <w:drawing>
          <wp:inline distT="0" distB="0" distL="0" distR="0" wp14:anchorId="7AA98AD0" wp14:editId="553F4D2A">
            <wp:extent cx="285115" cy="288290"/>
            <wp:effectExtent l="0" t="0" r="635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EC5A6" w14:textId="395B8B79" w:rsidR="007B4ECE" w:rsidRDefault="004839F0" w:rsidP="004839F0">
      <w:pPr>
        <w:pStyle w:val="ekvue1arial"/>
      </w:pPr>
      <w:r>
        <w:t>Weiterschwingen (1)</w:t>
      </w:r>
    </w:p>
    <w:p w14:paraId="7B5DC289" w14:textId="727E2554" w:rsidR="004839F0" w:rsidRDefault="004839F0" w:rsidP="004839F0"/>
    <w:p w14:paraId="7B519C2C" w14:textId="7D9CD940" w:rsidR="00593BB4" w:rsidRPr="00D3427F" w:rsidRDefault="00593BB4" w:rsidP="00593BB4">
      <w:pPr>
        <w:pStyle w:val="ekvnummerierung"/>
        <w:framePr w:wrap="around"/>
      </w:pPr>
      <w:r>
        <w:t>1</w:t>
      </w:r>
    </w:p>
    <w:p w14:paraId="20A3C09F" w14:textId="77777777" w:rsidR="00D1141A" w:rsidRPr="00287B24" w:rsidRDefault="00D1141A" w:rsidP="00D1141A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45215CE4" wp14:editId="2BF57B75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DC2B7" w14:textId="77EC7A4D" w:rsidR="004839F0" w:rsidRDefault="00593BB4" w:rsidP="004839F0">
      <w:r>
        <w:t xml:space="preserve">Du kannst </w:t>
      </w:r>
      <w:r w:rsidRPr="00593BB4">
        <w:rPr>
          <w:b/>
          <w:bCs/>
        </w:rPr>
        <w:t>doppelte Mitlaute</w:t>
      </w:r>
      <w:r>
        <w:t xml:space="preserve"> hörbar machen, </w:t>
      </w:r>
      <w:r w:rsidR="00327DED">
        <w:t>wenn</w:t>
      </w:r>
      <w:r>
        <w:t xml:space="preserve"> du das Wort um eine Silbe</w:t>
      </w:r>
      <w:r w:rsidR="00327DED">
        <w:t xml:space="preserve"> </w:t>
      </w:r>
      <w:r>
        <w:t>verlängerst.</w:t>
      </w:r>
    </w:p>
    <w:p w14:paraId="0DC8197B" w14:textId="6F1B68AE" w:rsidR="00593BB4" w:rsidRDefault="00327DED" w:rsidP="004839F0">
      <w:r>
        <w:t xml:space="preserve">Schreibe auf, </w:t>
      </w:r>
      <w:r w:rsidR="00DA6526">
        <w:t>zeichne</w:t>
      </w:r>
      <w:r w:rsidR="00593BB4">
        <w:t xml:space="preserve"> Silbenbögen</w:t>
      </w:r>
      <w:r>
        <w:t xml:space="preserve"> und </w:t>
      </w:r>
      <w:r w:rsidR="000F77BD">
        <w:t>markiere</w:t>
      </w:r>
      <w:r>
        <w:t xml:space="preserve"> die richtige Schreibweise.</w:t>
      </w:r>
    </w:p>
    <w:p w14:paraId="0CDB24FA" w14:textId="02071DB9" w:rsidR="004839F0" w:rsidRDefault="00402C34" w:rsidP="004839F0">
      <w:r>
        <w:rPr>
          <w:noProof/>
        </w:rPr>
        <w:drawing>
          <wp:anchor distT="0" distB="0" distL="114300" distR="114300" simplePos="0" relativeHeight="251676672" behindDoc="0" locked="0" layoutInCell="1" allowOverlap="1" wp14:anchorId="6E487A95" wp14:editId="4C9328CC">
            <wp:simplePos x="0" y="0"/>
            <wp:positionH relativeFrom="column">
              <wp:posOffset>-20844</wp:posOffset>
            </wp:positionH>
            <wp:positionV relativeFrom="paragraph">
              <wp:posOffset>1267743</wp:posOffset>
            </wp:positionV>
            <wp:extent cx="777343" cy="901805"/>
            <wp:effectExtent l="0" t="0" r="3810" b="0"/>
            <wp:wrapNone/>
            <wp:docPr id="13" name="Grafik 13" descr="S503006731_KV090_Kinder_Befragung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343" cy="901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C8B1A2" wp14:editId="11AC3100">
                <wp:simplePos x="0" y="0"/>
                <wp:positionH relativeFrom="page">
                  <wp:posOffset>1836160</wp:posOffset>
                </wp:positionH>
                <wp:positionV relativeFrom="paragraph">
                  <wp:posOffset>507365</wp:posOffset>
                </wp:positionV>
                <wp:extent cx="1725817" cy="804440"/>
                <wp:effectExtent l="0" t="0" r="27305" b="262890"/>
                <wp:wrapNone/>
                <wp:docPr id="30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817" cy="804440"/>
                        </a:xfrm>
                        <a:prstGeom prst="wedgeRoundRectCallout">
                          <a:avLst>
                            <a:gd name="adj1" fmla="val -39245"/>
                            <a:gd name="adj2" fmla="val 79724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442034" w14:textId="77777777" w:rsidR="00004A97" w:rsidRPr="002A7033" w:rsidRDefault="004B5C6B" w:rsidP="004B5C6B">
                            <w:pPr>
                              <w:rPr>
                                <w:color w:val="000000" w:themeColor="text1"/>
                                <w:sz w:val="25"/>
                                <w:szCs w:val="25"/>
                              </w:rPr>
                            </w:pPr>
                            <w:r w:rsidRPr="002A7033">
                              <w:rPr>
                                <w:color w:val="000000" w:themeColor="text1"/>
                                <w:sz w:val="25"/>
                                <w:szCs w:val="25"/>
                              </w:rPr>
                              <w:t xml:space="preserve">Dabei helfen dir </w:t>
                            </w:r>
                          </w:p>
                          <w:p w14:paraId="5C9E5005" w14:textId="1B37444E" w:rsidR="004B5C6B" w:rsidRPr="002A7033" w:rsidRDefault="004B5C6B" w:rsidP="004B5C6B">
                            <w:pPr>
                              <w:rPr>
                                <w:color w:val="000000" w:themeColor="text1"/>
                                <w:sz w:val="25"/>
                                <w:szCs w:val="25"/>
                              </w:rPr>
                            </w:pPr>
                            <w:r w:rsidRPr="002A7033">
                              <w:rPr>
                                <w:color w:val="000000" w:themeColor="text1"/>
                                <w:sz w:val="25"/>
                                <w:szCs w:val="25"/>
                              </w:rPr>
                              <w:t>diese Zauberwörter:</w:t>
                            </w:r>
                          </w:p>
                          <w:p w14:paraId="50F93690" w14:textId="792A63C7" w:rsidR="004B5C6B" w:rsidRPr="002A7033" w:rsidRDefault="004B5C6B" w:rsidP="004B5C6B">
                            <w:pPr>
                              <w:rPr>
                                <w:color w:val="000000" w:themeColor="text1"/>
                                <w:sz w:val="25"/>
                                <w:szCs w:val="25"/>
                              </w:rPr>
                            </w:pPr>
                            <w:r w:rsidRPr="002A7033">
                              <w:rPr>
                                <w:b/>
                                <w:bCs/>
                                <w:color w:val="000000" w:themeColor="text1"/>
                                <w:sz w:val="25"/>
                                <w:szCs w:val="25"/>
                              </w:rPr>
                              <w:t>viel</w:t>
                            </w:r>
                            <w:r w:rsidRPr="002A7033">
                              <w:rPr>
                                <w:color w:val="000000" w:themeColor="text1"/>
                                <w:sz w:val="25"/>
                                <w:szCs w:val="25"/>
                              </w:rPr>
                              <w:t xml:space="preserve">, </w:t>
                            </w:r>
                            <w:r w:rsidRPr="002A7033">
                              <w:rPr>
                                <w:b/>
                                <w:bCs/>
                                <w:color w:val="000000" w:themeColor="text1"/>
                                <w:sz w:val="25"/>
                                <w:szCs w:val="25"/>
                              </w:rPr>
                              <w:t>viele</w:t>
                            </w:r>
                            <w:r w:rsidRPr="002A7033">
                              <w:rPr>
                                <w:color w:val="000000" w:themeColor="text1"/>
                                <w:sz w:val="25"/>
                                <w:szCs w:val="25"/>
                              </w:rPr>
                              <w:t xml:space="preserve"> und </w:t>
                            </w:r>
                            <w:r w:rsidRPr="002A7033">
                              <w:rPr>
                                <w:b/>
                                <w:bCs/>
                                <w:color w:val="000000" w:themeColor="text1"/>
                                <w:sz w:val="25"/>
                                <w:szCs w:val="25"/>
                              </w:rPr>
                              <w:t>alle</w:t>
                            </w:r>
                            <w:r w:rsidRPr="002A7033">
                              <w:rPr>
                                <w:color w:val="000000" w:themeColor="text1"/>
                                <w:sz w:val="25"/>
                                <w:szCs w:val="25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C8B1A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144.6pt;margin-top:39.95pt;width:135.9pt;height:63.3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" adj="2323,28020" fillcolor="white [3212]" strokecolor="#a5a5a5 [2092]">
                <v:textbox>
                  <w:txbxContent>
                    <w:p w14:paraId="32442034" w14:textId="77777777" w:rsidR="00004A97" w:rsidRPr="002A7033" w:rsidRDefault="004B5C6B" w:rsidP="004B5C6B">
                      <w:pPr>
                        <w:rPr>
                          <w:color w:val="000000" w:themeColor="text1"/>
                          <w:sz w:val="25"/>
                          <w:szCs w:val="25"/>
                        </w:rPr>
                      </w:pPr>
                      <w:r w:rsidRPr="002A7033">
                        <w:rPr>
                          <w:color w:val="000000" w:themeColor="text1"/>
                          <w:sz w:val="25"/>
                          <w:szCs w:val="25"/>
                        </w:rPr>
                        <w:t xml:space="preserve">Dabei helfen dir </w:t>
                      </w:r>
                    </w:p>
                    <w:p w14:paraId="5C9E5005" w14:textId="1B37444E" w:rsidR="004B5C6B" w:rsidRPr="002A7033" w:rsidRDefault="004B5C6B" w:rsidP="004B5C6B">
                      <w:pPr>
                        <w:rPr>
                          <w:color w:val="000000" w:themeColor="text1"/>
                          <w:sz w:val="25"/>
                          <w:szCs w:val="25"/>
                        </w:rPr>
                      </w:pPr>
                      <w:r w:rsidRPr="002A7033">
                        <w:rPr>
                          <w:color w:val="000000" w:themeColor="text1"/>
                          <w:sz w:val="25"/>
                          <w:szCs w:val="25"/>
                        </w:rPr>
                        <w:t>diese Zauberwörter:</w:t>
                      </w:r>
                    </w:p>
                    <w:p w14:paraId="50F93690" w14:textId="792A63C7" w:rsidR="004B5C6B" w:rsidRPr="002A7033" w:rsidRDefault="004B5C6B" w:rsidP="004B5C6B">
                      <w:pPr>
                        <w:rPr>
                          <w:color w:val="000000" w:themeColor="text1"/>
                          <w:sz w:val="25"/>
                          <w:szCs w:val="25"/>
                        </w:rPr>
                      </w:pPr>
                      <w:r w:rsidRPr="002A7033">
                        <w:rPr>
                          <w:b/>
                          <w:bCs/>
                          <w:color w:val="000000" w:themeColor="text1"/>
                          <w:sz w:val="25"/>
                          <w:szCs w:val="25"/>
                        </w:rPr>
                        <w:t>viel</w:t>
                      </w:r>
                      <w:r w:rsidRPr="002A7033">
                        <w:rPr>
                          <w:color w:val="000000" w:themeColor="text1"/>
                          <w:sz w:val="25"/>
                          <w:szCs w:val="25"/>
                        </w:rPr>
                        <w:t xml:space="preserve">, </w:t>
                      </w:r>
                      <w:r w:rsidRPr="002A7033">
                        <w:rPr>
                          <w:b/>
                          <w:bCs/>
                          <w:color w:val="000000" w:themeColor="text1"/>
                          <w:sz w:val="25"/>
                          <w:szCs w:val="25"/>
                        </w:rPr>
                        <w:t>viele</w:t>
                      </w:r>
                      <w:r w:rsidRPr="002A7033">
                        <w:rPr>
                          <w:color w:val="000000" w:themeColor="text1"/>
                          <w:sz w:val="25"/>
                          <w:szCs w:val="25"/>
                        </w:rPr>
                        <w:t xml:space="preserve"> und </w:t>
                      </w:r>
                      <w:r w:rsidRPr="002A7033">
                        <w:rPr>
                          <w:b/>
                          <w:bCs/>
                          <w:color w:val="000000" w:themeColor="text1"/>
                          <w:sz w:val="25"/>
                          <w:szCs w:val="25"/>
                        </w:rPr>
                        <w:t>alle</w:t>
                      </w:r>
                      <w:r w:rsidRPr="002A7033">
                        <w:rPr>
                          <w:color w:val="000000" w:themeColor="text1"/>
                          <w:sz w:val="25"/>
                          <w:szCs w:val="25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5D3D59" wp14:editId="1A0C649E">
                <wp:simplePos x="0" y="0"/>
                <wp:positionH relativeFrom="column">
                  <wp:posOffset>3827991</wp:posOffset>
                </wp:positionH>
                <wp:positionV relativeFrom="paragraph">
                  <wp:posOffset>112395</wp:posOffset>
                </wp:positionV>
                <wp:extent cx="1597660" cy="314325"/>
                <wp:effectExtent l="0" t="0" r="2540" b="9525"/>
                <wp:wrapNone/>
                <wp:docPr id="25" name="Textfel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66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5981B53" w14:textId="2997B6B7" w:rsidR="004839F0" w:rsidRPr="00D57D4E" w:rsidRDefault="004839F0" w:rsidP="004839F0">
                            <w:pPr>
                              <w:spacing w:line="240" w:lineRule="auto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viele Be</w:t>
                            </w:r>
                            <w:r w:rsidRPr="000F77BD">
                              <w:rPr>
                                <w:rStyle w:val="ekvlsung"/>
                                <w:sz w:val="36"/>
                                <w:szCs w:val="36"/>
                                <w:highlight w:val="lightGray"/>
                              </w:rPr>
                              <w:t>tt</w:t>
                            </w: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en</w:t>
                            </w:r>
                          </w:p>
                          <w:p w14:paraId="775D0F79" w14:textId="77777777" w:rsidR="004839F0" w:rsidRDefault="004839F0"/>
                          <w:tbl>
                            <w:tblPr>
                              <w:tblStyle w:val="Tabellenraster2"/>
                              <w:tblW w:w="5387" w:type="dxa"/>
                              <w:tblInd w:w="3969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127"/>
                              <w:gridCol w:w="283"/>
                              <w:gridCol w:w="2977"/>
                            </w:tblGrid>
                            <w:tr w:rsidR="004B5C6B" w:rsidRPr="008B18FC" w14:paraId="00BFD6EE" w14:textId="77777777" w:rsidTr="004B5C6B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6F6ACF96" w14:textId="48278A5F" w:rsidR="004B5C6B" w:rsidRPr="00327DED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  <w:rPr>
                                      <w:rFonts w:cs="Arial"/>
                                    </w:rPr>
                                  </w:pPr>
                                  <w:r w:rsidRPr="00DA6526">
                                    <w:rPr>
                                      <w:u w:val="single"/>
                                    </w:rPr>
                                    <w:t>das Bett</w:t>
                                  </w:r>
                                  <w:r>
                                    <w:t xml:space="preserve"> / das </w:t>
                                  </w:r>
                                  <w:proofErr w:type="spellStart"/>
                                  <w:r>
                                    <w:t>Bet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83" w:type="dxa"/>
                                  <w:vAlign w:val="center"/>
                                </w:tcPr>
                                <w:p w14:paraId="6FAA9797" w14:textId="77777777" w:rsidR="004B5C6B" w:rsidRPr="00434408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</w:pPr>
                                  <w:r w:rsidRPr="001F7146">
                                    <w:rPr>
                                      <w:rStyle w:val="ekvsymbol"/>
                                      <w:rFonts w:eastAsia="Calibri" w:cs="Times New Roman"/>
                                    </w:rPr>
                                    <w:sym w:font="Wingdings 3" w:char="F092"/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Align w:val="center"/>
                                </w:tcPr>
                                <w:tbl>
                                  <w:tblPr>
                                    <w:tblW w:w="2802" w:type="dxa"/>
                                    <w:tblBorders>
                                      <w:top w:val="single" w:sz="2" w:space="0" w:color="auto"/>
                                      <w:left w:val="single" w:sz="2" w:space="0" w:color="auto"/>
                                      <w:bottom w:val="single" w:sz="6" w:space="0" w:color="auto"/>
                                      <w:right w:val="single" w:sz="2" w:space="0" w:color="auto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802"/>
                                  </w:tblGrid>
                                  <w:tr w:rsidR="004B5C6B" w:rsidRPr="008B18FC" w14:paraId="03BD51F7" w14:textId="77777777" w:rsidTr="00776B00">
                                    <w:trPr>
                                      <w:trHeight w:hRule="exact" w:val="198"/>
                                    </w:trPr>
                                    <w:tc>
                                      <w:tcPr>
                                        <w:tcW w:w="2802" w:type="dxa"/>
                                        <w:tcBorders>
                                          <w:top w:val="single" w:sz="2" w:space="0" w:color="auto"/>
                                          <w:bottom w:val="single" w:sz="6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7E865D7C" w14:textId="77777777" w:rsidR="004B5C6B" w:rsidRPr="008B18FC" w:rsidRDefault="004B5C6B" w:rsidP="004B5C6B">
                                        <w:pPr>
                                          <w:tabs>
                                            <w:tab w:val="clear" w:pos="340"/>
                                            <w:tab w:val="clear" w:pos="595"/>
                                            <w:tab w:val="clear" w:pos="851"/>
                                            <w:tab w:val="left" w:pos="0"/>
                                          </w:tabs>
                                          <w:spacing w:line="240" w:lineRule="auto"/>
                                          <w:ind w:right="-10"/>
                                          <w:rPr>
                                            <w:rFonts w:eastAsia="Calibri" w:cs="Times New Roman"/>
                                            <w:sz w:val="20"/>
                                            <w:lang w:eastAsia="de-DE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10FE2436" w14:textId="77777777" w:rsidR="004B5C6B" w:rsidRPr="008B18FC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  <w:rPr>
                                      <w:rFonts w:eastAsia="Calibri" w:cs="Times New Roman"/>
                                    </w:rPr>
                                  </w:pPr>
                                </w:p>
                              </w:tc>
                            </w:tr>
                            <w:tr w:rsidR="004B5C6B" w:rsidRPr="008B18FC" w14:paraId="3C116FC7" w14:textId="77777777" w:rsidTr="004B5C6B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5AA51B7C" w14:textId="77777777" w:rsidR="004B5C6B" w:rsidRPr="00434408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  <w:rPr>
                                      <w:rFonts w:cs="Arial"/>
                                    </w:rPr>
                                  </w:pPr>
                                  <w:r>
                                    <w:t xml:space="preserve">schlimm / </w:t>
                                  </w:r>
                                  <w:proofErr w:type="spellStart"/>
                                  <w:r>
                                    <w:t>schlim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83" w:type="dxa"/>
                                  <w:vAlign w:val="center"/>
                                </w:tcPr>
                                <w:p w14:paraId="0B1C58A4" w14:textId="77777777" w:rsidR="004B5C6B" w:rsidRPr="00434408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</w:pPr>
                                  <w:r w:rsidRPr="001F7146">
                                    <w:rPr>
                                      <w:rStyle w:val="ekvsymbol"/>
                                      <w:rFonts w:eastAsia="Calibri" w:cs="Times New Roman"/>
                                    </w:rPr>
                                    <w:sym w:font="Wingdings 3" w:char="F092"/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Align w:val="center"/>
                                </w:tcPr>
                                <w:tbl>
                                  <w:tblPr>
                                    <w:tblW w:w="2802" w:type="dxa"/>
                                    <w:tblBorders>
                                      <w:top w:val="single" w:sz="2" w:space="0" w:color="auto"/>
                                      <w:left w:val="single" w:sz="2" w:space="0" w:color="auto"/>
                                      <w:bottom w:val="single" w:sz="6" w:space="0" w:color="auto"/>
                                      <w:right w:val="single" w:sz="2" w:space="0" w:color="auto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802"/>
                                  </w:tblGrid>
                                  <w:tr w:rsidR="004B5C6B" w:rsidRPr="008B18FC" w14:paraId="4DF83249" w14:textId="77777777" w:rsidTr="00776B00">
                                    <w:trPr>
                                      <w:trHeight w:hRule="exact" w:val="198"/>
                                    </w:trPr>
                                    <w:tc>
                                      <w:tcPr>
                                        <w:tcW w:w="2802" w:type="dxa"/>
                                        <w:tcBorders>
                                          <w:top w:val="single" w:sz="2" w:space="0" w:color="auto"/>
                                          <w:bottom w:val="single" w:sz="6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59813C6E" w14:textId="77777777" w:rsidR="004B5C6B" w:rsidRPr="006B5545" w:rsidRDefault="004B5C6B" w:rsidP="004B5C6B">
                                        <w:pPr>
                                          <w:tabs>
                                            <w:tab w:val="clear" w:pos="340"/>
                                            <w:tab w:val="clear" w:pos="595"/>
                                            <w:tab w:val="clear" w:pos="851"/>
                                            <w:tab w:val="left" w:pos="0"/>
                                          </w:tabs>
                                          <w:spacing w:line="240" w:lineRule="auto"/>
                                          <w:ind w:right="-10"/>
                                          <w:rPr>
                                            <w:rStyle w:val="ekvlsung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5ADEAB1" w14:textId="77777777" w:rsidR="004B5C6B" w:rsidRPr="008B18FC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  <w:rPr>
                                      <w:rFonts w:eastAsia="Calibri" w:cs="Times New Roman"/>
                                    </w:rPr>
                                  </w:pPr>
                                </w:p>
                              </w:tc>
                            </w:tr>
                            <w:tr w:rsidR="004B5C6B" w:rsidRPr="008B18FC" w14:paraId="56B790E0" w14:textId="77777777" w:rsidTr="004B5C6B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03F9F937" w14:textId="77777777" w:rsidR="004B5C6B" w:rsidRPr="00434408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  <w:rPr>
                                      <w:rFonts w:cs="Arial"/>
                                    </w:rPr>
                                  </w:pPr>
                                  <w:r>
                                    <w:t xml:space="preserve">sie </w:t>
                                  </w:r>
                                  <w:proofErr w:type="spellStart"/>
                                  <w:r>
                                    <w:t>rent</w:t>
                                  </w:r>
                                  <w:proofErr w:type="spellEnd"/>
                                  <w:r>
                                    <w:t xml:space="preserve"> / sie rennt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vAlign w:val="center"/>
                                </w:tcPr>
                                <w:p w14:paraId="27DA773E" w14:textId="77777777" w:rsidR="004B5C6B" w:rsidRPr="00434408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</w:pPr>
                                  <w:r w:rsidRPr="001F7146">
                                    <w:rPr>
                                      <w:rStyle w:val="ekvsymbol"/>
                                      <w:rFonts w:eastAsia="Calibri" w:cs="Times New Roman"/>
                                    </w:rPr>
                                    <w:sym w:font="Wingdings 3" w:char="F092"/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Align w:val="center"/>
                                </w:tcPr>
                                <w:tbl>
                                  <w:tblPr>
                                    <w:tblW w:w="2802" w:type="dxa"/>
                                    <w:tblBorders>
                                      <w:top w:val="single" w:sz="2" w:space="0" w:color="auto"/>
                                      <w:left w:val="single" w:sz="2" w:space="0" w:color="auto"/>
                                      <w:bottom w:val="single" w:sz="6" w:space="0" w:color="auto"/>
                                      <w:right w:val="single" w:sz="2" w:space="0" w:color="auto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802"/>
                                  </w:tblGrid>
                                  <w:tr w:rsidR="004B5C6B" w:rsidRPr="008B18FC" w14:paraId="15DB0740" w14:textId="77777777" w:rsidTr="00776B00">
                                    <w:trPr>
                                      <w:trHeight w:hRule="exact" w:val="198"/>
                                    </w:trPr>
                                    <w:tc>
                                      <w:tcPr>
                                        <w:tcW w:w="2802" w:type="dxa"/>
                                        <w:tcBorders>
                                          <w:top w:val="single" w:sz="2" w:space="0" w:color="auto"/>
                                          <w:bottom w:val="single" w:sz="6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031D4B36" w14:textId="77777777" w:rsidR="004B5C6B" w:rsidRPr="008B18FC" w:rsidRDefault="004B5C6B" w:rsidP="004B5C6B">
                                        <w:pPr>
                                          <w:tabs>
                                            <w:tab w:val="clear" w:pos="340"/>
                                            <w:tab w:val="clear" w:pos="595"/>
                                            <w:tab w:val="clear" w:pos="851"/>
                                            <w:tab w:val="left" w:pos="0"/>
                                          </w:tabs>
                                          <w:spacing w:line="240" w:lineRule="auto"/>
                                          <w:ind w:right="-10"/>
                                          <w:rPr>
                                            <w:rFonts w:eastAsia="Calibri" w:cs="Times New Roman"/>
                                            <w:sz w:val="20"/>
                                            <w:lang w:eastAsia="de-DE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0EB1D150" w14:textId="77777777" w:rsidR="004B5C6B" w:rsidRPr="008B18FC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  <w:rPr>
                                      <w:rFonts w:eastAsia="Calibri" w:cs="Times New Roman"/>
                                    </w:rPr>
                                  </w:pPr>
                                </w:p>
                              </w:tc>
                            </w:tr>
                            <w:tr w:rsidR="004B5C6B" w:rsidRPr="008B18FC" w14:paraId="52071A82" w14:textId="77777777" w:rsidTr="004B5C6B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5B3DBEA9" w14:textId="77777777" w:rsidR="004B5C6B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</w:pPr>
                                  <w:r>
                                    <w:t xml:space="preserve">der Blitz / der </w:t>
                                  </w:r>
                                  <w:proofErr w:type="spellStart"/>
                                  <w:r>
                                    <w:t>Bliz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83" w:type="dxa"/>
                                  <w:vAlign w:val="center"/>
                                </w:tcPr>
                                <w:p w14:paraId="6AC838B3" w14:textId="77777777" w:rsidR="004B5C6B" w:rsidRPr="001F7146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  <w:rPr>
                                      <w:rStyle w:val="ekvsymbol"/>
                                      <w:rFonts w:eastAsia="Calibri" w:cs="Times New Roman"/>
                                    </w:rPr>
                                  </w:pPr>
                                  <w:r w:rsidRPr="001F7146">
                                    <w:rPr>
                                      <w:rStyle w:val="ekvsymbol"/>
                                      <w:rFonts w:eastAsia="Calibri" w:cs="Times New Roman"/>
                                    </w:rPr>
                                    <w:sym w:font="Wingdings 3" w:char="F092"/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Align w:val="center"/>
                                </w:tcPr>
                                <w:tbl>
                                  <w:tblPr>
                                    <w:tblW w:w="2802" w:type="dxa"/>
                                    <w:tblBorders>
                                      <w:top w:val="single" w:sz="2" w:space="0" w:color="auto"/>
                                      <w:left w:val="single" w:sz="2" w:space="0" w:color="auto"/>
                                      <w:bottom w:val="single" w:sz="6" w:space="0" w:color="auto"/>
                                      <w:right w:val="single" w:sz="2" w:space="0" w:color="auto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802"/>
                                  </w:tblGrid>
                                  <w:tr w:rsidR="004B5C6B" w:rsidRPr="008B18FC" w14:paraId="52B04513" w14:textId="77777777" w:rsidTr="00776B00">
                                    <w:trPr>
                                      <w:trHeight w:hRule="exact" w:val="198"/>
                                    </w:trPr>
                                    <w:tc>
                                      <w:tcPr>
                                        <w:tcW w:w="2802" w:type="dxa"/>
                                        <w:tcBorders>
                                          <w:top w:val="single" w:sz="2" w:space="0" w:color="auto"/>
                                          <w:bottom w:val="single" w:sz="6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1E342D08" w14:textId="77777777" w:rsidR="004B5C6B" w:rsidRPr="006B5545" w:rsidRDefault="004B5C6B" w:rsidP="004B5C6B">
                                        <w:pPr>
                                          <w:tabs>
                                            <w:tab w:val="clear" w:pos="340"/>
                                            <w:tab w:val="clear" w:pos="595"/>
                                            <w:tab w:val="clear" w:pos="851"/>
                                            <w:tab w:val="left" w:pos="0"/>
                                          </w:tabs>
                                          <w:spacing w:line="240" w:lineRule="auto"/>
                                          <w:ind w:right="-10"/>
                                          <w:rPr>
                                            <w:rStyle w:val="ekvlsung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F56DA72" w14:textId="77777777" w:rsidR="004B5C6B" w:rsidRPr="008B18FC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spacing w:line="240" w:lineRule="auto"/>
                                    <w:ind w:right="-10"/>
                                    <w:rPr>
                                      <w:rFonts w:eastAsia="Calibri" w:cs="Times New Roman"/>
                                      <w:sz w:val="20"/>
                                      <w:lang w:eastAsia="de-DE"/>
                                    </w:rPr>
                                  </w:pPr>
                                </w:p>
                              </w:tc>
                            </w:tr>
                            <w:tr w:rsidR="004B5C6B" w:rsidRPr="008B18FC" w14:paraId="4A4FD9E6" w14:textId="77777777" w:rsidTr="004B5C6B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7590D7EC" w14:textId="77777777" w:rsidR="004B5C6B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</w:pPr>
                                  <w:r>
                                    <w:t xml:space="preserve">der </w:t>
                                  </w:r>
                                  <w:proofErr w:type="spellStart"/>
                                  <w:r>
                                    <w:t>Blik</w:t>
                                  </w:r>
                                  <w:proofErr w:type="spellEnd"/>
                                  <w:r>
                                    <w:t xml:space="preserve"> / der Blick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vAlign w:val="center"/>
                                </w:tcPr>
                                <w:p w14:paraId="50B86BC0" w14:textId="77777777" w:rsidR="004B5C6B" w:rsidRPr="001F7146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ind w:right="-10"/>
                                    <w:rPr>
                                      <w:rStyle w:val="ekvsymbol"/>
                                      <w:rFonts w:eastAsia="Calibri" w:cs="Times New Roman"/>
                                    </w:rPr>
                                  </w:pPr>
                                  <w:r w:rsidRPr="001F7146">
                                    <w:rPr>
                                      <w:rStyle w:val="ekvsymbol"/>
                                      <w:rFonts w:eastAsia="Calibri" w:cs="Times New Roman"/>
                                    </w:rPr>
                                    <w:sym w:font="Wingdings 3" w:char="F092"/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Align w:val="center"/>
                                </w:tcPr>
                                <w:tbl>
                                  <w:tblPr>
                                    <w:tblW w:w="2802" w:type="dxa"/>
                                    <w:tblBorders>
                                      <w:top w:val="single" w:sz="2" w:space="0" w:color="auto"/>
                                      <w:left w:val="single" w:sz="2" w:space="0" w:color="auto"/>
                                      <w:bottom w:val="single" w:sz="6" w:space="0" w:color="auto"/>
                                      <w:right w:val="single" w:sz="2" w:space="0" w:color="auto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802"/>
                                  </w:tblGrid>
                                  <w:tr w:rsidR="004B5C6B" w:rsidRPr="008B18FC" w14:paraId="029EC46E" w14:textId="77777777" w:rsidTr="00776B00">
                                    <w:trPr>
                                      <w:trHeight w:hRule="exact" w:val="198"/>
                                    </w:trPr>
                                    <w:tc>
                                      <w:tcPr>
                                        <w:tcW w:w="2802" w:type="dxa"/>
                                        <w:tcBorders>
                                          <w:top w:val="single" w:sz="2" w:space="0" w:color="auto"/>
                                          <w:bottom w:val="single" w:sz="6" w:space="0" w:color="auto"/>
                                        </w:tcBorders>
                                        <w:noWrap/>
                                        <w:vAlign w:val="center"/>
                                      </w:tcPr>
                                      <w:p w14:paraId="4E0A77B2" w14:textId="77777777" w:rsidR="004B5C6B" w:rsidRPr="006B5545" w:rsidRDefault="004B5C6B" w:rsidP="004B5C6B">
                                        <w:pPr>
                                          <w:tabs>
                                            <w:tab w:val="clear" w:pos="340"/>
                                            <w:tab w:val="clear" w:pos="595"/>
                                            <w:tab w:val="clear" w:pos="851"/>
                                            <w:tab w:val="left" w:pos="0"/>
                                          </w:tabs>
                                          <w:spacing w:line="240" w:lineRule="auto"/>
                                          <w:ind w:right="-10"/>
                                          <w:rPr>
                                            <w:rStyle w:val="ekvlsung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1FE25E7E" w14:textId="77777777" w:rsidR="004B5C6B" w:rsidRPr="006B5545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spacing w:line="240" w:lineRule="auto"/>
                                    <w:ind w:right="-10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DDF39D" w14:textId="74671A07" w:rsidR="004839F0" w:rsidRPr="00D57D4E" w:rsidRDefault="004B5C6B" w:rsidP="004839F0">
                            <w:pPr>
                              <w:spacing w:line="240" w:lineRule="auto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839F0">
                              <w:rPr>
                                <w:rStyle w:val="ekvlsung"/>
                                <w:sz w:val="36"/>
                                <w:szCs w:val="36"/>
                              </w:rPr>
                              <w:t>viele Be</w:t>
                            </w:r>
                            <w:r w:rsidR="004839F0" w:rsidRPr="00327DED">
                              <w:rPr>
                                <w:rStyle w:val="ekvlsung"/>
                                <w:sz w:val="36"/>
                                <w:szCs w:val="36"/>
                              </w:rPr>
                              <w:t>tt</w:t>
                            </w:r>
                            <w:r w:rsidR="004839F0">
                              <w:rPr>
                                <w:rStyle w:val="ekvlsung"/>
                                <w:sz w:val="36"/>
                                <w:szCs w:val="36"/>
                              </w:rPr>
                              <w:t>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D3D59" id="_x0000_t202" coordsize="21600,21600" o:spt="202" path="m,l,21600r21600,l21600,xe">
                <v:stroke joinstyle="miter"/>
                <v:path gradientshapeok="t" o:connecttype="rect"/>
              </v:shapetype>
              <v:shape id="Textfeld 25" o:spid="_x0000_s1027" type="#_x0000_t202" style="position:absolute;margin-left:301.4pt;margin-top:8.85pt;width:125.8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" filled="f" stroked="f" strokeweight=".5pt">
                <v:textbox inset="1mm,0,0,0">
                  <w:txbxContent>
                    <w:p w14:paraId="45981B53" w14:textId="2997B6B7" w:rsidR="004839F0" w:rsidRPr="00D57D4E" w:rsidRDefault="004839F0" w:rsidP="004839F0">
                      <w:pPr>
                        <w:spacing w:line="240" w:lineRule="auto"/>
                        <w:rPr>
                          <w:rStyle w:val="ekvlsung"/>
                          <w:sz w:val="36"/>
                          <w:szCs w:val="36"/>
                        </w:rPr>
                      </w:pPr>
                      <w:r>
                        <w:rPr>
                          <w:rStyle w:val="ekvlsung"/>
                          <w:sz w:val="36"/>
                          <w:szCs w:val="36"/>
                        </w:rPr>
                        <w:t>viele Be</w:t>
                      </w:r>
                      <w:r w:rsidRPr="000F77BD">
                        <w:rPr>
                          <w:rStyle w:val="ekvlsung"/>
                          <w:sz w:val="36"/>
                          <w:szCs w:val="36"/>
                          <w:highlight w:val="lightGray"/>
                        </w:rPr>
                        <w:t>tt</w:t>
                      </w:r>
                      <w:r>
                        <w:rPr>
                          <w:rStyle w:val="ekvlsung"/>
                          <w:sz w:val="36"/>
                          <w:szCs w:val="36"/>
                        </w:rPr>
                        <w:t>en</w:t>
                      </w:r>
                    </w:p>
                    <w:p w14:paraId="775D0F79" w14:textId="77777777" w:rsidR="004839F0" w:rsidRDefault="004839F0"/>
                    <w:tbl>
                      <w:tblPr>
                        <w:tblStyle w:val="Tabellenraster2"/>
                        <w:tblW w:w="5387" w:type="dxa"/>
                        <w:tblInd w:w="3969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127"/>
                        <w:gridCol w:w="283"/>
                        <w:gridCol w:w="2977"/>
                      </w:tblGrid>
                      <w:tr w:rsidR="004B5C6B" w:rsidRPr="008B18FC" w14:paraId="00BFD6EE" w14:textId="77777777" w:rsidTr="004B5C6B">
                        <w:trPr>
                          <w:trHeight w:hRule="exact" w:val="567"/>
                        </w:trPr>
                        <w:tc>
                          <w:tcPr>
                            <w:tcW w:w="2127" w:type="dxa"/>
                            <w:vAlign w:val="center"/>
                          </w:tcPr>
                          <w:p w14:paraId="6F6ACF96" w14:textId="48278A5F" w:rsidR="004B5C6B" w:rsidRPr="00327DED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  <w:rPr>
                                <w:rFonts w:cs="Arial"/>
                              </w:rPr>
                            </w:pPr>
                            <w:r w:rsidRPr="00DA6526">
                              <w:rPr>
                                <w:u w:val="single"/>
                              </w:rPr>
                              <w:t>das Bett</w:t>
                            </w:r>
                            <w:r>
                              <w:t xml:space="preserve"> / das </w:t>
                            </w:r>
                            <w:proofErr w:type="spellStart"/>
                            <w:r>
                              <w:t>Bet</w:t>
                            </w:r>
                            <w:proofErr w:type="spellEnd"/>
                          </w:p>
                        </w:tc>
                        <w:tc>
                          <w:tcPr>
                            <w:tcW w:w="283" w:type="dxa"/>
                            <w:vAlign w:val="center"/>
                          </w:tcPr>
                          <w:p w14:paraId="6FAA9797" w14:textId="77777777" w:rsidR="004B5C6B" w:rsidRPr="00434408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</w:pPr>
                            <w:r w:rsidRPr="001F7146">
                              <w:rPr>
                                <w:rStyle w:val="ekvsymbol"/>
                                <w:rFonts w:eastAsia="Calibri" w:cs="Times New Roman"/>
                              </w:rPr>
                              <w:sym w:font="Wingdings 3" w:char="F092"/>
                            </w:r>
                          </w:p>
                        </w:tc>
                        <w:tc>
                          <w:tcPr>
                            <w:tcW w:w="2977" w:type="dxa"/>
                            <w:vAlign w:val="center"/>
                          </w:tcPr>
                          <w:tbl>
                            <w:tblPr>
                              <w:tblW w:w="280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6" w:space="0" w:color="auto"/>
                                <w:right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02"/>
                            </w:tblGrid>
                            <w:tr w:rsidR="004B5C6B" w:rsidRPr="008B18FC" w14:paraId="03BD51F7" w14:textId="77777777" w:rsidTr="00776B00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2802" w:type="dxa"/>
                                  <w:tcBorders>
                                    <w:top w:val="single" w:sz="2" w:space="0" w:color="auto"/>
                                    <w:bottom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7E865D7C" w14:textId="77777777" w:rsidR="004B5C6B" w:rsidRPr="008B18FC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spacing w:line="240" w:lineRule="auto"/>
                                    <w:ind w:right="-10"/>
                                    <w:rPr>
                                      <w:rFonts w:eastAsia="Calibri" w:cs="Times New Roman"/>
                                      <w:sz w:val="20"/>
                                      <w:lang w:eastAsia="de-DE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0FE2436" w14:textId="77777777" w:rsidR="004B5C6B" w:rsidRPr="008B18FC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  <w:rPr>
                                <w:rFonts w:eastAsia="Calibri" w:cs="Times New Roman"/>
                              </w:rPr>
                            </w:pPr>
                          </w:p>
                        </w:tc>
                      </w:tr>
                      <w:tr w:rsidR="004B5C6B" w:rsidRPr="008B18FC" w14:paraId="3C116FC7" w14:textId="77777777" w:rsidTr="004B5C6B">
                        <w:trPr>
                          <w:trHeight w:hRule="exact" w:val="567"/>
                        </w:trPr>
                        <w:tc>
                          <w:tcPr>
                            <w:tcW w:w="2127" w:type="dxa"/>
                            <w:vAlign w:val="center"/>
                          </w:tcPr>
                          <w:p w14:paraId="5AA51B7C" w14:textId="77777777" w:rsidR="004B5C6B" w:rsidRPr="00434408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  <w:rPr>
                                <w:rFonts w:cs="Arial"/>
                              </w:rPr>
                            </w:pPr>
                            <w:r>
                              <w:t xml:space="preserve">schlimm / </w:t>
                            </w:r>
                            <w:proofErr w:type="spellStart"/>
                            <w:r>
                              <w:t>schlim</w:t>
                            </w:r>
                            <w:proofErr w:type="spellEnd"/>
                          </w:p>
                        </w:tc>
                        <w:tc>
                          <w:tcPr>
                            <w:tcW w:w="283" w:type="dxa"/>
                            <w:vAlign w:val="center"/>
                          </w:tcPr>
                          <w:p w14:paraId="0B1C58A4" w14:textId="77777777" w:rsidR="004B5C6B" w:rsidRPr="00434408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</w:pPr>
                            <w:r w:rsidRPr="001F7146">
                              <w:rPr>
                                <w:rStyle w:val="ekvsymbol"/>
                                <w:rFonts w:eastAsia="Calibri" w:cs="Times New Roman"/>
                              </w:rPr>
                              <w:sym w:font="Wingdings 3" w:char="F092"/>
                            </w:r>
                          </w:p>
                        </w:tc>
                        <w:tc>
                          <w:tcPr>
                            <w:tcW w:w="2977" w:type="dxa"/>
                            <w:vAlign w:val="center"/>
                          </w:tcPr>
                          <w:tbl>
                            <w:tblPr>
                              <w:tblW w:w="280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6" w:space="0" w:color="auto"/>
                                <w:right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02"/>
                            </w:tblGrid>
                            <w:tr w:rsidR="004B5C6B" w:rsidRPr="008B18FC" w14:paraId="4DF83249" w14:textId="77777777" w:rsidTr="00776B00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2802" w:type="dxa"/>
                                  <w:tcBorders>
                                    <w:top w:val="single" w:sz="2" w:space="0" w:color="auto"/>
                                    <w:bottom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59813C6E" w14:textId="77777777" w:rsidR="004B5C6B" w:rsidRPr="006B5545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spacing w:line="240" w:lineRule="auto"/>
                                    <w:ind w:right="-10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5ADEAB1" w14:textId="77777777" w:rsidR="004B5C6B" w:rsidRPr="008B18FC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  <w:rPr>
                                <w:rFonts w:eastAsia="Calibri" w:cs="Times New Roman"/>
                              </w:rPr>
                            </w:pPr>
                          </w:p>
                        </w:tc>
                      </w:tr>
                      <w:tr w:rsidR="004B5C6B" w:rsidRPr="008B18FC" w14:paraId="56B790E0" w14:textId="77777777" w:rsidTr="004B5C6B">
                        <w:trPr>
                          <w:trHeight w:hRule="exact" w:val="567"/>
                        </w:trPr>
                        <w:tc>
                          <w:tcPr>
                            <w:tcW w:w="2127" w:type="dxa"/>
                            <w:vAlign w:val="center"/>
                          </w:tcPr>
                          <w:p w14:paraId="03F9F937" w14:textId="77777777" w:rsidR="004B5C6B" w:rsidRPr="00434408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  <w:rPr>
                                <w:rFonts w:cs="Arial"/>
                              </w:rPr>
                            </w:pPr>
                            <w:r>
                              <w:t xml:space="preserve">sie </w:t>
                            </w:r>
                            <w:proofErr w:type="spellStart"/>
                            <w:r>
                              <w:t>rent</w:t>
                            </w:r>
                            <w:proofErr w:type="spellEnd"/>
                            <w:r>
                              <w:t xml:space="preserve"> / sie rennt</w:t>
                            </w:r>
                          </w:p>
                        </w:tc>
                        <w:tc>
                          <w:tcPr>
                            <w:tcW w:w="283" w:type="dxa"/>
                            <w:vAlign w:val="center"/>
                          </w:tcPr>
                          <w:p w14:paraId="27DA773E" w14:textId="77777777" w:rsidR="004B5C6B" w:rsidRPr="00434408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</w:pPr>
                            <w:r w:rsidRPr="001F7146">
                              <w:rPr>
                                <w:rStyle w:val="ekvsymbol"/>
                                <w:rFonts w:eastAsia="Calibri" w:cs="Times New Roman"/>
                              </w:rPr>
                              <w:sym w:font="Wingdings 3" w:char="F092"/>
                            </w:r>
                          </w:p>
                        </w:tc>
                        <w:tc>
                          <w:tcPr>
                            <w:tcW w:w="2977" w:type="dxa"/>
                            <w:vAlign w:val="center"/>
                          </w:tcPr>
                          <w:tbl>
                            <w:tblPr>
                              <w:tblW w:w="280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6" w:space="0" w:color="auto"/>
                                <w:right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02"/>
                            </w:tblGrid>
                            <w:tr w:rsidR="004B5C6B" w:rsidRPr="008B18FC" w14:paraId="15DB0740" w14:textId="77777777" w:rsidTr="00776B00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2802" w:type="dxa"/>
                                  <w:tcBorders>
                                    <w:top w:val="single" w:sz="2" w:space="0" w:color="auto"/>
                                    <w:bottom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031D4B36" w14:textId="77777777" w:rsidR="004B5C6B" w:rsidRPr="008B18FC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spacing w:line="240" w:lineRule="auto"/>
                                    <w:ind w:right="-10"/>
                                    <w:rPr>
                                      <w:rFonts w:eastAsia="Calibri" w:cs="Times New Roman"/>
                                      <w:sz w:val="20"/>
                                      <w:lang w:eastAsia="de-DE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EB1D150" w14:textId="77777777" w:rsidR="004B5C6B" w:rsidRPr="008B18FC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  <w:rPr>
                                <w:rFonts w:eastAsia="Calibri" w:cs="Times New Roman"/>
                              </w:rPr>
                            </w:pPr>
                          </w:p>
                        </w:tc>
                      </w:tr>
                      <w:tr w:rsidR="004B5C6B" w:rsidRPr="008B18FC" w14:paraId="52071A82" w14:textId="77777777" w:rsidTr="004B5C6B">
                        <w:trPr>
                          <w:trHeight w:hRule="exact" w:val="567"/>
                        </w:trPr>
                        <w:tc>
                          <w:tcPr>
                            <w:tcW w:w="2127" w:type="dxa"/>
                            <w:vAlign w:val="center"/>
                          </w:tcPr>
                          <w:p w14:paraId="5B3DBEA9" w14:textId="77777777" w:rsidR="004B5C6B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</w:pPr>
                            <w:r>
                              <w:t xml:space="preserve">der Blitz / der </w:t>
                            </w:r>
                            <w:proofErr w:type="spellStart"/>
                            <w:r>
                              <w:t>Bliz</w:t>
                            </w:r>
                            <w:proofErr w:type="spellEnd"/>
                          </w:p>
                        </w:tc>
                        <w:tc>
                          <w:tcPr>
                            <w:tcW w:w="283" w:type="dxa"/>
                            <w:vAlign w:val="center"/>
                          </w:tcPr>
                          <w:p w14:paraId="6AC838B3" w14:textId="77777777" w:rsidR="004B5C6B" w:rsidRPr="001F7146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  <w:rPr>
                                <w:rStyle w:val="ekvsymbol"/>
                                <w:rFonts w:eastAsia="Calibri" w:cs="Times New Roman"/>
                              </w:rPr>
                            </w:pPr>
                            <w:r w:rsidRPr="001F7146">
                              <w:rPr>
                                <w:rStyle w:val="ekvsymbol"/>
                                <w:rFonts w:eastAsia="Calibri" w:cs="Times New Roman"/>
                              </w:rPr>
                              <w:sym w:font="Wingdings 3" w:char="F092"/>
                            </w:r>
                          </w:p>
                        </w:tc>
                        <w:tc>
                          <w:tcPr>
                            <w:tcW w:w="2977" w:type="dxa"/>
                            <w:vAlign w:val="center"/>
                          </w:tcPr>
                          <w:tbl>
                            <w:tblPr>
                              <w:tblW w:w="280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6" w:space="0" w:color="auto"/>
                                <w:right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02"/>
                            </w:tblGrid>
                            <w:tr w:rsidR="004B5C6B" w:rsidRPr="008B18FC" w14:paraId="52B04513" w14:textId="77777777" w:rsidTr="00776B00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2802" w:type="dxa"/>
                                  <w:tcBorders>
                                    <w:top w:val="single" w:sz="2" w:space="0" w:color="auto"/>
                                    <w:bottom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1E342D08" w14:textId="77777777" w:rsidR="004B5C6B" w:rsidRPr="006B5545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spacing w:line="240" w:lineRule="auto"/>
                                    <w:ind w:right="-10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F56DA72" w14:textId="77777777" w:rsidR="004B5C6B" w:rsidRPr="008B18FC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spacing w:line="240" w:lineRule="auto"/>
                              <w:ind w:right="-10"/>
                              <w:rPr>
                                <w:rFonts w:eastAsia="Calibri" w:cs="Times New Roman"/>
                                <w:sz w:val="20"/>
                                <w:lang w:eastAsia="de-DE"/>
                              </w:rPr>
                            </w:pPr>
                          </w:p>
                        </w:tc>
                      </w:tr>
                      <w:tr w:rsidR="004B5C6B" w:rsidRPr="008B18FC" w14:paraId="4A4FD9E6" w14:textId="77777777" w:rsidTr="004B5C6B">
                        <w:trPr>
                          <w:trHeight w:hRule="exact" w:val="567"/>
                        </w:trPr>
                        <w:tc>
                          <w:tcPr>
                            <w:tcW w:w="2127" w:type="dxa"/>
                            <w:vAlign w:val="center"/>
                          </w:tcPr>
                          <w:p w14:paraId="7590D7EC" w14:textId="77777777" w:rsidR="004B5C6B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</w:pPr>
                            <w:r>
                              <w:t xml:space="preserve">der </w:t>
                            </w:r>
                            <w:proofErr w:type="spellStart"/>
                            <w:r>
                              <w:t>Blik</w:t>
                            </w:r>
                            <w:proofErr w:type="spellEnd"/>
                            <w:r>
                              <w:t xml:space="preserve"> / der Blick</w:t>
                            </w:r>
                          </w:p>
                        </w:tc>
                        <w:tc>
                          <w:tcPr>
                            <w:tcW w:w="283" w:type="dxa"/>
                            <w:vAlign w:val="center"/>
                          </w:tcPr>
                          <w:p w14:paraId="50B86BC0" w14:textId="77777777" w:rsidR="004B5C6B" w:rsidRPr="001F7146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ind w:right="-10"/>
                              <w:rPr>
                                <w:rStyle w:val="ekvsymbol"/>
                                <w:rFonts w:eastAsia="Calibri" w:cs="Times New Roman"/>
                              </w:rPr>
                            </w:pPr>
                            <w:r w:rsidRPr="001F7146">
                              <w:rPr>
                                <w:rStyle w:val="ekvsymbol"/>
                                <w:rFonts w:eastAsia="Calibri" w:cs="Times New Roman"/>
                              </w:rPr>
                              <w:sym w:font="Wingdings 3" w:char="F092"/>
                            </w:r>
                          </w:p>
                        </w:tc>
                        <w:tc>
                          <w:tcPr>
                            <w:tcW w:w="2977" w:type="dxa"/>
                            <w:vAlign w:val="center"/>
                          </w:tcPr>
                          <w:tbl>
                            <w:tblPr>
                              <w:tblW w:w="280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6" w:space="0" w:color="auto"/>
                                <w:right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02"/>
                            </w:tblGrid>
                            <w:tr w:rsidR="004B5C6B" w:rsidRPr="008B18FC" w14:paraId="029EC46E" w14:textId="77777777" w:rsidTr="00776B00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2802" w:type="dxa"/>
                                  <w:tcBorders>
                                    <w:top w:val="single" w:sz="2" w:space="0" w:color="auto"/>
                                    <w:bottom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4E0A77B2" w14:textId="77777777" w:rsidR="004B5C6B" w:rsidRPr="006B5545" w:rsidRDefault="004B5C6B" w:rsidP="004B5C6B">
                                  <w:pPr>
                                    <w:tabs>
                                      <w:tab w:val="clear" w:pos="340"/>
                                      <w:tab w:val="clear" w:pos="595"/>
                                      <w:tab w:val="clear" w:pos="851"/>
                                      <w:tab w:val="left" w:pos="0"/>
                                    </w:tabs>
                                    <w:spacing w:line="240" w:lineRule="auto"/>
                                    <w:ind w:right="-10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E25E7E" w14:textId="77777777" w:rsidR="004B5C6B" w:rsidRPr="006B5545" w:rsidRDefault="004B5C6B" w:rsidP="004B5C6B">
                            <w:pPr>
                              <w:tabs>
                                <w:tab w:val="clear" w:pos="340"/>
                                <w:tab w:val="clear" w:pos="595"/>
                                <w:tab w:val="clear" w:pos="851"/>
                                <w:tab w:val="left" w:pos="0"/>
                              </w:tabs>
                              <w:spacing w:line="240" w:lineRule="auto"/>
                              <w:ind w:right="-10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46DDF39D" w14:textId="74671A07" w:rsidR="004839F0" w:rsidRPr="00D57D4E" w:rsidRDefault="004B5C6B" w:rsidP="004839F0">
                      <w:pPr>
                        <w:spacing w:line="240" w:lineRule="auto"/>
                        <w:rPr>
                          <w:rStyle w:val="ekvlsung"/>
                          <w:sz w:val="36"/>
                          <w:szCs w:val="36"/>
                        </w:rPr>
                      </w:pPr>
                      <w:r>
                        <w:rPr>
                          <w:rStyle w:val="ekvlsung"/>
                          <w:sz w:val="36"/>
                          <w:szCs w:val="36"/>
                        </w:rPr>
                        <w:t xml:space="preserve"> </w:t>
                      </w:r>
                      <w:r w:rsidR="004839F0">
                        <w:rPr>
                          <w:rStyle w:val="ekvlsung"/>
                          <w:sz w:val="36"/>
                          <w:szCs w:val="36"/>
                        </w:rPr>
                        <w:t>viele Be</w:t>
                      </w:r>
                      <w:r w:rsidR="004839F0" w:rsidRPr="00327DED">
                        <w:rPr>
                          <w:rStyle w:val="ekvlsung"/>
                          <w:sz w:val="36"/>
                          <w:szCs w:val="36"/>
                        </w:rPr>
                        <w:t>tt</w:t>
                      </w:r>
                      <w:r w:rsidR="004839F0">
                        <w:rPr>
                          <w:rStyle w:val="ekvlsung"/>
                          <w:sz w:val="36"/>
                          <w:szCs w:val="36"/>
                        </w:rPr>
                        <w:t>en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2"/>
        <w:tblW w:w="5556" w:type="dxa"/>
        <w:tblInd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7"/>
        <w:gridCol w:w="397"/>
        <w:gridCol w:w="143"/>
        <w:gridCol w:w="397"/>
        <w:gridCol w:w="2867"/>
        <w:gridCol w:w="165"/>
      </w:tblGrid>
      <w:tr w:rsidR="004839F0" w:rsidRPr="008B18FC" w14:paraId="24886780" w14:textId="77777777" w:rsidTr="00402C34">
        <w:trPr>
          <w:trHeight w:hRule="exact" w:val="340"/>
        </w:trPr>
        <w:tc>
          <w:tcPr>
            <w:tcW w:w="1587" w:type="dxa"/>
            <w:tcMar>
              <w:left w:w="170" w:type="dxa"/>
            </w:tcMar>
            <w:vAlign w:val="center"/>
          </w:tcPr>
          <w:p w14:paraId="411353F4" w14:textId="472DF0D8" w:rsidR="004839F0" w:rsidRPr="000F77BD" w:rsidRDefault="004839F0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rPr>
                <w:rFonts w:cs="Arial"/>
              </w:rPr>
            </w:pPr>
            <w:r w:rsidRPr="000F77BD">
              <w:t xml:space="preserve">das </w:t>
            </w:r>
            <w:r w:rsidR="00327DED" w:rsidRPr="000F77BD">
              <w:t>Be</w:t>
            </w:r>
            <w:r w:rsidR="000F77BD" w:rsidRPr="000F77BD">
              <w:t xml:space="preserve"> </w:t>
            </w:r>
            <w:r w:rsidR="000F77BD">
              <w:t>t/</w:t>
            </w:r>
            <w:proofErr w:type="spellStart"/>
            <w:r w:rsidR="00327DED" w:rsidRPr="000F77BD">
              <w:rPr>
                <w:highlight w:val="lightGray"/>
              </w:rPr>
              <w:t>tt</w:t>
            </w:r>
            <w:proofErr w:type="spellEnd"/>
            <w:r w:rsidR="00327DED" w:rsidRPr="000F77BD">
              <w:t xml:space="preserve"> </w:t>
            </w:r>
          </w:p>
        </w:tc>
        <w:tc>
          <w:tcPr>
            <w:tcW w:w="397" w:type="dxa"/>
            <w:vAlign w:val="center"/>
          </w:tcPr>
          <w:p w14:paraId="1D887EAD" w14:textId="0FF2E63F" w:rsidR="004839F0" w:rsidRPr="00434408" w:rsidRDefault="004839F0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3572" w:type="dxa"/>
            <w:gridSpan w:val="4"/>
            <w:vAlign w:val="center"/>
          </w:tcPr>
          <w:tbl>
            <w:tblPr>
              <w:tblW w:w="3402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2"/>
            </w:tblGrid>
            <w:tr w:rsidR="004839F0" w:rsidRPr="008B18FC" w14:paraId="2C31C2E5" w14:textId="77777777" w:rsidTr="00402C34">
              <w:trPr>
                <w:trHeight w:hRule="exact" w:val="198"/>
              </w:trPr>
              <w:tc>
                <w:tcPr>
                  <w:tcW w:w="3402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18706DD2" w14:textId="3D6E0311" w:rsidR="004839F0" w:rsidRPr="008B18FC" w:rsidRDefault="004839F0" w:rsidP="00D1141A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</w:tabs>
                    <w:spacing w:line="240" w:lineRule="auto"/>
                    <w:ind w:right="-10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0C0E881D" w14:textId="6DF0E97E" w:rsidR="004839F0" w:rsidRPr="008B18FC" w:rsidRDefault="004839F0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rPr>
                <w:rFonts w:eastAsia="Calibri" w:cs="Times New Roman"/>
              </w:rPr>
            </w:pPr>
          </w:p>
        </w:tc>
      </w:tr>
      <w:tr w:rsidR="00162319" w:rsidRPr="008B18FC" w14:paraId="01D3882B" w14:textId="77777777" w:rsidTr="00402C34">
        <w:trPr>
          <w:trHeight w:hRule="exact" w:val="227"/>
        </w:trPr>
        <w:tc>
          <w:tcPr>
            <w:tcW w:w="1587" w:type="dxa"/>
            <w:tcMar>
              <w:left w:w="170" w:type="dxa"/>
            </w:tcMar>
            <w:vAlign w:val="center"/>
          </w:tcPr>
          <w:p w14:paraId="563B9D76" w14:textId="7DF429C0" w:rsidR="00162319" w:rsidRPr="000F77BD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48149920" w14:textId="77777777" w:rsidR="00162319" w:rsidRPr="001F7146" w:rsidRDefault="00162319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</w:p>
        </w:tc>
        <w:tc>
          <w:tcPr>
            <w:tcW w:w="3572" w:type="dxa"/>
            <w:gridSpan w:val="4"/>
            <w:shd w:val="clear" w:color="auto" w:fill="auto"/>
            <w:vAlign w:val="center"/>
          </w:tcPr>
          <w:p w14:paraId="5943319F" w14:textId="4D24DD78" w:rsidR="00162319" w:rsidRPr="008B18FC" w:rsidRDefault="00402C34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Fonts w:eastAsia="Calibri" w:cs="Times New Roman"/>
                <w:sz w:val="20"/>
                <w:lang w:eastAsia="de-DE"/>
              </w:rPr>
            </w:pPr>
            <w:r>
              <w:rPr>
                <w:rFonts w:eastAsia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F1E35E1" wp14:editId="4276575A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13335</wp:posOffset>
                      </wp:positionV>
                      <wp:extent cx="347980" cy="109855"/>
                      <wp:effectExtent l="0" t="0" r="13970" b="23495"/>
                      <wp:wrapNone/>
                      <wp:docPr id="36" name="Ellips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7980" cy="109855"/>
                              </a:xfrm>
                              <a:custGeom>
                                <a:avLst/>
                                <a:gdLst>
                                  <a:gd name="connsiteX0" fmla="*/ 0 w 363220"/>
                                  <a:gd name="connsiteY0" fmla="*/ 111125 h 222250"/>
                                  <a:gd name="connsiteX1" fmla="*/ 181610 w 363220"/>
                                  <a:gd name="connsiteY1" fmla="*/ 0 h 222250"/>
                                  <a:gd name="connsiteX2" fmla="*/ 363220 w 363220"/>
                                  <a:gd name="connsiteY2" fmla="*/ 111125 h 222250"/>
                                  <a:gd name="connsiteX3" fmla="*/ 181610 w 363220"/>
                                  <a:gd name="connsiteY3" fmla="*/ 222250 h 222250"/>
                                  <a:gd name="connsiteX4" fmla="*/ 0 w 363220"/>
                                  <a:gd name="connsiteY4" fmla="*/ 111125 h 222250"/>
                                  <a:gd name="connsiteX0" fmla="*/ 0 w 368268"/>
                                  <a:gd name="connsiteY0" fmla="*/ 13891 h 125016"/>
                                  <a:gd name="connsiteX1" fmla="*/ 363220 w 368268"/>
                                  <a:gd name="connsiteY1" fmla="*/ 13891 h 125016"/>
                                  <a:gd name="connsiteX2" fmla="*/ 181610 w 368268"/>
                                  <a:gd name="connsiteY2" fmla="*/ 125016 h 125016"/>
                                  <a:gd name="connsiteX3" fmla="*/ 0 w 368268"/>
                                  <a:gd name="connsiteY3" fmla="*/ 13891 h 125016"/>
                                  <a:gd name="connsiteX0" fmla="*/ 363220 w 454810"/>
                                  <a:gd name="connsiteY0" fmla="*/ 9201 h 120326"/>
                                  <a:gd name="connsiteX1" fmla="*/ 181610 w 454810"/>
                                  <a:gd name="connsiteY1" fmla="*/ 120326 h 120326"/>
                                  <a:gd name="connsiteX2" fmla="*/ 0 w 454810"/>
                                  <a:gd name="connsiteY2" fmla="*/ 9201 h 120326"/>
                                  <a:gd name="connsiteX3" fmla="*/ 454810 w 454810"/>
                                  <a:gd name="connsiteY3" fmla="*/ 101049 h 120326"/>
                                  <a:gd name="connsiteX0" fmla="*/ 363220 w 368268"/>
                                  <a:gd name="connsiteY0" fmla="*/ 0 h 111125"/>
                                  <a:gd name="connsiteX1" fmla="*/ 181610 w 368268"/>
                                  <a:gd name="connsiteY1" fmla="*/ 111125 h 111125"/>
                                  <a:gd name="connsiteX2" fmla="*/ 0 w 368268"/>
                                  <a:gd name="connsiteY2" fmla="*/ 0 h 111125"/>
                                  <a:gd name="connsiteX0" fmla="*/ 363220 w 363220"/>
                                  <a:gd name="connsiteY0" fmla="*/ 0 h 111125"/>
                                  <a:gd name="connsiteX1" fmla="*/ 181610 w 363220"/>
                                  <a:gd name="connsiteY1" fmla="*/ 111125 h 111125"/>
                                  <a:gd name="connsiteX2" fmla="*/ 0 w 363220"/>
                                  <a:gd name="connsiteY2" fmla="*/ 0 h 11112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63220" h="111125">
                                    <a:moveTo>
                                      <a:pt x="363220" y="0"/>
                                    </a:moveTo>
                                    <a:cubicBezTo>
                                      <a:pt x="356651" y="38696"/>
                                      <a:pt x="281910" y="111125"/>
                                      <a:pt x="181610" y="111125"/>
                                    </a:cubicBezTo>
                                    <a:cubicBezTo>
                                      <a:pt x="81310" y="111125"/>
                                      <a:pt x="0" y="61373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05FC57" id="Ellipse 12" o:spid="_x0000_s1026" style="position:absolute;margin-left:53.1pt;margin-top:1.05pt;width:27.4pt;height:8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3220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" path="m363220,c356651,38696,281910,111125,181610,111125,81310,111125,,61373,,e" filled="f" strokecolor="black [3213]" strokeweight=".5pt">
                      <v:stroke joinstyle="miter"/>
                      <v:path arrowok="t" o:connecttype="custom" o:connectlocs="347980,0;173990,109855;0,0" o:connectangles="0,0,0"/>
                    </v:shape>
                  </w:pict>
                </mc:Fallback>
              </mc:AlternateContent>
            </w:r>
            <w:r>
              <w:rPr>
                <w:rFonts w:eastAsia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7061F0D" wp14:editId="43599A9B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12065</wp:posOffset>
                      </wp:positionV>
                      <wp:extent cx="347980" cy="109855"/>
                      <wp:effectExtent l="0" t="0" r="13970" b="23495"/>
                      <wp:wrapNone/>
                      <wp:docPr id="37" name="Ellips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7980" cy="109855"/>
                              </a:xfrm>
                              <a:custGeom>
                                <a:avLst/>
                                <a:gdLst>
                                  <a:gd name="connsiteX0" fmla="*/ 0 w 363220"/>
                                  <a:gd name="connsiteY0" fmla="*/ 111125 h 222250"/>
                                  <a:gd name="connsiteX1" fmla="*/ 181610 w 363220"/>
                                  <a:gd name="connsiteY1" fmla="*/ 0 h 222250"/>
                                  <a:gd name="connsiteX2" fmla="*/ 363220 w 363220"/>
                                  <a:gd name="connsiteY2" fmla="*/ 111125 h 222250"/>
                                  <a:gd name="connsiteX3" fmla="*/ 181610 w 363220"/>
                                  <a:gd name="connsiteY3" fmla="*/ 222250 h 222250"/>
                                  <a:gd name="connsiteX4" fmla="*/ 0 w 363220"/>
                                  <a:gd name="connsiteY4" fmla="*/ 111125 h 222250"/>
                                  <a:gd name="connsiteX0" fmla="*/ 0 w 368268"/>
                                  <a:gd name="connsiteY0" fmla="*/ 13891 h 125016"/>
                                  <a:gd name="connsiteX1" fmla="*/ 363220 w 368268"/>
                                  <a:gd name="connsiteY1" fmla="*/ 13891 h 125016"/>
                                  <a:gd name="connsiteX2" fmla="*/ 181610 w 368268"/>
                                  <a:gd name="connsiteY2" fmla="*/ 125016 h 125016"/>
                                  <a:gd name="connsiteX3" fmla="*/ 0 w 368268"/>
                                  <a:gd name="connsiteY3" fmla="*/ 13891 h 125016"/>
                                  <a:gd name="connsiteX0" fmla="*/ 363220 w 454810"/>
                                  <a:gd name="connsiteY0" fmla="*/ 9201 h 120326"/>
                                  <a:gd name="connsiteX1" fmla="*/ 181610 w 454810"/>
                                  <a:gd name="connsiteY1" fmla="*/ 120326 h 120326"/>
                                  <a:gd name="connsiteX2" fmla="*/ 0 w 454810"/>
                                  <a:gd name="connsiteY2" fmla="*/ 9201 h 120326"/>
                                  <a:gd name="connsiteX3" fmla="*/ 454810 w 454810"/>
                                  <a:gd name="connsiteY3" fmla="*/ 101049 h 120326"/>
                                  <a:gd name="connsiteX0" fmla="*/ 363220 w 368268"/>
                                  <a:gd name="connsiteY0" fmla="*/ 0 h 111125"/>
                                  <a:gd name="connsiteX1" fmla="*/ 181610 w 368268"/>
                                  <a:gd name="connsiteY1" fmla="*/ 111125 h 111125"/>
                                  <a:gd name="connsiteX2" fmla="*/ 0 w 368268"/>
                                  <a:gd name="connsiteY2" fmla="*/ 0 h 111125"/>
                                  <a:gd name="connsiteX0" fmla="*/ 363220 w 363220"/>
                                  <a:gd name="connsiteY0" fmla="*/ 0 h 111125"/>
                                  <a:gd name="connsiteX1" fmla="*/ 181610 w 363220"/>
                                  <a:gd name="connsiteY1" fmla="*/ 111125 h 111125"/>
                                  <a:gd name="connsiteX2" fmla="*/ 0 w 363220"/>
                                  <a:gd name="connsiteY2" fmla="*/ 0 h 11112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63220" h="111125">
                                    <a:moveTo>
                                      <a:pt x="363220" y="0"/>
                                    </a:moveTo>
                                    <a:cubicBezTo>
                                      <a:pt x="356651" y="38696"/>
                                      <a:pt x="281910" y="111125"/>
                                      <a:pt x="181610" y="111125"/>
                                    </a:cubicBezTo>
                                    <a:cubicBezTo>
                                      <a:pt x="81310" y="111125"/>
                                      <a:pt x="0" y="61373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C0BED5" id="Ellipse 12" o:spid="_x0000_s1026" style="position:absolute;margin-left:80.6pt;margin-top:.95pt;width:27.4pt;height:8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3220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" path="m363220,c356651,38696,281910,111125,181610,111125,81310,111125,,61373,,e" filled="f" strokecolor="black [3213]" strokeweight=".5pt">
                      <v:stroke joinstyle="miter"/>
                      <v:path arrowok="t" o:connecttype="custom" o:connectlocs="347980,0;173990,109855;0,0" o:connectangles="0,0,0"/>
                    </v:shape>
                  </w:pict>
                </mc:Fallback>
              </mc:AlternateContent>
            </w:r>
            <w:r w:rsidR="00BF29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1" locked="0" layoutInCell="1" allowOverlap="1" wp14:anchorId="12DCC154" wp14:editId="2CC33059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-4445</wp:posOffset>
                      </wp:positionV>
                      <wp:extent cx="2160000" cy="143510"/>
                      <wp:effectExtent l="0" t="0" r="0" b="8890"/>
                      <wp:wrapNone/>
                      <wp:docPr id="34" name="Rechteck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0000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BC90F" id="Rechteck 34" o:spid="_x0000_s1026" style="position:absolute;margin-left:.15pt;margin-top:-.35pt;width:170.1pt;height:11.3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" fillcolor="#d8d8d8 [2732]" stroked="f" strokeweight="1pt"/>
                  </w:pict>
                </mc:Fallback>
              </mc:AlternateContent>
            </w:r>
          </w:p>
        </w:tc>
      </w:tr>
      <w:tr w:rsidR="00162319" w:rsidRPr="008B18FC" w14:paraId="0F0A9D5D" w14:textId="77777777" w:rsidTr="00402C34">
        <w:trPr>
          <w:trHeight w:hRule="exact" w:val="113"/>
        </w:trPr>
        <w:tc>
          <w:tcPr>
            <w:tcW w:w="1587" w:type="dxa"/>
            <w:tcMar>
              <w:left w:w="170" w:type="dxa"/>
            </w:tcMar>
            <w:vAlign w:val="center"/>
          </w:tcPr>
          <w:p w14:paraId="74E4492E" w14:textId="77777777" w:rsidR="00162319" w:rsidRPr="000F77BD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74D86B69" w14:textId="02BD2B00" w:rsidR="00162319" w:rsidRPr="001F7146" w:rsidRDefault="00162319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</w:p>
        </w:tc>
        <w:tc>
          <w:tcPr>
            <w:tcW w:w="3572" w:type="dxa"/>
            <w:gridSpan w:val="4"/>
            <w:vAlign w:val="center"/>
          </w:tcPr>
          <w:p w14:paraId="2D9D852B" w14:textId="032971DD" w:rsidR="00162319" w:rsidRPr="008B18FC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952088" w:rsidRPr="008B18FC" w14:paraId="02E1FBB4" w14:textId="77777777" w:rsidTr="00402C34">
        <w:trPr>
          <w:trHeight w:hRule="exact" w:val="340"/>
        </w:trPr>
        <w:tc>
          <w:tcPr>
            <w:tcW w:w="1587" w:type="dxa"/>
            <w:tcMar>
              <w:left w:w="170" w:type="dxa"/>
            </w:tcMar>
            <w:vAlign w:val="center"/>
          </w:tcPr>
          <w:p w14:paraId="7884FD88" w14:textId="238A8873" w:rsidR="00952088" w:rsidRPr="000F77BD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  <w:r w:rsidRPr="000F77BD">
              <w:t>das Be</w:t>
            </w:r>
            <w:r>
              <w:t>e</w:t>
            </w:r>
            <w:r w:rsidRPr="000F77BD">
              <w:t xml:space="preserve"> </w:t>
            </w:r>
            <w:r>
              <w:t>t/</w:t>
            </w:r>
            <w:proofErr w:type="spellStart"/>
            <w:r w:rsidRPr="00004A97">
              <w:t>tt</w:t>
            </w:r>
            <w:proofErr w:type="spellEnd"/>
            <w:r w:rsidRPr="000F77BD">
              <w:t xml:space="preserve"> </w:t>
            </w:r>
          </w:p>
        </w:tc>
        <w:tc>
          <w:tcPr>
            <w:tcW w:w="397" w:type="dxa"/>
            <w:vAlign w:val="center"/>
          </w:tcPr>
          <w:p w14:paraId="20FF39C0" w14:textId="4912EDCA" w:rsidR="00952088" w:rsidRPr="001F7146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3572" w:type="dxa"/>
            <w:gridSpan w:val="4"/>
            <w:vAlign w:val="center"/>
          </w:tcPr>
          <w:tbl>
            <w:tblPr>
              <w:tblW w:w="3402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2"/>
            </w:tblGrid>
            <w:tr w:rsidR="00952088" w:rsidRPr="008B18FC" w14:paraId="3EB68573" w14:textId="77777777" w:rsidTr="00402C34">
              <w:trPr>
                <w:trHeight w:hRule="exact" w:val="198"/>
              </w:trPr>
              <w:tc>
                <w:tcPr>
                  <w:tcW w:w="3402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77276E11" w14:textId="301C2E1C" w:rsidR="00952088" w:rsidRPr="006B5545" w:rsidRDefault="00952088" w:rsidP="00952088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</w:tabs>
                    <w:spacing w:line="240" w:lineRule="auto"/>
                    <w:ind w:right="-10"/>
                    <w:rPr>
                      <w:rStyle w:val="ekvlsung"/>
                    </w:rPr>
                  </w:pPr>
                </w:p>
              </w:tc>
            </w:tr>
          </w:tbl>
          <w:p w14:paraId="7A575197" w14:textId="092ED899" w:rsidR="00952088" w:rsidRPr="008B18FC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952088" w:rsidRPr="008B18FC" w14:paraId="3710EA9E" w14:textId="77777777" w:rsidTr="00402C34">
        <w:trPr>
          <w:trHeight w:hRule="exact" w:val="227"/>
        </w:trPr>
        <w:tc>
          <w:tcPr>
            <w:tcW w:w="1587" w:type="dxa"/>
            <w:tcMar>
              <w:left w:w="170" w:type="dxa"/>
            </w:tcMar>
            <w:vAlign w:val="center"/>
          </w:tcPr>
          <w:p w14:paraId="564A1C6E" w14:textId="77777777" w:rsidR="00952088" w:rsidRPr="000F77BD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743191C2" w14:textId="77777777" w:rsidR="00952088" w:rsidRPr="001F7146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</w:p>
        </w:tc>
        <w:tc>
          <w:tcPr>
            <w:tcW w:w="3572" w:type="dxa"/>
            <w:gridSpan w:val="4"/>
            <w:shd w:val="clear" w:color="auto" w:fill="auto"/>
            <w:vAlign w:val="center"/>
          </w:tcPr>
          <w:p w14:paraId="2CB1AB99" w14:textId="03C7C09B" w:rsidR="00952088" w:rsidRPr="008B18FC" w:rsidRDefault="00BF29F6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Fonts w:eastAsia="Calibri" w:cs="Times New Roman"/>
                <w:sz w:val="20"/>
                <w:lang w:eastAsia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4A1126A" wp14:editId="572282B9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-635</wp:posOffset>
                      </wp:positionV>
                      <wp:extent cx="2160000" cy="143510"/>
                      <wp:effectExtent l="0" t="0" r="0" b="8890"/>
                      <wp:wrapNone/>
                      <wp:docPr id="33" name="Rechteck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0000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3D3E10" id="Rechteck 33" o:spid="_x0000_s1026" style="position:absolute;margin-left:1.05pt;margin-top:-.05pt;width:170.1pt;height:11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" fillcolor="#d8d8d8 [2732]" stroked="f" strokeweight="1pt"/>
                  </w:pict>
                </mc:Fallback>
              </mc:AlternateContent>
            </w:r>
          </w:p>
        </w:tc>
      </w:tr>
      <w:tr w:rsidR="00952088" w:rsidRPr="008B18FC" w14:paraId="57CD718F" w14:textId="77777777" w:rsidTr="00402C34">
        <w:trPr>
          <w:trHeight w:hRule="exact" w:val="113"/>
        </w:trPr>
        <w:tc>
          <w:tcPr>
            <w:tcW w:w="1587" w:type="dxa"/>
            <w:tcMar>
              <w:left w:w="170" w:type="dxa"/>
            </w:tcMar>
            <w:vAlign w:val="center"/>
          </w:tcPr>
          <w:p w14:paraId="19B62EC6" w14:textId="77777777" w:rsidR="00952088" w:rsidRPr="000F77BD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7D2D182D" w14:textId="77777777" w:rsidR="00952088" w:rsidRPr="001F7146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</w:p>
        </w:tc>
        <w:tc>
          <w:tcPr>
            <w:tcW w:w="3572" w:type="dxa"/>
            <w:gridSpan w:val="4"/>
            <w:vAlign w:val="center"/>
          </w:tcPr>
          <w:p w14:paraId="460563AB" w14:textId="6F7097E5" w:rsidR="00952088" w:rsidRPr="008B18FC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952088" w:rsidRPr="008B18FC" w14:paraId="7D8120B1" w14:textId="77777777" w:rsidTr="00402C34">
        <w:trPr>
          <w:trHeight w:hRule="exact" w:val="340"/>
        </w:trPr>
        <w:tc>
          <w:tcPr>
            <w:tcW w:w="1587" w:type="dxa"/>
            <w:tcMar>
              <w:left w:w="170" w:type="dxa"/>
            </w:tcMar>
            <w:vAlign w:val="center"/>
          </w:tcPr>
          <w:p w14:paraId="6FEBC67C" w14:textId="6C971C33" w:rsidR="00952088" w:rsidRPr="00434408" w:rsidRDefault="00282260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rPr>
                <w:rFonts w:cs="Arial"/>
              </w:rPr>
            </w:pPr>
            <w:proofErr w:type="spellStart"/>
            <w:r w:rsidRPr="00282260">
              <w:t>schli</w:t>
            </w:r>
            <w:proofErr w:type="spellEnd"/>
            <w:r w:rsidRPr="00282260">
              <w:t xml:space="preserve"> m/mm</w:t>
            </w:r>
          </w:p>
        </w:tc>
        <w:tc>
          <w:tcPr>
            <w:tcW w:w="397" w:type="dxa"/>
            <w:vAlign w:val="center"/>
          </w:tcPr>
          <w:p w14:paraId="432A85CC" w14:textId="58ECF151" w:rsidR="00952088" w:rsidRPr="00434408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3572" w:type="dxa"/>
            <w:gridSpan w:val="4"/>
            <w:vAlign w:val="center"/>
          </w:tcPr>
          <w:tbl>
            <w:tblPr>
              <w:tblW w:w="3402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2"/>
            </w:tblGrid>
            <w:tr w:rsidR="00952088" w:rsidRPr="008B18FC" w14:paraId="4738CA47" w14:textId="77777777" w:rsidTr="00402C34">
              <w:trPr>
                <w:trHeight w:hRule="exact" w:val="198"/>
              </w:trPr>
              <w:tc>
                <w:tcPr>
                  <w:tcW w:w="3402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515BBB99" w14:textId="20EE248A" w:rsidR="00952088" w:rsidRPr="006B5545" w:rsidRDefault="00952088" w:rsidP="00952088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</w:tabs>
                    <w:spacing w:line="240" w:lineRule="auto"/>
                    <w:ind w:right="-10"/>
                    <w:rPr>
                      <w:rStyle w:val="ekvlsung"/>
                    </w:rPr>
                  </w:pPr>
                </w:p>
              </w:tc>
            </w:tr>
          </w:tbl>
          <w:p w14:paraId="68B4DCA2" w14:textId="7D1D4A51" w:rsidR="00952088" w:rsidRPr="008B18FC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rPr>
                <w:rFonts w:eastAsia="Calibri" w:cs="Times New Roman"/>
              </w:rPr>
            </w:pPr>
          </w:p>
        </w:tc>
      </w:tr>
      <w:tr w:rsidR="00952088" w:rsidRPr="008B18FC" w14:paraId="746C3541" w14:textId="77777777" w:rsidTr="00402C34">
        <w:trPr>
          <w:trHeight w:hRule="exact" w:val="227"/>
        </w:trPr>
        <w:tc>
          <w:tcPr>
            <w:tcW w:w="1587" w:type="dxa"/>
            <w:tcMar>
              <w:left w:w="170" w:type="dxa"/>
            </w:tcMar>
            <w:vAlign w:val="center"/>
          </w:tcPr>
          <w:p w14:paraId="360E2517" w14:textId="77777777" w:rsidR="00952088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57B1A1B2" w14:textId="77777777" w:rsidR="00952088" w:rsidRPr="001F7146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</w:p>
        </w:tc>
        <w:tc>
          <w:tcPr>
            <w:tcW w:w="3572" w:type="dxa"/>
            <w:gridSpan w:val="4"/>
            <w:shd w:val="clear" w:color="auto" w:fill="auto"/>
            <w:vAlign w:val="center"/>
          </w:tcPr>
          <w:p w14:paraId="5495084C" w14:textId="43E46F13" w:rsidR="00952088" w:rsidRPr="006B5545" w:rsidRDefault="00BF29F6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Style w:val="ekvlsung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A59B1AC" wp14:editId="61FDDC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160000" cy="143510"/>
                      <wp:effectExtent l="0" t="0" r="0" b="8890"/>
                      <wp:wrapNone/>
                      <wp:docPr id="32" name="Rechteck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0000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6F164" id="Rechteck 32" o:spid="_x0000_s1026" style="position:absolute;margin-left:0;margin-top:.05pt;width:170.1pt;height:11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" fillcolor="#d8d8d8 [2732]" stroked="f" strokeweight="1pt"/>
                  </w:pict>
                </mc:Fallback>
              </mc:AlternateContent>
            </w:r>
          </w:p>
        </w:tc>
      </w:tr>
      <w:tr w:rsidR="00952088" w:rsidRPr="008B18FC" w14:paraId="72E39D69" w14:textId="77777777" w:rsidTr="00402C34">
        <w:trPr>
          <w:trHeight w:hRule="exact" w:val="113"/>
        </w:trPr>
        <w:tc>
          <w:tcPr>
            <w:tcW w:w="1587" w:type="dxa"/>
            <w:tcMar>
              <w:left w:w="170" w:type="dxa"/>
            </w:tcMar>
            <w:vAlign w:val="center"/>
          </w:tcPr>
          <w:p w14:paraId="20A30FA1" w14:textId="77777777" w:rsidR="00952088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2A9B5BCC" w14:textId="77777777" w:rsidR="00952088" w:rsidRPr="001F7146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</w:p>
        </w:tc>
        <w:tc>
          <w:tcPr>
            <w:tcW w:w="3572" w:type="dxa"/>
            <w:gridSpan w:val="4"/>
            <w:vAlign w:val="center"/>
          </w:tcPr>
          <w:p w14:paraId="251D5F74" w14:textId="77777777" w:rsidR="00952088" w:rsidRPr="006B5545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Style w:val="ekvlsung"/>
              </w:rPr>
            </w:pPr>
          </w:p>
        </w:tc>
      </w:tr>
      <w:tr w:rsidR="00952088" w:rsidRPr="008B18FC" w14:paraId="3BB0744D" w14:textId="77777777" w:rsidTr="00402C34">
        <w:trPr>
          <w:trHeight w:hRule="exact" w:val="340"/>
        </w:trPr>
        <w:tc>
          <w:tcPr>
            <w:tcW w:w="1587" w:type="dxa"/>
            <w:tcMar>
              <w:left w:w="170" w:type="dxa"/>
            </w:tcMar>
            <w:vAlign w:val="center"/>
          </w:tcPr>
          <w:p w14:paraId="1705A1BB" w14:textId="0A28E505" w:rsidR="00952088" w:rsidRPr="00434408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rPr>
                <w:rFonts w:cs="Arial"/>
              </w:rPr>
            </w:pPr>
            <w:r>
              <w:t xml:space="preserve">sie </w:t>
            </w:r>
            <w:proofErr w:type="spellStart"/>
            <w:r>
              <w:t>re</w:t>
            </w:r>
            <w:proofErr w:type="spellEnd"/>
            <w:r>
              <w:t xml:space="preserve"> n/</w:t>
            </w:r>
            <w:proofErr w:type="spellStart"/>
            <w:r>
              <w:t>nn</w:t>
            </w:r>
            <w:proofErr w:type="spellEnd"/>
            <w:r>
              <w:t xml:space="preserve"> t</w:t>
            </w:r>
          </w:p>
        </w:tc>
        <w:tc>
          <w:tcPr>
            <w:tcW w:w="397" w:type="dxa"/>
            <w:vAlign w:val="center"/>
          </w:tcPr>
          <w:p w14:paraId="4E1A4911" w14:textId="63D26A7B" w:rsidR="00952088" w:rsidRPr="00434408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3572" w:type="dxa"/>
            <w:gridSpan w:val="4"/>
            <w:vAlign w:val="center"/>
          </w:tcPr>
          <w:tbl>
            <w:tblPr>
              <w:tblW w:w="3402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2"/>
            </w:tblGrid>
            <w:tr w:rsidR="00952088" w:rsidRPr="008B18FC" w14:paraId="6A68C917" w14:textId="77777777" w:rsidTr="00402C34">
              <w:trPr>
                <w:trHeight w:hRule="exact" w:val="198"/>
              </w:trPr>
              <w:tc>
                <w:tcPr>
                  <w:tcW w:w="3402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6171EB9D" w14:textId="388B54A4" w:rsidR="00952088" w:rsidRPr="008B18FC" w:rsidRDefault="00952088" w:rsidP="00952088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</w:tabs>
                    <w:spacing w:line="240" w:lineRule="auto"/>
                    <w:ind w:right="-10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50F75624" w14:textId="008F5B1A" w:rsidR="00952088" w:rsidRPr="008B18FC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rPr>
                <w:rFonts w:eastAsia="Calibri" w:cs="Times New Roman"/>
              </w:rPr>
            </w:pPr>
          </w:p>
        </w:tc>
      </w:tr>
      <w:tr w:rsidR="00952088" w:rsidRPr="008B18FC" w14:paraId="64A07A7B" w14:textId="77777777" w:rsidTr="00402C34">
        <w:trPr>
          <w:trHeight w:hRule="exact" w:val="227"/>
        </w:trPr>
        <w:tc>
          <w:tcPr>
            <w:tcW w:w="1587" w:type="dxa"/>
            <w:tcMar>
              <w:left w:w="170" w:type="dxa"/>
            </w:tcMar>
            <w:vAlign w:val="center"/>
          </w:tcPr>
          <w:p w14:paraId="3DA65E64" w14:textId="77777777" w:rsidR="00952088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328003D0" w14:textId="77777777" w:rsidR="00952088" w:rsidRPr="001F7146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</w:p>
        </w:tc>
        <w:tc>
          <w:tcPr>
            <w:tcW w:w="3572" w:type="dxa"/>
            <w:gridSpan w:val="4"/>
            <w:shd w:val="clear" w:color="auto" w:fill="auto"/>
            <w:vAlign w:val="center"/>
          </w:tcPr>
          <w:p w14:paraId="741F0219" w14:textId="5726F905" w:rsidR="00952088" w:rsidRPr="008B18FC" w:rsidRDefault="00BF29F6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Fonts w:eastAsia="Calibri" w:cs="Times New Roman"/>
                <w:sz w:val="20"/>
                <w:lang w:eastAsia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FF95618" wp14:editId="63003C6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</wp:posOffset>
                      </wp:positionV>
                      <wp:extent cx="2160000" cy="143510"/>
                      <wp:effectExtent l="0" t="0" r="0" b="8890"/>
                      <wp:wrapNone/>
                      <wp:docPr id="28" name="Rechteck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0000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2B8B88" id="Rechteck 28" o:spid="_x0000_s1026" style="position:absolute;margin-left:-.1pt;margin-top:.35pt;width:170.1pt;height:11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" fillcolor="#d8d8d8 [2732]" stroked="f" strokeweight="1pt"/>
                  </w:pict>
                </mc:Fallback>
              </mc:AlternateContent>
            </w:r>
          </w:p>
        </w:tc>
      </w:tr>
      <w:tr w:rsidR="00952088" w:rsidRPr="008B18FC" w14:paraId="17D05DE4" w14:textId="77777777" w:rsidTr="00402C34">
        <w:trPr>
          <w:trHeight w:hRule="exact" w:val="113"/>
        </w:trPr>
        <w:tc>
          <w:tcPr>
            <w:tcW w:w="1587" w:type="dxa"/>
            <w:tcMar>
              <w:left w:w="170" w:type="dxa"/>
            </w:tcMar>
            <w:vAlign w:val="center"/>
          </w:tcPr>
          <w:p w14:paraId="446AF334" w14:textId="77777777" w:rsidR="00952088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5600F3D2" w14:textId="77777777" w:rsidR="00952088" w:rsidRPr="001F7146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</w:p>
        </w:tc>
        <w:tc>
          <w:tcPr>
            <w:tcW w:w="3572" w:type="dxa"/>
            <w:gridSpan w:val="4"/>
            <w:vAlign w:val="center"/>
          </w:tcPr>
          <w:p w14:paraId="7D96A8A3" w14:textId="4D1C70FA" w:rsidR="00952088" w:rsidRPr="008B18FC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952088" w:rsidRPr="008B18FC" w14:paraId="5E6AA423" w14:textId="77777777" w:rsidTr="00402C34">
        <w:trPr>
          <w:trHeight w:hRule="exact" w:val="340"/>
        </w:trPr>
        <w:tc>
          <w:tcPr>
            <w:tcW w:w="1587" w:type="dxa"/>
            <w:tcMar>
              <w:left w:w="170" w:type="dxa"/>
            </w:tcMar>
            <w:vAlign w:val="center"/>
          </w:tcPr>
          <w:p w14:paraId="22F221B9" w14:textId="1466C1C2" w:rsidR="00952088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  <w:r>
              <w:t xml:space="preserve">der </w:t>
            </w:r>
            <w:proofErr w:type="spellStart"/>
            <w:r>
              <w:t>Bli</w:t>
            </w:r>
            <w:proofErr w:type="spellEnd"/>
            <w:r>
              <w:t xml:space="preserve"> z/</w:t>
            </w:r>
            <w:proofErr w:type="spellStart"/>
            <w:r>
              <w:t>tz</w:t>
            </w:r>
            <w:proofErr w:type="spellEnd"/>
          </w:p>
        </w:tc>
        <w:tc>
          <w:tcPr>
            <w:tcW w:w="397" w:type="dxa"/>
            <w:vAlign w:val="center"/>
          </w:tcPr>
          <w:p w14:paraId="3E047200" w14:textId="411081BC" w:rsidR="00952088" w:rsidRPr="001F7146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3572" w:type="dxa"/>
            <w:gridSpan w:val="4"/>
            <w:vAlign w:val="center"/>
          </w:tcPr>
          <w:tbl>
            <w:tblPr>
              <w:tblW w:w="3402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2"/>
            </w:tblGrid>
            <w:tr w:rsidR="00952088" w:rsidRPr="008B18FC" w14:paraId="5643CAAF" w14:textId="77777777" w:rsidTr="00402C34">
              <w:trPr>
                <w:trHeight w:hRule="exact" w:val="198"/>
              </w:trPr>
              <w:tc>
                <w:tcPr>
                  <w:tcW w:w="3402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61D89FF" w14:textId="61FF2580" w:rsidR="00952088" w:rsidRPr="006B5545" w:rsidRDefault="00952088" w:rsidP="00952088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</w:tabs>
                    <w:spacing w:line="240" w:lineRule="auto"/>
                    <w:ind w:right="-10"/>
                    <w:rPr>
                      <w:rStyle w:val="ekvlsung"/>
                    </w:rPr>
                  </w:pPr>
                </w:p>
              </w:tc>
            </w:tr>
          </w:tbl>
          <w:p w14:paraId="4B9641E4" w14:textId="6524066E" w:rsidR="00952088" w:rsidRPr="008B18FC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952088" w:rsidRPr="008B18FC" w14:paraId="2F5BC4EE" w14:textId="77777777" w:rsidTr="00402C34">
        <w:trPr>
          <w:trHeight w:hRule="exact" w:val="227"/>
        </w:trPr>
        <w:tc>
          <w:tcPr>
            <w:tcW w:w="1587" w:type="dxa"/>
            <w:tcMar>
              <w:left w:w="170" w:type="dxa"/>
            </w:tcMar>
            <w:vAlign w:val="center"/>
          </w:tcPr>
          <w:p w14:paraId="6B233824" w14:textId="77777777" w:rsidR="00952088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412DB33E" w14:textId="77777777" w:rsidR="00952088" w:rsidRPr="001F7146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</w:p>
        </w:tc>
        <w:tc>
          <w:tcPr>
            <w:tcW w:w="3572" w:type="dxa"/>
            <w:gridSpan w:val="4"/>
            <w:shd w:val="clear" w:color="auto" w:fill="auto"/>
            <w:vAlign w:val="center"/>
          </w:tcPr>
          <w:p w14:paraId="1142163C" w14:textId="5224ABEB" w:rsidR="00952088" w:rsidRPr="006B5545" w:rsidRDefault="00BF29F6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Style w:val="ekvlsung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881C6D9" wp14:editId="1B199CC6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5715</wp:posOffset>
                      </wp:positionV>
                      <wp:extent cx="2160000" cy="143510"/>
                      <wp:effectExtent l="0" t="0" r="0" b="8890"/>
                      <wp:wrapNone/>
                      <wp:docPr id="24" name="Rechtec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0000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C885E" id="Rechteck 24" o:spid="_x0000_s1026" style="position:absolute;margin-left:-.2pt;margin-top:.45pt;width:170.1pt;height:11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" fillcolor="#d8d8d8 [2732]" stroked="f" strokeweight="1pt"/>
                  </w:pict>
                </mc:Fallback>
              </mc:AlternateContent>
            </w:r>
          </w:p>
        </w:tc>
      </w:tr>
      <w:tr w:rsidR="00952088" w:rsidRPr="00162319" w14:paraId="2A800DAA" w14:textId="77777777" w:rsidTr="00402C34">
        <w:trPr>
          <w:trHeight w:hRule="exact" w:val="113"/>
        </w:trPr>
        <w:tc>
          <w:tcPr>
            <w:tcW w:w="1587" w:type="dxa"/>
            <w:tcMar>
              <w:left w:w="170" w:type="dxa"/>
            </w:tcMar>
            <w:vAlign w:val="center"/>
          </w:tcPr>
          <w:p w14:paraId="450C723A" w14:textId="77777777" w:rsidR="00952088" w:rsidRPr="00162319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0986FC8E" w14:textId="77777777" w:rsidR="00952088" w:rsidRPr="00162319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</w:p>
        </w:tc>
        <w:tc>
          <w:tcPr>
            <w:tcW w:w="3572" w:type="dxa"/>
            <w:gridSpan w:val="4"/>
            <w:vAlign w:val="center"/>
          </w:tcPr>
          <w:p w14:paraId="1A939321" w14:textId="77777777" w:rsidR="00952088" w:rsidRPr="00162319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Style w:val="ekvlsung"/>
              </w:rPr>
            </w:pPr>
          </w:p>
        </w:tc>
      </w:tr>
      <w:tr w:rsidR="00952088" w:rsidRPr="008B18FC" w14:paraId="6A704D81" w14:textId="77777777" w:rsidTr="00402C34">
        <w:trPr>
          <w:trHeight w:hRule="exact" w:val="340"/>
        </w:trPr>
        <w:tc>
          <w:tcPr>
            <w:tcW w:w="1587" w:type="dxa"/>
            <w:tcMar>
              <w:left w:w="170" w:type="dxa"/>
            </w:tcMar>
            <w:vAlign w:val="center"/>
          </w:tcPr>
          <w:p w14:paraId="41C1CF8F" w14:textId="59685A03" w:rsidR="00952088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  <w:r>
              <w:t xml:space="preserve">der </w:t>
            </w:r>
            <w:proofErr w:type="spellStart"/>
            <w:r w:rsidR="00282260">
              <w:t>Tr</w:t>
            </w:r>
            <w:r>
              <w:t>i</w:t>
            </w:r>
            <w:proofErr w:type="spellEnd"/>
            <w:r>
              <w:t xml:space="preserve"> k/</w:t>
            </w:r>
            <w:proofErr w:type="spellStart"/>
            <w:r>
              <w:t>ck</w:t>
            </w:r>
            <w:proofErr w:type="spellEnd"/>
          </w:p>
          <w:p w14:paraId="596E6B04" w14:textId="0D9900D6" w:rsidR="00952088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7C0C4DB8" w14:textId="0FA94D2F" w:rsidR="00952088" w:rsidRPr="001F7146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3572" w:type="dxa"/>
            <w:gridSpan w:val="4"/>
            <w:vAlign w:val="center"/>
          </w:tcPr>
          <w:tbl>
            <w:tblPr>
              <w:tblW w:w="3402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2"/>
            </w:tblGrid>
            <w:tr w:rsidR="00952088" w:rsidRPr="008B18FC" w14:paraId="1D0BE51A" w14:textId="77777777" w:rsidTr="00402C34">
              <w:trPr>
                <w:trHeight w:hRule="exact" w:val="198"/>
              </w:trPr>
              <w:tc>
                <w:tcPr>
                  <w:tcW w:w="3402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6D02BCA5" w14:textId="32A16FC9" w:rsidR="00952088" w:rsidRPr="006B5545" w:rsidRDefault="00952088" w:rsidP="00952088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</w:tabs>
                    <w:spacing w:line="240" w:lineRule="auto"/>
                    <w:ind w:right="-10"/>
                    <w:rPr>
                      <w:rStyle w:val="ekvlsung"/>
                    </w:rPr>
                  </w:pPr>
                </w:p>
              </w:tc>
            </w:tr>
          </w:tbl>
          <w:p w14:paraId="7F0E80CE" w14:textId="764BB9D2" w:rsidR="00952088" w:rsidRPr="006B5545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Style w:val="ekvlsung"/>
              </w:rPr>
            </w:pPr>
          </w:p>
        </w:tc>
      </w:tr>
      <w:tr w:rsidR="00952088" w:rsidRPr="008B18FC" w14:paraId="3A7698B2" w14:textId="77777777" w:rsidTr="00402C34">
        <w:trPr>
          <w:trHeight w:hRule="exact" w:val="227"/>
        </w:trPr>
        <w:tc>
          <w:tcPr>
            <w:tcW w:w="1587" w:type="dxa"/>
            <w:tcMar>
              <w:left w:w="170" w:type="dxa"/>
            </w:tcMar>
            <w:vAlign w:val="center"/>
          </w:tcPr>
          <w:p w14:paraId="448D6296" w14:textId="77777777" w:rsidR="00952088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7F0BE20A" w14:textId="77777777" w:rsidR="00952088" w:rsidRPr="001F7146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</w:p>
        </w:tc>
        <w:tc>
          <w:tcPr>
            <w:tcW w:w="3572" w:type="dxa"/>
            <w:gridSpan w:val="4"/>
            <w:shd w:val="clear" w:color="auto" w:fill="auto"/>
            <w:vAlign w:val="center"/>
          </w:tcPr>
          <w:p w14:paraId="05EB99C4" w14:textId="4266CA8E" w:rsidR="00952088" w:rsidRPr="006B5545" w:rsidRDefault="00BF29F6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Style w:val="ekvlsung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80DD2AB" wp14:editId="40A0269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1270</wp:posOffset>
                      </wp:positionV>
                      <wp:extent cx="2160000" cy="143510"/>
                      <wp:effectExtent l="0" t="0" r="0" b="8890"/>
                      <wp:wrapNone/>
                      <wp:docPr id="23" name="Rechteck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0000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32A4C0" id="Rechteck 23" o:spid="_x0000_s1026" style="position:absolute;margin-left:-.35pt;margin-top:.1pt;width:170.1pt;height:11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" fillcolor="#d8d8d8 [2732]" stroked="f" strokeweight="1pt"/>
                  </w:pict>
                </mc:Fallback>
              </mc:AlternateContent>
            </w:r>
          </w:p>
        </w:tc>
      </w:tr>
      <w:tr w:rsidR="00952088" w:rsidRPr="008B18FC" w14:paraId="036B4448" w14:textId="77777777" w:rsidTr="00402C34">
        <w:trPr>
          <w:gridAfter w:val="1"/>
          <w:wAfter w:w="165" w:type="dxa"/>
          <w:trHeight w:hRule="exact" w:val="113"/>
        </w:trPr>
        <w:tc>
          <w:tcPr>
            <w:tcW w:w="2127" w:type="dxa"/>
            <w:gridSpan w:val="3"/>
            <w:vAlign w:val="center"/>
          </w:tcPr>
          <w:p w14:paraId="5B93F256" w14:textId="77777777" w:rsidR="00952088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</w:pPr>
          </w:p>
        </w:tc>
        <w:tc>
          <w:tcPr>
            <w:tcW w:w="397" w:type="dxa"/>
            <w:vAlign w:val="center"/>
          </w:tcPr>
          <w:p w14:paraId="55C4BB03" w14:textId="77777777" w:rsidR="00952088" w:rsidRPr="001F7146" w:rsidRDefault="00952088" w:rsidP="006033A7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ind w:right="-10"/>
              <w:jc w:val="both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67" w:type="dxa"/>
            <w:vAlign w:val="center"/>
          </w:tcPr>
          <w:p w14:paraId="77473FE6" w14:textId="0E6A2FC1" w:rsidR="00952088" w:rsidRPr="006B5545" w:rsidRDefault="00952088" w:rsidP="00952088">
            <w:pPr>
              <w:tabs>
                <w:tab w:val="clear" w:pos="340"/>
                <w:tab w:val="clear" w:pos="595"/>
                <w:tab w:val="clear" w:pos="851"/>
                <w:tab w:val="left" w:pos="0"/>
              </w:tabs>
              <w:spacing w:line="240" w:lineRule="auto"/>
              <w:ind w:right="-10"/>
              <w:rPr>
                <w:rStyle w:val="ekvlsung"/>
              </w:rPr>
            </w:pPr>
          </w:p>
        </w:tc>
      </w:tr>
    </w:tbl>
    <w:p w14:paraId="2EE57C1D" w14:textId="660BE832" w:rsidR="004839F0" w:rsidRDefault="004839F0" w:rsidP="006D5E9B">
      <w:pPr>
        <w:pStyle w:val="ekvgrundtexthalbe"/>
      </w:pPr>
    </w:p>
    <w:p w14:paraId="71D7A386" w14:textId="77777777" w:rsidR="00402C34" w:rsidRDefault="00402C34" w:rsidP="006D5E9B">
      <w:pPr>
        <w:pStyle w:val="ekvgrundtexthalbe"/>
      </w:pPr>
    </w:p>
    <w:p w14:paraId="086B5424" w14:textId="019C6B20" w:rsidR="002A7033" w:rsidRDefault="002A7033" w:rsidP="004839F0"/>
    <w:p w14:paraId="5318019F" w14:textId="7C6E04EF" w:rsidR="00D1141A" w:rsidRPr="00D3427F" w:rsidRDefault="00D1141A" w:rsidP="00D1141A">
      <w:pPr>
        <w:pStyle w:val="ekvnummerierung"/>
        <w:framePr w:wrap="around"/>
      </w:pPr>
      <w:r>
        <w:t>2</w:t>
      </w:r>
    </w:p>
    <w:p w14:paraId="038E0F2D" w14:textId="77777777" w:rsidR="00D1141A" w:rsidRPr="00287B24" w:rsidRDefault="00D1141A" w:rsidP="00D1141A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7BE8D263" wp14:editId="5AF5D782">
            <wp:extent cx="28829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3E0D0" w14:textId="3C95650D" w:rsidR="00D1141A" w:rsidRDefault="00DA6526" w:rsidP="004839F0">
      <w:r>
        <w:t>Du kannst</w:t>
      </w:r>
      <w:r w:rsidR="00D1141A">
        <w:t xml:space="preserve"> ein</w:t>
      </w:r>
      <w:r>
        <w:t xml:space="preserve"> </w:t>
      </w:r>
      <w:r w:rsidR="00D1141A" w:rsidRPr="00D1141A">
        <w:rPr>
          <w:b/>
          <w:bCs/>
        </w:rPr>
        <w:t>h im Wort</w:t>
      </w:r>
      <w:r w:rsidR="00D1141A">
        <w:t xml:space="preserve"> hörbar machen, wenn du </w:t>
      </w:r>
      <w:r w:rsidR="00EA6E0C">
        <w:t>es</w:t>
      </w:r>
      <w:r w:rsidR="00D1141A">
        <w:t xml:space="preserve"> um eine Silbe verlängerst.</w:t>
      </w:r>
    </w:p>
    <w:p w14:paraId="64B0C302" w14:textId="6487DE61" w:rsidR="00327DED" w:rsidRDefault="00D1141A" w:rsidP="004839F0">
      <w:r>
        <w:t>Schreibe auf, zeichne Silbenbögen</w:t>
      </w:r>
      <w:r w:rsidR="00DA6526">
        <w:t xml:space="preserve"> und markiere </w:t>
      </w:r>
      <w:r w:rsidR="00DA6526" w:rsidRPr="00DA6526">
        <w:rPr>
          <w:b/>
          <w:bCs/>
        </w:rPr>
        <w:t>h</w:t>
      </w:r>
      <w:r w:rsidR="00DA6526">
        <w:t>.</w:t>
      </w:r>
    </w:p>
    <w:p w14:paraId="071279D8" w14:textId="5F5CF597" w:rsidR="00D1141A" w:rsidRDefault="00BF29F6" w:rsidP="004839F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2089F9" wp14:editId="094BB316">
                <wp:simplePos x="0" y="0"/>
                <wp:positionH relativeFrom="column">
                  <wp:posOffset>1179877</wp:posOffset>
                </wp:positionH>
                <wp:positionV relativeFrom="paragraph">
                  <wp:posOffset>107863</wp:posOffset>
                </wp:positionV>
                <wp:extent cx="1465635" cy="307183"/>
                <wp:effectExtent l="0" t="0" r="127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5635" cy="3071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CED32F0" w14:textId="122B2BBC" w:rsidR="006132C6" w:rsidRPr="00D57D4E" w:rsidRDefault="006132C6" w:rsidP="006132C6">
                            <w:pPr>
                              <w:spacing w:line="240" w:lineRule="auto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alle dre</w:t>
                            </w:r>
                            <w:r w:rsidRPr="005C26AA">
                              <w:rPr>
                                <w:rStyle w:val="ekvlsung"/>
                                <w:sz w:val="36"/>
                                <w:szCs w:val="36"/>
                                <w:highlight w:val="lightGray"/>
                              </w:rPr>
                              <w:t>h</w:t>
                            </w: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en</w:t>
                            </w:r>
                          </w:p>
                          <w:p w14:paraId="32C809F0" w14:textId="77777777" w:rsidR="006132C6" w:rsidRDefault="006132C6"/>
                          <w:p w14:paraId="0EBBB489" w14:textId="3F3213A1" w:rsidR="006132C6" w:rsidRPr="00D57D4E" w:rsidRDefault="006132C6" w:rsidP="006132C6">
                            <w:pPr>
                              <w:spacing w:line="240" w:lineRule="auto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alle dre</w:t>
                            </w:r>
                            <w:r w:rsidRPr="006132C6">
                              <w:rPr>
                                <w:rStyle w:val="ekvlsung"/>
                                <w:sz w:val="36"/>
                                <w:szCs w:val="36"/>
                                <w:highlight w:val="darkGray"/>
                              </w:rPr>
                              <w:t>h</w:t>
                            </w: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089F9" id="Textfeld 9" o:spid="_x0000_s1028" type="#_x0000_t202" style="position:absolute;margin-left:92.9pt;margin-top:8.5pt;width:115.4pt;height:24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" filled="f" stroked="f" strokeweight=".5pt">
                <v:textbox inset="1mm,0,0,0">
                  <w:txbxContent>
                    <w:p w14:paraId="7CED32F0" w14:textId="122B2BBC" w:rsidR="006132C6" w:rsidRPr="00D57D4E" w:rsidRDefault="006132C6" w:rsidP="006132C6">
                      <w:pPr>
                        <w:spacing w:line="240" w:lineRule="auto"/>
                        <w:rPr>
                          <w:rStyle w:val="ekvlsung"/>
                          <w:sz w:val="36"/>
                          <w:szCs w:val="36"/>
                        </w:rPr>
                      </w:pPr>
                      <w:r>
                        <w:rPr>
                          <w:rStyle w:val="ekvlsung"/>
                          <w:sz w:val="36"/>
                          <w:szCs w:val="36"/>
                        </w:rPr>
                        <w:t>alle dre</w:t>
                      </w:r>
                      <w:r w:rsidRPr="005C26AA">
                        <w:rPr>
                          <w:rStyle w:val="ekvlsung"/>
                          <w:sz w:val="36"/>
                          <w:szCs w:val="36"/>
                          <w:highlight w:val="lightGray"/>
                        </w:rPr>
                        <w:t>h</w:t>
                      </w:r>
                      <w:r>
                        <w:rPr>
                          <w:rStyle w:val="ekvlsung"/>
                          <w:sz w:val="36"/>
                          <w:szCs w:val="36"/>
                        </w:rPr>
                        <w:t>en</w:t>
                      </w:r>
                    </w:p>
                    <w:p w14:paraId="32C809F0" w14:textId="77777777" w:rsidR="006132C6" w:rsidRDefault="006132C6"/>
                    <w:p w14:paraId="0EBBB489" w14:textId="3F3213A1" w:rsidR="006132C6" w:rsidRPr="00D57D4E" w:rsidRDefault="006132C6" w:rsidP="006132C6">
                      <w:pPr>
                        <w:spacing w:line="240" w:lineRule="auto"/>
                        <w:rPr>
                          <w:rStyle w:val="ekvlsung"/>
                          <w:sz w:val="36"/>
                          <w:szCs w:val="36"/>
                        </w:rPr>
                      </w:pPr>
                      <w:r>
                        <w:rPr>
                          <w:rStyle w:val="ekvlsung"/>
                          <w:sz w:val="36"/>
                          <w:szCs w:val="36"/>
                        </w:rPr>
                        <w:t>alle dre</w:t>
                      </w:r>
                      <w:r w:rsidRPr="006132C6">
                        <w:rPr>
                          <w:rStyle w:val="ekvlsung"/>
                          <w:sz w:val="36"/>
                          <w:szCs w:val="36"/>
                          <w:highlight w:val="darkGray"/>
                        </w:rPr>
                        <w:t>h</w:t>
                      </w:r>
                      <w:r>
                        <w:rPr>
                          <w:rStyle w:val="ekvlsung"/>
                          <w:sz w:val="36"/>
                          <w:szCs w:val="36"/>
                        </w:rPr>
                        <w:t>en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2"/>
        <w:tblW w:w="9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4"/>
        <w:gridCol w:w="86"/>
        <w:gridCol w:w="283"/>
        <w:gridCol w:w="28"/>
        <w:gridCol w:w="2807"/>
        <w:gridCol w:w="254"/>
        <w:gridCol w:w="1305"/>
        <w:gridCol w:w="56"/>
        <w:gridCol w:w="227"/>
        <w:gridCol w:w="170"/>
        <w:gridCol w:w="2666"/>
        <w:gridCol w:w="170"/>
      </w:tblGrid>
      <w:tr w:rsidR="00D1141A" w:rsidRPr="008B18FC" w14:paraId="6B54EC7D" w14:textId="4816B890" w:rsidTr="006033A7">
        <w:trPr>
          <w:trHeight w:hRule="exact" w:val="340"/>
        </w:trPr>
        <w:tc>
          <w:tcPr>
            <w:tcW w:w="1474" w:type="dxa"/>
            <w:vAlign w:val="center"/>
          </w:tcPr>
          <w:p w14:paraId="0BE89139" w14:textId="7857EBEB" w:rsidR="00D1141A" w:rsidRPr="00327DED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  <w:r w:rsidRPr="00D1141A">
              <w:t xml:space="preserve">du </w:t>
            </w:r>
            <w:proofErr w:type="spellStart"/>
            <w:r w:rsidR="006132C6">
              <w:t>dre</w:t>
            </w:r>
            <w:proofErr w:type="spellEnd"/>
            <w:r w:rsidR="006132C6">
              <w:rPr>
                <w:rStyle w:val="ekvlsungunterstrichen"/>
              </w:rPr>
              <w:t xml:space="preserve"> </w:t>
            </w:r>
            <w:proofErr w:type="gramStart"/>
            <w:r w:rsidR="006132C6" w:rsidRPr="005C26AA">
              <w:rPr>
                <w:rStyle w:val="ekvlsungunterstrichen"/>
                <w:highlight w:val="lightGray"/>
              </w:rPr>
              <w:t>h</w:t>
            </w:r>
            <w:r w:rsidR="006132C6">
              <w:rPr>
                <w:rStyle w:val="ekvlsungunterstrichen"/>
              </w:rPr>
              <w:t xml:space="preserve"> </w:t>
            </w:r>
            <w:r w:rsidR="002A7033">
              <w:rPr>
                <w:rStyle w:val="ekvlsungunterstrichen"/>
              </w:rPr>
              <w:t xml:space="preserve"> </w:t>
            </w:r>
            <w:proofErr w:type="spellStart"/>
            <w:r>
              <w:t>st</w:t>
            </w:r>
            <w:proofErr w:type="spellEnd"/>
            <w:proofErr w:type="gramEnd"/>
          </w:p>
        </w:tc>
        <w:tc>
          <w:tcPr>
            <w:tcW w:w="397" w:type="dxa"/>
            <w:gridSpan w:val="3"/>
            <w:vAlign w:val="center"/>
          </w:tcPr>
          <w:p w14:paraId="7417F299" w14:textId="58F47977" w:rsidR="00D1141A" w:rsidRPr="00434408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3061" w:type="dxa"/>
            <w:gridSpan w:val="2"/>
            <w:vAlign w:val="center"/>
          </w:tcPr>
          <w:tbl>
            <w:tblPr>
              <w:tblW w:w="266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64"/>
            </w:tblGrid>
            <w:tr w:rsidR="00D1141A" w:rsidRPr="008B18FC" w14:paraId="2D89DB07" w14:textId="77777777" w:rsidTr="00CE67C9">
              <w:trPr>
                <w:trHeight w:hRule="exact" w:val="198"/>
              </w:trPr>
              <w:tc>
                <w:tcPr>
                  <w:tcW w:w="266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55C2CEF1" w14:textId="6211A697" w:rsidR="00D1141A" w:rsidRPr="008B18FC" w:rsidRDefault="00D1141A" w:rsidP="00D1141A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  <w:tab w:val="left" w:pos="251"/>
                      <w:tab w:val="left" w:pos="393"/>
                    </w:tabs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1CA46F77" w14:textId="249877E5" w:rsidR="00D1141A" w:rsidRPr="008B18FC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eastAsia="Calibri" w:cs="Times New Roman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34824B1B" w14:textId="2988E338" w:rsidR="00D1141A" w:rsidRPr="008B18FC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  <w:r>
              <w:t>er</w:t>
            </w:r>
            <w:r w:rsidRPr="00D1141A">
              <w:t xml:space="preserve"> </w:t>
            </w:r>
            <w:proofErr w:type="spellStart"/>
            <w:r>
              <w:t>ge</w:t>
            </w:r>
            <w:proofErr w:type="spellEnd"/>
            <w:r w:rsidR="00C53215" w:rsidRPr="008B18FC">
              <w:rPr>
                <w:rStyle w:val="ekvlsungunterstrichen"/>
              </w:rPr>
              <w:t>    </w:t>
            </w:r>
            <w:r w:rsidR="00C53215">
              <w:rPr>
                <w:rStyle w:val="ekvlsungunterstrichen"/>
              </w:rPr>
              <w:t xml:space="preserve"> </w:t>
            </w:r>
            <w:r>
              <w:t>t</w:t>
            </w:r>
          </w:p>
        </w:tc>
        <w:tc>
          <w:tcPr>
            <w:tcW w:w="397" w:type="dxa"/>
            <w:gridSpan w:val="2"/>
            <w:vAlign w:val="center"/>
          </w:tcPr>
          <w:p w14:paraId="6C8B273A" w14:textId="3B1F829D" w:rsidR="00D1141A" w:rsidRPr="008B18FC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2836" w:type="dxa"/>
            <w:gridSpan w:val="2"/>
            <w:vAlign w:val="center"/>
          </w:tcPr>
          <w:tbl>
            <w:tblPr>
              <w:tblW w:w="2667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67"/>
            </w:tblGrid>
            <w:tr w:rsidR="00D1141A" w:rsidRPr="008B18FC" w14:paraId="090C042F" w14:textId="77777777" w:rsidTr="00D1141A">
              <w:trPr>
                <w:trHeight w:hRule="exact" w:val="198"/>
              </w:trPr>
              <w:tc>
                <w:tcPr>
                  <w:tcW w:w="2667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42E2921C" w14:textId="77777777" w:rsidR="00D1141A" w:rsidRPr="008B18FC" w:rsidRDefault="00D1141A" w:rsidP="00D1141A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  <w:tab w:val="left" w:pos="251"/>
                      <w:tab w:val="left" w:pos="393"/>
                    </w:tabs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2AB359EF" w14:textId="77777777" w:rsidR="00D1141A" w:rsidRPr="008B18FC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162319" w:rsidRPr="008B18FC" w14:paraId="52EDF296" w14:textId="77777777" w:rsidTr="006033A7">
        <w:trPr>
          <w:trHeight w:hRule="exact" w:val="227"/>
        </w:trPr>
        <w:tc>
          <w:tcPr>
            <w:tcW w:w="1474" w:type="dxa"/>
            <w:vAlign w:val="center"/>
          </w:tcPr>
          <w:p w14:paraId="14B4A758" w14:textId="77777777" w:rsidR="00162319" w:rsidRPr="00D1141A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</w:pPr>
          </w:p>
        </w:tc>
        <w:tc>
          <w:tcPr>
            <w:tcW w:w="397" w:type="dxa"/>
            <w:gridSpan w:val="3"/>
            <w:vAlign w:val="center"/>
          </w:tcPr>
          <w:p w14:paraId="71849389" w14:textId="77777777" w:rsidR="00162319" w:rsidRPr="001F7146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center"/>
          </w:tcPr>
          <w:p w14:paraId="061CF44C" w14:textId="0830D918" w:rsidR="00162319" w:rsidRPr="008B18FC" w:rsidRDefault="00BF29F6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  <w:r>
              <w:rPr>
                <w:rFonts w:eastAsia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50513A2" wp14:editId="16246E3D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8890</wp:posOffset>
                      </wp:positionV>
                      <wp:extent cx="384810" cy="109855"/>
                      <wp:effectExtent l="0" t="0" r="15240" b="23495"/>
                      <wp:wrapNone/>
                      <wp:docPr id="39" name="Ellips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810" cy="109855"/>
                              </a:xfrm>
                              <a:custGeom>
                                <a:avLst/>
                                <a:gdLst>
                                  <a:gd name="connsiteX0" fmla="*/ 0 w 363220"/>
                                  <a:gd name="connsiteY0" fmla="*/ 111125 h 222250"/>
                                  <a:gd name="connsiteX1" fmla="*/ 181610 w 363220"/>
                                  <a:gd name="connsiteY1" fmla="*/ 0 h 222250"/>
                                  <a:gd name="connsiteX2" fmla="*/ 363220 w 363220"/>
                                  <a:gd name="connsiteY2" fmla="*/ 111125 h 222250"/>
                                  <a:gd name="connsiteX3" fmla="*/ 181610 w 363220"/>
                                  <a:gd name="connsiteY3" fmla="*/ 222250 h 222250"/>
                                  <a:gd name="connsiteX4" fmla="*/ 0 w 363220"/>
                                  <a:gd name="connsiteY4" fmla="*/ 111125 h 222250"/>
                                  <a:gd name="connsiteX0" fmla="*/ 0 w 368268"/>
                                  <a:gd name="connsiteY0" fmla="*/ 13891 h 125016"/>
                                  <a:gd name="connsiteX1" fmla="*/ 363220 w 368268"/>
                                  <a:gd name="connsiteY1" fmla="*/ 13891 h 125016"/>
                                  <a:gd name="connsiteX2" fmla="*/ 181610 w 368268"/>
                                  <a:gd name="connsiteY2" fmla="*/ 125016 h 125016"/>
                                  <a:gd name="connsiteX3" fmla="*/ 0 w 368268"/>
                                  <a:gd name="connsiteY3" fmla="*/ 13891 h 125016"/>
                                  <a:gd name="connsiteX0" fmla="*/ 363220 w 454810"/>
                                  <a:gd name="connsiteY0" fmla="*/ 9201 h 120326"/>
                                  <a:gd name="connsiteX1" fmla="*/ 181610 w 454810"/>
                                  <a:gd name="connsiteY1" fmla="*/ 120326 h 120326"/>
                                  <a:gd name="connsiteX2" fmla="*/ 0 w 454810"/>
                                  <a:gd name="connsiteY2" fmla="*/ 9201 h 120326"/>
                                  <a:gd name="connsiteX3" fmla="*/ 454810 w 454810"/>
                                  <a:gd name="connsiteY3" fmla="*/ 101049 h 120326"/>
                                  <a:gd name="connsiteX0" fmla="*/ 363220 w 368268"/>
                                  <a:gd name="connsiteY0" fmla="*/ 0 h 111125"/>
                                  <a:gd name="connsiteX1" fmla="*/ 181610 w 368268"/>
                                  <a:gd name="connsiteY1" fmla="*/ 111125 h 111125"/>
                                  <a:gd name="connsiteX2" fmla="*/ 0 w 368268"/>
                                  <a:gd name="connsiteY2" fmla="*/ 0 h 111125"/>
                                  <a:gd name="connsiteX0" fmla="*/ 363220 w 363220"/>
                                  <a:gd name="connsiteY0" fmla="*/ 0 h 111125"/>
                                  <a:gd name="connsiteX1" fmla="*/ 181610 w 363220"/>
                                  <a:gd name="connsiteY1" fmla="*/ 111125 h 111125"/>
                                  <a:gd name="connsiteX2" fmla="*/ 0 w 363220"/>
                                  <a:gd name="connsiteY2" fmla="*/ 0 h 11112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63220" h="111125">
                                    <a:moveTo>
                                      <a:pt x="363220" y="0"/>
                                    </a:moveTo>
                                    <a:cubicBezTo>
                                      <a:pt x="356651" y="38696"/>
                                      <a:pt x="281910" y="111125"/>
                                      <a:pt x="181610" y="111125"/>
                                    </a:cubicBezTo>
                                    <a:cubicBezTo>
                                      <a:pt x="81310" y="111125"/>
                                      <a:pt x="0" y="61373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D46894" id="Ellipse 12" o:spid="_x0000_s1026" style="position:absolute;margin-left:65.4pt;margin-top:.7pt;width:30.3pt;height:8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3220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" path="m363220,c356651,38696,281910,111125,181610,111125,81310,111125,,61373,,e" filled="f" strokecolor="black [3213]" strokeweight=".5pt">
                      <v:stroke joinstyle="miter"/>
                      <v:path arrowok="t" o:connecttype="custom" o:connectlocs="384810,0;192405,109855;0,0" o:connectangles="0,0,0"/>
                    </v:shape>
                  </w:pict>
                </mc:Fallback>
              </mc:AlternateContent>
            </w:r>
            <w:r>
              <w:rPr>
                <w:rFonts w:eastAsia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BDC93B4" wp14:editId="0EA5D98E">
                      <wp:simplePos x="0" y="0"/>
                      <wp:positionH relativeFrom="column">
                        <wp:posOffset>488315</wp:posOffset>
                      </wp:positionH>
                      <wp:positionV relativeFrom="paragraph">
                        <wp:posOffset>10160</wp:posOffset>
                      </wp:positionV>
                      <wp:extent cx="347980" cy="109855"/>
                      <wp:effectExtent l="0" t="0" r="13970" b="23495"/>
                      <wp:wrapNone/>
                      <wp:docPr id="38" name="Ellips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7980" cy="109855"/>
                              </a:xfrm>
                              <a:custGeom>
                                <a:avLst/>
                                <a:gdLst>
                                  <a:gd name="connsiteX0" fmla="*/ 0 w 363220"/>
                                  <a:gd name="connsiteY0" fmla="*/ 111125 h 222250"/>
                                  <a:gd name="connsiteX1" fmla="*/ 181610 w 363220"/>
                                  <a:gd name="connsiteY1" fmla="*/ 0 h 222250"/>
                                  <a:gd name="connsiteX2" fmla="*/ 363220 w 363220"/>
                                  <a:gd name="connsiteY2" fmla="*/ 111125 h 222250"/>
                                  <a:gd name="connsiteX3" fmla="*/ 181610 w 363220"/>
                                  <a:gd name="connsiteY3" fmla="*/ 222250 h 222250"/>
                                  <a:gd name="connsiteX4" fmla="*/ 0 w 363220"/>
                                  <a:gd name="connsiteY4" fmla="*/ 111125 h 222250"/>
                                  <a:gd name="connsiteX0" fmla="*/ 0 w 368268"/>
                                  <a:gd name="connsiteY0" fmla="*/ 13891 h 125016"/>
                                  <a:gd name="connsiteX1" fmla="*/ 363220 w 368268"/>
                                  <a:gd name="connsiteY1" fmla="*/ 13891 h 125016"/>
                                  <a:gd name="connsiteX2" fmla="*/ 181610 w 368268"/>
                                  <a:gd name="connsiteY2" fmla="*/ 125016 h 125016"/>
                                  <a:gd name="connsiteX3" fmla="*/ 0 w 368268"/>
                                  <a:gd name="connsiteY3" fmla="*/ 13891 h 125016"/>
                                  <a:gd name="connsiteX0" fmla="*/ 363220 w 454810"/>
                                  <a:gd name="connsiteY0" fmla="*/ 9201 h 120326"/>
                                  <a:gd name="connsiteX1" fmla="*/ 181610 w 454810"/>
                                  <a:gd name="connsiteY1" fmla="*/ 120326 h 120326"/>
                                  <a:gd name="connsiteX2" fmla="*/ 0 w 454810"/>
                                  <a:gd name="connsiteY2" fmla="*/ 9201 h 120326"/>
                                  <a:gd name="connsiteX3" fmla="*/ 454810 w 454810"/>
                                  <a:gd name="connsiteY3" fmla="*/ 101049 h 120326"/>
                                  <a:gd name="connsiteX0" fmla="*/ 363220 w 368268"/>
                                  <a:gd name="connsiteY0" fmla="*/ 0 h 111125"/>
                                  <a:gd name="connsiteX1" fmla="*/ 181610 w 368268"/>
                                  <a:gd name="connsiteY1" fmla="*/ 111125 h 111125"/>
                                  <a:gd name="connsiteX2" fmla="*/ 0 w 368268"/>
                                  <a:gd name="connsiteY2" fmla="*/ 0 h 111125"/>
                                  <a:gd name="connsiteX0" fmla="*/ 363220 w 363220"/>
                                  <a:gd name="connsiteY0" fmla="*/ 0 h 111125"/>
                                  <a:gd name="connsiteX1" fmla="*/ 181610 w 363220"/>
                                  <a:gd name="connsiteY1" fmla="*/ 111125 h 111125"/>
                                  <a:gd name="connsiteX2" fmla="*/ 0 w 363220"/>
                                  <a:gd name="connsiteY2" fmla="*/ 0 h 11112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63220" h="111125">
                                    <a:moveTo>
                                      <a:pt x="363220" y="0"/>
                                    </a:moveTo>
                                    <a:cubicBezTo>
                                      <a:pt x="356651" y="38696"/>
                                      <a:pt x="281910" y="111125"/>
                                      <a:pt x="181610" y="111125"/>
                                    </a:cubicBezTo>
                                    <a:cubicBezTo>
                                      <a:pt x="81310" y="111125"/>
                                      <a:pt x="0" y="61373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F8AF15" id="Ellipse 12" o:spid="_x0000_s1026" style="position:absolute;margin-left:38.45pt;margin-top:.8pt;width:27.4pt;height:8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3220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" path="m363220,c356651,38696,281910,111125,181610,111125,81310,111125,,61373,,e" filled="f" strokecolor="black [3213]" strokeweight=".5pt">
                      <v:stroke joinstyle="miter"/>
                      <v:path arrowok="t" o:connecttype="custom" o:connectlocs="347980,0;173990,109855;0,0" o:connectangles="0,0,0"/>
                    </v:shape>
                  </w:pict>
                </mc:Fallback>
              </mc:AlternateContent>
            </w:r>
            <w:r w:rsidR="002A703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6A17ACD1" wp14:editId="0B97C354">
                      <wp:simplePos x="0" y="0"/>
                      <wp:positionH relativeFrom="column">
                        <wp:posOffset>9117</wp:posOffset>
                      </wp:positionH>
                      <wp:positionV relativeFrom="paragraph">
                        <wp:posOffset>-1999</wp:posOffset>
                      </wp:positionV>
                      <wp:extent cx="1686346" cy="143510"/>
                      <wp:effectExtent l="0" t="0" r="9525" b="8890"/>
                      <wp:wrapNone/>
                      <wp:docPr id="18" name="Rechteck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6346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E18EE9" id="Rechteck 18" o:spid="_x0000_s1026" style="position:absolute;margin-left:.7pt;margin-top:-.15pt;width:132.8pt;height:11.3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" fillcolor="#d8d8d8 [2732]" stroked="f" strokeweight="1pt"/>
                  </w:pict>
                </mc:Fallback>
              </mc:AlternateContent>
            </w:r>
          </w:p>
        </w:tc>
        <w:tc>
          <w:tcPr>
            <w:tcW w:w="1361" w:type="dxa"/>
            <w:gridSpan w:val="2"/>
            <w:vAlign w:val="center"/>
          </w:tcPr>
          <w:p w14:paraId="1FD4AF19" w14:textId="03819172" w:rsidR="00162319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</w:pPr>
          </w:p>
        </w:tc>
        <w:tc>
          <w:tcPr>
            <w:tcW w:w="397" w:type="dxa"/>
            <w:gridSpan w:val="2"/>
            <w:vAlign w:val="center"/>
          </w:tcPr>
          <w:p w14:paraId="3D4E215B" w14:textId="77777777" w:rsidR="00162319" w:rsidRPr="001F7146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796280A3" w14:textId="77777777" w:rsidR="00162319" w:rsidRPr="008B18FC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162319" w:rsidRPr="008B18FC" w14:paraId="33CCE06A" w14:textId="77777777" w:rsidTr="006033A7">
        <w:trPr>
          <w:trHeight w:hRule="exact" w:val="113"/>
        </w:trPr>
        <w:tc>
          <w:tcPr>
            <w:tcW w:w="1474" w:type="dxa"/>
            <w:vAlign w:val="center"/>
          </w:tcPr>
          <w:p w14:paraId="35A3FB1A" w14:textId="1B9F8F37" w:rsidR="00162319" w:rsidRPr="00D1141A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</w:pPr>
          </w:p>
        </w:tc>
        <w:tc>
          <w:tcPr>
            <w:tcW w:w="397" w:type="dxa"/>
            <w:gridSpan w:val="3"/>
            <w:vAlign w:val="center"/>
          </w:tcPr>
          <w:p w14:paraId="6EE4EEF5" w14:textId="77777777" w:rsidR="00162319" w:rsidRPr="001F7146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5FB01707" w14:textId="2521F9F6" w:rsidR="00162319" w:rsidRPr="008B18FC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01704249" w14:textId="6A7B937E" w:rsidR="00162319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</w:pPr>
          </w:p>
        </w:tc>
        <w:tc>
          <w:tcPr>
            <w:tcW w:w="397" w:type="dxa"/>
            <w:gridSpan w:val="2"/>
            <w:vAlign w:val="center"/>
          </w:tcPr>
          <w:p w14:paraId="4AAB9CB9" w14:textId="77777777" w:rsidR="00162319" w:rsidRPr="001F7146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34A83382" w14:textId="77777777" w:rsidR="00162319" w:rsidRPr="008B18FC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D1141A" w:rsidRPr="008B18FC" w14:paraId="3A125E42" w14:textId="3D8DF5B3" w:rsidTr="006033A7">
        <w:trPr>
          <w:trHeight w:hRule="exact" w:val="340"/>
        </w:trPr>
        <w:tc>
          <w:tcPr>
            <w:tcW w:w="1474" w:type="dxa"/>
            <w:vAlign w:val="center"/>
          </w:tcPr>
          <w:p w14:paraId="34016375" w14:textId="07312DCC" w:rsidR="00D1141A" w:rsidRPr="00434408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der </w:t>
            </w:r>
            <w:proofErr w:type="spellStart"/>
            <w:r>
              <w:rPr>
                <w:rFonts w:cs="Arial"/>
              </w:rPr>
              <w:t>Schu</w:t>
            </w:r>
            <w:proofErr w:type="spellEnd"/>
            <w:r w:rsidR="00C53215" w:rsidRPr="008B18FC">
              <w:rPr>
                <w:rStyle w:val="ekvlsungunterstrichen"/>
              </w:rPr>
              <w:t>    </w:t>
            </w:r>
            <w:r w:rsidR="00C53215">
              <w:rPr>
                <w:rStyle w:val="ekvlsungunterstrichen"/>
              </w:rPr>
              <w:t xml:space="preserve"> </w:t>
            </w:r>
          </w:p>
        </w:tc>
        <w:tc>
          <w:tcPr>
            <w:tcW w:w="397" w:type="dxa"/>
            <w:gridSpan w:val="3"/>
            <w:vAlign w:val="center"/>
          </w:tcPr>
          <w:p w14:paraId="345156A6" w14:textId="77777777" w:rsidR="00D1141A" w:rsidRPr="00434408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3061" w:type="dxa"/>
            <w:gridSpan w:val="2"/>
            <w:vAlign w:val="center"/>
          </w:tcPr>
          <w:tbl>
            <w:tblPr>
              <w:tblW w:w="266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64"/>
            </w:tblGrid>
            <w:tr w:rsidR="00D1141A" w:rsidRPr="008B18FC" w14:paraId="576AC6E7" w14:textId="77777777" w:rsidTr="00CE67C9">
              <w:trPr>
                <w:trHeight w:hRule="exact" w:val="198"/>
              </w:trPr>
              <w:tc>
                <w:tcPr>
                  <w:tcW w:w="266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F75DB4C" w14:textId="297B2EDD" w:rsidR="00D1141A" w:rsidRPr="006B5545" w:rsidRDefault="00D1141A" w:rsidP="00D1141A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  <w:tab w:val="left" w:pos="251"/>
                      <w:tab w:val="left" w:pos="393"/>
                    </w:tabs>
                    <w:spacing w:line="240" w:lineRule="auto"/>
                    <w:rPr>
                      <w:rStyle w:val="ekvlsung"/>
                    </w:rPr>
                  </w:pPr>
                </w:p>
              </w:tc>
            </w:tr>
          </w:tbl>
          <w:p w14:paraId="365D7305" w14:textId="3C5A9BE7" w:rsidR="00D1141A" w:rsidRPr="008B18FC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eastAsia="Calibri" w:cs="Times New Roman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52FE4575" w14:textId="5161CD3C" w:rsidR="00D1141A" w:rsidRPr="006B5545" w:rsidRDefault="00282260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  <w:r>
              <w:rPr>
                <w:rFonts w:cs="Arial"/>
              </w:rPr>
              <w:t>das Re</w:t>
            </w:r>
            <w:r w:rsidRPr="008B18FC">
              <w:rPr>
                <w:rStyle w:val="ekvlsungunterstrichen"/>
              </w:rPr>
              <w:t>  </w:t>
            </w:r>
            <w:r>
              <w:rPr>
                <w:rStyle w:val="ekvlsungunterstrichen"/>
              </w:rPr>
              <w:t xml:space="preserve"> </w:t>
            </w:r>
            <w:r w:rsidRPr="008B18FC">
              <w:rPr>
                <w:rStyle w:val="ekvlsungunterstrichen"/>
              </w:rPr>
              <w:t>  </w:t>
            </w:r>
          </w:p>
        </w:tc>
        <w:tc>
          <w:tcPr>
            <w:tcW w:w="397" w:type="dxa"/>
            <w:gridSpan w:val="2"/>
            <w:vAlign w:val="center"/>
          </w:tcPr>
          <w:p w14:paraId="35379E9D" w14:textId="52589A40" w:rsidR="00D1141A" w:rsidRPr="006B5545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2836" w:type="dxa"/>
            <w:gridSpan w:val="2"/>
            <w:vAlign w:val="center"/>
          </w:tcPr>
          <w:tbl>
            <w:tblPr>
              <w:tblW w:w="2667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67"/>
            </w:tblGrid>
            <w:tr w:rsidR="00D1141A" w:rsidRPr="008B18FC" w14:paraId="40654254" w14:textId="77777777" w:rsidTr="00D1141A">
              <w:trPr>
                <w:trHeight w:hRule="exact" w:val="198"/>
              </w:trPr>
              <w:tc>
                <w:tcPr>
                  <w:tcW w:w="2667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C227167" w14:textId="77777777" w:rsidR="00D1141A" w:rsidRPr="006B5545" w:rsidRDefault="00D1141A" w:rsidP="00D1141A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  <w:tab w:val="left" w:pos="251"/>
                      <w:tab w:val="left" w:pos="393"/>
                    </w:tabs>
                    <w:spacing w:line="240" w:lineRule="auto"/>
                    <w:rPr>
                      <w:rStyle w:val="ekvlsung"/>
                    </w:rPr>
                  </w:pPr>
                </w:p>
              </w:tc>
            </w:tr>
          </w:tbl>
          <w:p w14:paraId="0A179FA2" w14:textId="77777777" w:rsidR="00D1141A" w:rsidRPr="006B5545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</w:p>
        </w:tc>
      </w:tr>
      <w:tr w:rsidR="00162319" w:rsidRPr="008B18FC" w14:paraId="35B57B0E" w14:textId="77777777" w:rsidTr="006033A7">
        <w:trPr>
          <w:trHeight w:hRule="exact" w:val="227"/>
        </w:trPr>
        <w:tc>
          <w:tcPr>
            <w:tcW w:w="1474" w:type="dxa"/>
            <w:vAlign w:val="center"/>
          </w:tcPr>
          <w:p w14:paraId="15191A72" w14:textId="7D7FC362" w:rsidR="00162319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</w:p>
        </w:tc>
        <w:tc>
          <w:tcPr>
            <w:tcW w:w="397" w:type="dxa"/>
            <w:gridSpan w:val="3"/>
            <w:vAlign w:val="center"/>
          </w:tcPr>
          <w:p w14:paraId="7F184886" w14:textId="77777777" w:rsidR="00162319" w:rsidRPr="001F7146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center"/>
          </w:tcPr>
          <w:p w14:paraId="61A336F6" w14:textId="5F1B9A47" w:rsidR="00162319" w:rsidRPr="006B5545" w:rsidRDefault="002A7033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8381E6E" wp14:editId="582D1D78">
                      <wp:simplePos x="0" y="0"/>
                      <wp:positionH relativeFrom="column">
                        <wp:posOffset>9117</wp:posOffset>
                      </wp:positionH>
                      <wp:positionV relativeFrom="paragraph">
                        <wp:posOffset>-662</wp:posOffset>
                      </wp:positionV>
                      <wp:extent cx="1686346" cy="143510"/>
                      <wp:effectExtent l="0" t="0" r="9525" b="8890"/>
                      <wp:wrapNone/>
                      <wp:docPr id="16" name="Rechteck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6346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81E0F" id="Rechteck 16" o:spid="_x0000_s1026" style="position:absolute;margin-left:.7pt;margin-top:-.05pt;width:132.8pt;height:11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" fillcolor="#d8d8d8 [2732]" stroked="f" strokeweight="1pt"/>
                  </w:pict>
                </mc:Fallback>
              </mc:AlternateContent>
            </w:r>
          </w:p>
        </w:tc>
        <w:tc>
          <w:tcPr>
            <w:tcW w:w="1361" w:type="dxa"/>
            <w:gridSpan w:val="2"/>
            <w:vAlign w:val="center"/>
          </w:tcPr>
          <w:p w14:paraId="4D8065FD" w14:textId="4F8E00E0" w:rsidR="00162319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cs="Arial"/>
              </w:rPr>
            </w:pPr>
          </w:p>
        </w:tc>
        <w:tc>
          <w:tcPr>
            <w:tcW w:w="397" w:type="dxa"/>
            <w:gridSpan w:val="2"/>
            <w:vAlign w:val="center"/>
          </w:tcPr>
          <w:p w14:paraId="51D586F5" w14:textId="77777777" w:rsidR="00162319" w:rsidRPr="001F7146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07A73C00" w14:textId="77777777" w:rsidR="00162319" w:rsidRPr="006B5545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</w:p>
        </w:tc>
      </w:tr>
      <w:tr w:rsidR="00162319" w:rsidRPr="008B18FC" w14:paraId="00AA7E39" w14:textId="77777777" w:rsidTr="006033A7">
        <w:trPr>
          <w:trHeight w:hRule="exact" w:val="113"/>
        </w:trPr>
        <w:tc>
          <w:tcPr>
            <w:tcW w:w="1474" w:type="dxa"/>
            <w:vAlign w:val="center"/>
          </w:tcPr>
          <w:p w14:paraId="64E89586" w14:textId="44F73D7C" w:rsidR="00162319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</w:p>
        </w:tc>
        <w:tc>
          <w:tcPr>
            <w:tcW w:w="397" w:type="dxa"/>
            <w:gridSpan w:val="3"/>
            <w:vAlign w:val="center"/>
          </w:tcPr>
          <w:p w14:paraId="49BD18E2" w14:textId="77777777" w:rsidR="00162319" w:rsidRPr="001F7146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767082D2" w14:textId="64DA7201" w:rsidR="00162319" w:rsidRPr="006B5545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5557A1A2" w14:textId="509B027B" w:rsidR="00162319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cs="Arial"/>
              </w:rPr>
            </w:pPr>
          </w:p>
        </w:tc>
        <w:tc>
          <w:tcPr>
            <w:tcW w:w="397" w:type="dxa"/>
            <w:gridSpan w:val="2"/>
            <w:vAlign w:val="center"/>
          </w:tcPr>
          <w:p w14:paraId="1DE09AB2" w14:textId="77777777" w:rsidR="00162319" w:rsidRPr="001F7146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C9B6625" w14:textId="77777777" w:rsidR="00162319" w:rsidRPr="006B5545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</w:p>
        </w:tc>
      </w:tr>
      <w:tr w:rsidR="00D1141A" w:rsidRPr="008B18FC" w14:paraId="7E2343E9" w14:textId="4753C7E4" w:rsidTr="006033A7">
        <w:trPr>
          <w:trHeight w:hRule="exact" w:val="340"/>
        </w:trPr>
        <w:tc>
          <w:tcPr>
            <w:tcW w:w="1474" w:type="dxa"/>
            <w:vAlign w:val="center"/>
          </w:tcPr>
          <w:p w14:paraId="6DB6E2D7" w14:textId="6F8B4B6C" w:rsidR="00D1141A" w:rsidRPr="00434408" w:rsidRDefault="00D1141A" w:rsidP="002A7033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  <w:proofErr w:type="spellStart"/>
            <w:r>
              <w:rPr>
                <w:rFonts w:cs="Arial"/>
              </w:rPr>
              <w:t>fro</w:t>
            </w:r>
            <w:proofErr w:type="spellEnd"/>
            <w:r w:rsidR="00C53215" w:rsidRPr="008B18FC">
              <w:rPr>
                <w:rStyle w:val="ekvlsungunterstrichen"/>
              </w:rPr>
              <w:t>    </w:t>
            </w:r>
            <w:r w:rsidR="00C53215">
              <w:rPr>
                <w:rStyle w:val="ekvlsungunterstrichen"/>
              </w:rPr>
              <w:t xml:space="preserve"> </w:t>
            </w:r>
          </w:p>
        </w:tc>
        <w:tc>
          <w:tcPr>
            <w:tcW w:w="397" w:type="dxa"/>
            <w:gridSpan w:val="3"/>
            <w:vAlign w:val="center"/>
          </w:tcPr>
          <w:p w14:paraId="1C293C48" w14:textId="77777777" w:rsidR="00D1141A" w:rsidRPr="00434408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3061" w:type="dxa"/>
            <w:gridSpan w:val="2"/>
            <w:vAlign w:val="center"/>
          </w:tcPr>
          <w:tbl>
            <w:tblPr>
              <w:tblW w:w="266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64"/>
            </w:tblGrid>
            <w:tr w:rsidR="00D1141A" w:rsidRPr="008B18FC" w14:paraId="4320C3EB" w14:textId="77777777" w:rsidTr="00CE67C9">
              <w:trPr>
                <w:trHeight w:hRule="exact" w:val="198"/>
              </w:trPr>
              <w:tc>
                <w:tcPr>
                  <w:tcW w:w="266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74FA5877" w14:textId="77777777" w:rsidR="00D1141A" w:rsidRPr="008B18FC" w:rsidRDefault="00D1141A" w:rsidP="00D1141A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  <w:tab w:val="left" w:pos="251"/>
                      <w:tab w:val="left" w:pos="393"/>
                    </w:tabs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5B08DD6B" w14:textId="2EB4F610" w:rsidR="00D1141A" w:rsidRPr="008B18FC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eastAsia="Calibri" w:cs="Times New Roman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587AE3A7" w14:textId="0C9A0248" w:rsidR="00D1141A" w:rsidRPr="008B18FC" w:rsidRDefault="00282260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  <w:proofErr w:type="spellStart"/>
            <w:r>
              <w:rPr>
                <w:rFonts w:cs="Arial"/>
              </w:rPr>
              <w:t>zä</w:t>
            </w:r>
            <w:proofErr w:type="spellEnd"/>
            <w:r w:rsidRPr="008B18FC">
              <w:rPr>
                <w:rStyle w:val="ekvlsungunterstrichen"/>
              </w:rPr>
              <w:t>  </w:t>
            </w:r>
            <w:r>
              <w:rPr>
                <w:rStyle w:val="ekvlsungunterstrichen"/>
              </w:rPr>
              <w:t xml:space="preserve"> </w:t>
            </w:r>
            <w:r w:rsidRPr="008B18FC">
              <w:rPr>
                <w:rStyle w:val="ekvlsungunterstrichen"/>
              </w:rPr>
              <w:t>  </w:t>
            </w:r>
          </w:p>
        </w:tc>
        <w:tc>
          <w:tcPr>
            <w:tcW w:w="397" w:type="dxa"/>
            <w:gridSpan w:val="2"/>
            <w:vAlign w:val="center"/>
          </w:tcPr>
          <w:p w14:paraId="15AECB4E" w14:textId="4627F9C7" w:rsidR="00D1141A" w:rsidRPr="008B18FC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2836" w:type="dxa"/>
            <w:gridSpan w:val="2"/>
            <w:vAlign w:val="center"/>
          </w:tcPr>
          <w:tbl>
            <w:tblPr>
              <w:tblW w:w="2667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67"/>
            </w:tblGrid>
            <w:tr w:rsidR="00D1141A" w:rsidRPr="008B18FC" w14:paraId="2EE4806E" w14:textId="77777777" w:rsidTr="00D1141A">
              <w:trPr>
                <w:trHeight w:hRule="exact" w:val="198"/>
              </w:trPr>
              <w:tc>
                <w:tcPr>
                  <w:tcW w:w="2667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06A624F5" w14:textId="77777777" w:rsidR="00D1141A" w:rsidRPr="008B18FC" w:rsidRDefault="00D1141A" w:rsidP="00D1141A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  <w:tab w:val="left" w:pos="251"/>
                      <w:tab w:val="left" w:pos="393"/>
                    </w:tabs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74285EF3" w14:textId="77777777" w:rsidR="00D1141A" w:rsidRPr="008B18FC" w:rsidRDefault="00D1141A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162319" w:rsidRPr="008B18FC" w14:paraId="2FCBE0D4" w14:textId="77777777" w:rsidTr="006033A7">
        <w:trPr>
          <w:trHeight w:hRule="exact" w:val="227"/>
        </w:trPr>
        <w:tc>
          <w:tcPr>
            <w:tcW w:w="1474" w:type="dxa"/>
            <w:vAlign w:val="center"/>
          </w:tcPr>
          <w:p w14:paraId="292ADC49" w14:textId="284472F8" w:rsidR="00162319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</w:p>
        </w:tc>
        <w:tc>
          <w:tcPr>
            <w:tcW w:w="397" w:type="dxa"/>
            <w:gridSpan w:val="3"/>
            <w:vAlign w:val="center"/>
          </w:tcPr>
          <w:p w14:paraId="6C51952A" w14:textId="77777777" w:rsidR="00162319" w:rsidRPr="001F7146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center"/>
          </w:tcPr>
          <w:p w14:paraId="10D45263" w14:textId="05954DE7" w:rsidR="00162319" w:rsidRPr="008B18FC" w:rsidRDefault="002A7033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10ECDE0" wp14:editId="55D06806">
                      <wp:simplePos x="0" y="0"/>
                      <wp:positionH relativeFrom="column">
                        <wp:posOffset>9117</wp:posOffset>
                      </wp:positionH>
                      <wp:positionV relativeFrom="paragraph">
                        <wp:posOffset>675</wp:posOffset>
                      </wp:positionV>
                      <wp:extent cx="1686346" cy="143510"/>
                      <wp:effectExtent l="0" t="0" r="9525" b="8890"/>
                      <wp:wrapNone/>
                      <wp:docPr id="17" name="Rechtec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6346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BC5BCD" id="Rechteck 17" o:spid="_x0000_s1026" style="position:absolute;margin-left:.7pt;margin-top:.05pt;width:132.8pt;height:11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" fillcolor="#d8d8d8 [2732]" stroked="f" strokeweight="1pt"/>
                  </w:pict>
                </mc:Fallback>
              </mc:AlternateContent>
            </w:r>
          </w:p>
        </w:tc>
        <w:tc>
          <w:tcPr>
            <w:tcW w:w="1361" w:type="dxa"/>
            <w:gridSpan w:val="2"/>
            <w:vAlign w:val="center"/>
          </w:tcPr>
          <w:p w14:paraId="3C69699F" w14:textId="2CCAE7FF" w:rsidR="00162319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cs="Arial"/>
              </w:rPr>
            </w:pPr>
          </w:p>
        </w:tc>
        <w:tc>
          <w:tcPr>
            <w:tcW w:w="397" w:type="dxa"/>
            <w:gridSpan w:val="2"/>
            <w:vAlign w:val="center"/>
          </w:tcPr>
          <w:p w14:paraId="3305C171" w14:textId="2DB3D941" w:rsidR="00162319" w:rsidRPr="001F7146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7EDAED3B" w14:textId="2968FF47" w:rsidR="00162319" w:rsidRPr="008B18FC" w:rsidRDefault="002A7033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0024F46B" wp14:editId="37338971">
                      <wp:simplePos x="0" y="0"/>
                      <wp:positionH relativeFrom="column">
                        <wp:posOffset>3803</wp:posOffset>
                      </wp:positionH>
                      <wp:positionV relativeFrom="paragraph">
                        <wp:posOffset>-867524</wp:posOffset>
                      </wp:positionV>
                      <wp:extent cx="1686346" cy="143510"/>
                      <wp:effectExtent l="0" t="0" r="9525" b="8890"/>
                      <wp:wrapNone/>
                      <wp:docPr id="21" name="Rechteck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6346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94BA4" id="Rechteck 21" o:spid="_x0000_s1026" style="position:absolute;margin-left:.3pt;margin-top:-68.3pt;width:132.8pt;height:11.3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" fillcolor="#d8d8d8 [2732]" stroked="f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721FC78" wp14:editId="4F2C9708">
                      <wp:simplePos x="0" y="0"/>
                      <wp:positionH relativeFrom="column">
                        <wp:posOffset>3803</wp:posOffset>
                      </wp:positionH>
                      <wp:positionV relativeFrom="paragraph">
                        <wp:posOffset>-3175</wp:posOffset>
                      </wp:positionV>
                      <wp:extent cx="1686346" cy="143510"/>
                      <wp:effectExtent l="0" t="0" r="9525" b="8890"/>
                      <wp:wrapNone/>
                      <wp:docPr id="20" name="Rechteck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6346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0F700" id="Rechteck 20" o:spid="_x0000_s1026" style="position:absolute;margin-left:.3pt;margin-top:-.25pt;width:132.8pt;height:11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" fillcolor="#d8d8d8 [2732]" stroked="f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021A481" wp14:editId="7CAAE5B8">
                      <wp:simplePos x="0" y="0"/>
                      <wp:positionH relativeFrom="column">
                        <wp:posOffset>3803</wp:posOffset>
                      </wp:positionH>
                      <wp:positionV relativeFrom="paragraph">
                        <wp:posOffset>-434387</wp:posOffset>
                      </wp:positionV>
                      <wp:extent cx="1686346" cy="143510"/>
                      <wp:effectExtent l="0" t="0" r="9525" b="8890"/>
                      <wp:wrapNone/>
                      <wp:docPr id="19" name="Rechteck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6346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7461B" id="Rechteck 19" o:spid="_x0000_s1026" style="position:absolute;margin-left:.3pt;margin-top:-34.2pt;width:132.8pt;height:11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" fillcolor="#d8d8d8 [2732]" stroked="f" strokeweight="1pt"/>
                  </w:pict>
                </mc:Fallback>
              </mc:AlternateContent>
            </w:r>
          </w:p>
        </w:tc>
      </w:tr>
      <w:tr w:rsidR="00162319" w:rsidRPr="008B18FC" w14:paraId="7D48EB3D" w14:textId="77777777" w:rsidTr="006033A7">
        <w:trPr>
          <w:gridAfter w:val="1"/>
          <w:wAfter w:w="170" w:type="dxa"/>
          <w:trHeight w:hRule="exact" w:val="113"/>
        </w:trPr>
        <w:tc>
          <w:tcPr>
            <w:tcW w:w="1560" w:type="dxa"/>
            <w:gridSpan w:val="2"/>
            <w:vAlign w:val="center"/>
          </w:tcPr>
          <w:p w14:paraId="3E8D6DF3" w14:textId="77777777" w:rsidR="00162319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14:paraId="52BFEA27" w14:textId="4A655A83" w:rsidR="00162319" w:rsidRPr="001F7146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786C312" w14:textId="593FE673" w:rsidR="00162319" w:rsidRPr="008B18FC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7F64867" w14:textId="0723B923" w:rsidR="00162319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cs="Arial"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3E448078" w14:textId="77777777" w:rsidR="00162319" w:rsidRPr="001F7146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501488B" w14:textId="77777777" w:rsidR="00162319" w:rsidRPr="008B18FC" w:rsidRDefault="00162319" w:rsidP="00D1141A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</w:tbl>
    <w:p w14:paraId="242E351A" w14:textId="611F59BB" w:rsidR="00D1141A" w:rsidRDefault="00D1141A" w:rsidP="006D5E9B">
      <w:pPr>
        <w:pStyle w:val="ekvgrundtexthalbe"/>
      </w:pPr>
    </w:p>
    <w:p w14:paraId="4918CAB5" w14:textId="77777777" w:rsidR="00402C34" w:rsidRDefault="00402C34" w:rsidP="006D5E9B">
      <w:pPr>
        <w:pStyle w:val="ekvgrundtexthalbe"/>
      </w:pPr>
    </w:p>
    <w:p w14:paraId="79221E99" w14:textId="77777777" w:rsidR="006D5E9B" w:rsidRDefault="006D5E9B" w:rsidP="004839F0"/>
    <w:p w14:paraId="3D30E928" w14:textId="77777777" w:rsidR="006132C6" w:rsidRPr="00287B24" w:rsidRDefault="006132C6" w:rsidP="006132C6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86D76B4" wp14:editId="433BBF8D">
            <wp:extent cx="288290" cy="288290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8349E" w14:textId="46336831" w:rsidR="006132C6" w:rsidRPr="00D3427F" w:rsidRDefault="006132C6" w:rsidP="006132C6">
      <w:pPr>
        <w:pStyle w:val="ekvnummerierung"/>
        <w:framePr w:wrap="around"/>
      </w:pPr>
      <w:r>
        <w:t>3</w:t>
      </w:r>
    </w:p>
    <w:p w14:paraId="04903516" w14:textId="749FC3F1" w:rsidR="006132C6" w:rsidRDefault="006132C6" w:rsidP="004839F0">
      <w:pPr>
        <w:rPr>
          <w:rStyle w:val="ekvfett"/>
          <w:b w:val="0"/>
          <w:bCs/>
        </w:rPr>
      </w:pPr>
      <w:r w:rsidRPr="006132C6">
        <w:t xml:space="preserve">Diese Buchstaben klingen oft gleich: </w:t>
      </w:r>
      <w:r w:rsidRPr="006132C6">
        <w:rPr>
          <w:b/>
          <w:bCs/>
        </w:rPr>
        <w:t>b/p, d/t, g/k</w:t>
      </w:r>
      <w:r w:rsidRPr="006132C6">
        <w:t>.</w:t>
      </w:r>
      <w:r>
        <w:t xml:space="preserve"> Du kannst</w:t>
      </w:r>
      <w:r>
        <w:rPr>
          <w:rStyle w:val="ekvfett"/>
        </w:rPr>
        <w:t xml:space="preserve"> </w:t>
      </w:r>
      <w:r w:rsidRPr="006132C6">
        <w:rPr>
          <w:rStyle w:val="ekvfett"/>
          <w:b w:val="0"/>
          <w:bCs/>
        </w:rPr>
        <w:t>den r</w:t>
      </w:r>
      <w:r>
        <w:rPr>
          <w:rStyle w:val="ekvfett"/>
          <w:b w:val="0"/>
          <w:bCs/>
        </w:rPr>
        <w:t xml:space="preserve">ichtigen Buchstaben </w:t>
      </w:r>
    </w:p>
    <w:p w14:paraId="478638F4" w14:textId="77777777" w:rsidR="00CE67C9" w:rsidRDefault="006132C6" w:rsidP="004839F0">
      <w:pPr>
        <w:rPr>
          <w:rStyle w:val="ekvfett"/>
          <w:b w:val="0"/>
          <w:bCs/>
        </w:rPr>
      </w:pPr>
      <w:r>
        <w:rPr>
          <w:rStyle w:val="ekvfett"/>
          <w:b w:val="0"/>
          <w:bCs/>
        </w:rPr>
        <w:t>hörbar machen, wenn du das Wort um eine Silbe verlängerst</w:t>
      </w:r>
      <w:r w:rsidR="00CE67C9">
        <w:rPr>
          <w:rStyle w:val="ekvfett"/>
          <w:b w:val="0"/>
          <w:bCs/>
        </w:rPr>
        <w:t>.</w:t>
      </w:r>
    </w:p>
    <w:p w14:paraId="27D294D2" w14:textId="184EA870" w:rsidR="006132C6" w:rsidRDefault="00CE67C9" w:rsidP="004839F0">
      <w:pPr>
        <w:rPr>
          <w:rStyle w:val="ekvfett"/>
          <w:b w:val="0"/>
          <w:bCs/>
        </w:rPr>
      </w:pPr>
      <w:r>
        <w:rPr>
          <w:rStyle w:val="ekvfett"/>
          <w:b w:val="0"/>
          <w:bCs/>
        </w:rPr>
        <w:t xml:space="preserve">Schreibe </w:t>
      </w:r>
      <w:r w:rsidR="000C1CD9">
        <w:rPr>
          <w:rStyle w:val="ekvfett"/>
          <w:b w:val="0"/>
          <w:bCs/>
        </w:rPr>
        <w:t>auf, zeichne Silbenbögen</w:t>
      </w:r>
      <w:r>
        <w:rPr>
          <w:rStyle w:val="ekvfett"/>
          <w:b w:val="0"/>
          <w:bCs/>
        </w:rPr>
        <w:t xml:space="preserve"> und markiere </w:t>
      </w:r>
      <w:r w:rsidR="000C1CD9" w:rsidRPr="006132C6">
        <w:rPr>
          <w:b/>
          <w:bCs/>
        </w:rPr>
        <w:t>b/p, d/t,</w:t>
      </w:r>
      <w:r w:rsidR="00BF29F6">
        <w:rPr>
          <w:b/>
          <w:bCs/>
        </w:rPr>
        <w:t xml:space="preserve"> </w:t>
      </w:r>
      <w:r w:rsidR="000C1CD9" w:rsidRPr="006132C6">
        <w:rPr>
          <w:b/>
          <w:bCs/>
        </w:rPr>
        <w:t>g/k</w:t>
      </w:r>
      <w:r>
        <w:rPr>
          <w:rStyle w:val="ekvfett"/>
          <w:b w:val="0"/>
          <w:bCs/>
        </w:rPr>
        <w:t>.</w:t>
      </w:r>
    </w:p>
    <w:p w14:paraId="7E080468" w14:textId="0A280716" w:rsidR="006132C6" w:rsidRDefault="00162319" w:rsidP="004839F0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29436E" wp14:editId="663059DD">
                <wp:simplePos x="0" y="0"/>
                <wp:positionH relativeFrom="column">
                  <wp:posOffset>1159510</wp:posOffset>
                </wp:positionH>
                <wp:positionV relativeFrom="paragraph">
                  <wp:posOffset>106880</wp:posOffset>
                </wp:positionV>
                <wp:extent cx="1680805" cy="380559"/>
                <wp:effectExtent l="0" t="0" r="15240" b="635"/>
                <wp:wrapNone/>
                <wp:docPr id="15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0805" cy="3805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9F2D57B" w14:textId="1A86EEBD" w:rsidR="00CE67C9" w:rsidRPr="00D57D4E" w:rsidRDefault="00CE67C9" w:rsidP="00CE67C9">
                            <w:pPr>
                              <w:spacing w:line="240" w:lineRule="auto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viel hungri</w:t>
                            </w:r>
                            <w:r w:rsidRPr="005C26AA">
                              <w:rPr>
                                <w:rStyle w:val="ekvlsung"/>
                                <w:sz w:val="36"/>
                                <w:szCs w:val="36"/>
                                <w:highlight w:val="lightGray"/>
                              </w:rPr>
                              <w:t>g</w:t>
                            </w: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er</w:t>
                            </w:r>
                          </w:p>
                          <w:p w14:paraId="43F47992" w14:textId="77777777" w:rsidR="00CE67C9" w:rsidRDefault="00CE67C9"/>
                          <w:p w14:paraId="4F34FB9B" w14:textId="14E89E1F" w:rsidR="00CE67C9" w:rsidRPr="00D57D4E" w:rsidRDefault="00CE67C9" w:rsidP="00CE67C9">
                            <w:pPr>
                              <w:spacing w:line="240" w:lineRule="auto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viel hungri</w:t>
                            </w:r>
                            <w:r w:rsidRPr="00CE67C9">
                              <w:rPr>
                                <w:rStyle w:val="ekvlsung"/>
                                <w:sz w:val="36"/>
                                <w:szCs w:val="36"/>
                                <w:highlight w:val="darkGray"/>
                              </w:rPr>
                              <w:t>g</w:t>
                            </w: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9436E" id="Textfeld 15" o:spid="_x0000_s1029" type="#_x0000_t202" style="position:absolute;margin-left:91.3pt;margin-top:8.4pt;width:132.35pt;height:29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" filled="f" stroked="f" strokeweight=".5pt">
                <v:textbox inset="1mm,0,0,0">
                  <w:txbxContent>
                    <w:p w14:paraId="09F2D57B" w14:textId="1A86EEBD" w:rsidR="00CE67C9" w:rsidRPr="00D57D4E" w:rsidRDefault="00CE67C9" w:rsidP="00CE67C9">
                      <w:pPr>
                        <w:spacing w:line="240" w:lineRule="auto"/>
                        <w:rPr>
                          <w:rStyle w:val="ekvlsung"/>
                          <w:sz w:val="36"/>
                          <w:szCs w:val="36"/>
                        </w:rPr>
                      </w:pPr>
                      <w:r>
                        <w:rPr>
                          <w:rStyle w:val="ekvlsung"/>
                          <w:sz w:val="36"/>
                          <w:szCs w:val="36"/>
                        </w:rPr>
                        <w:t>viel hungri</w:t>
                      </w:r>
                      <w:r w:rsidRPr="005C26AA">
                        <w:rPr>
                          <w:rStyle w:val="ekvlsung"/>
                          <w:sz w:val="36"/>
                          <w:szCs w:val="36"/>
                          <w:highlight w:val="lightGray"/>
                        </w:rPr>
                        <w:t>g</w:t>
                      </w:r>
                      <w:r>
                        <w:rPr>
                          <w:rStyle w:val="ekvlsung"/>
                          <w:sz w:val="36"/>
                          <w:szCs w:val="36"/>
                        </w:rPr>
                        <w:t>er</w:t>
                      </w:r>
                    </w:p>
                    <w:p w14:paraId="43F47992" w14:textId="77777777" w:rsidR="00CE67C9" w:rsidRDefault="00CE67C9"/>
                    <w:p w14:paraId="4F34FB9B" w14:textId="14E89E1F" w:rsidR="00CE67C9" w:rsidRPr="00D57D4E" w:rsidRDefault="00CE67C9" w:rsidP="00CE67C9">
                      <w:pPr>
                        <w:spacing w:line="240" w:lineRule="auto"/>
                        <w:rPr>
                          <w:rStyle w:val="ekvlsung"/>
                          <w:sz w:val="36"/>
                          <w:szCs w:val="36"/>
                        </w:rPr>
                      </w:pPr>
                      <w:r>
                        <w:rPr>
                          <w:rStyle w:val="ekvlsung"/>
                          <w:sz w:val="36"/>
                          <w:szCs w:val="36"/>
                        </w:rPr>
                        <w:t>viel hungri</w:t>
                      </w:r>
                      <w:r w:rsidRPr="00CE67C9">
                        <w:rPr>
                          <w:rStyle w:val="ekvlsung"/>
                          <w:sz w:val="36"/>
                          <w:szCs w:val="36"/>
                          <w:highlight w:val="darkGray"/>
                        </w:rPr>
                        <w:t>g</w:t>
                      </w:r>
                      <w:r>
                        <w:rPr>
                          <w:rStyle w:val="ekvlsung"/>
                          <w:sz w:val="36"/>
                          <w:szCs w:val="36"/>
                        </w:rPr>
                        <w:t>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2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4"/>
        <w:gridCol w:w="85"/>
        <w:gridCol w:w="283"/>
        <w:gridCol w:w="29"/>
        <w:gridCol w:w="2807"/>
        <w:gridCol w:w="28"/>
        <w:gridCol w:w="1531"/>
        <w:gridCol w:w="28"/>
        <w:gridCol w:w="256"/>
        <w:gridCol w:w="141"/>
        <w:gridCol w:w="2694"/>
        <w:gridCol w:w="141"/>
      </w:tblGrid>
      <w:tr w:rsidR="00CE67C9" w:rsidRPr="008B18FC" w14:paraId="6AB319D2" w14:textId="77777777" w:rsidTr="006033A7">
        <w:trPr>
          <w:trHeight w:hRule="exact" w:val="340"/>
        </w:trPr>
        <w:tc>
          <w:tcPr>
            <w:tcW w:w="1474" w:type="dxa"/>
            <w:vAlign w:val="center"/>
          </w:tcPr>
          <w:p w14:paraId="1A4DB0DC" w14:textId="78623862" w:rsidR="00CE67C9" w:rsidRDefault="00CE67C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</w:pPr>
            <w:proofErr w:type="spellStart"/>
            <w:r>
              <w:rPr>
                <w:rFonts w:cs="Arial"/>
              </w:rPr>
              <w:t>hungri</w:t>
            </w:r>
            <w:proofErr w:type="spellEnd"/>
            <w:r>
              <w:rPr>
                <w:rStyle w:val="ekvlsungunterstrichen"/>
              </w:rPr>
              <w:t xml:space="preserve"> </w:t>
            </w:r>
            <w:r w:rsidRPr="005C26AA">
              <w:rPr>
                <w:rStyle w:val="ekvlsungunterstrichen"/>
                <w:highlight w:val="lightGray"/>
              </w:rPr>
              <w:t>g</w:t>
            </w:r>
            <w:r>
              <w:rPr>
                <w:rStyle w:val="ekvlsungunterstrichen"/>
              </w:rPr>
              <w:t xml:space="preserve">  </w:t>
            </w:r>
          </w:p>
        </w:tc>
        <w:tc>
          <w:tcPr>
            <w:tcW w:w="397" w:type="dxa"/>
            <w:gridSpan w:val="3"/>
            <w:vAlign w:val="center"/>
          </w:tcPr>
          <w:p w14:paraId="3186ACB5" w14:textId="20F3036C" w:rsidR="00CE67C9" w:rsidRPr="001F7146" w:rsidRDefault="00CE67C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2835" w:type="dxa"/>
            <w:gridSpan w:val="2"/>
            <w:vAlign w:val="center"/>
          </w:tcPr>
          <w:tbl>
            <w:tblPr>
              <w:tblW w:w="2667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67"/>
            </w:tblGrid>
            <w:tr w:rsidR="00CE67C9" w:rsidRPr="008B18FC" w14:paraId="44AC3BFA" w14:textId="77777777" w:rsidTr="0069243B">
              <w:trPr>
                <w:trHeight w:hRule="exact" w:val="198"/>
              </w:trPr>
              <w:tc>
                <w:tcPr>
                  <w:tcW w:w="2667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5D70374" w14:textId="4091CF85" w:rsidR="00CE67C9" w:rsidRPr="008B18FC" w:rsidRDefault="00CE67C9" w:rsidP="00CE67C9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  <w:tab w:val="left" w:pos="251"/>
                      <w:tab w:val="left" w:pos="393"/>
                    </w:tabs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169C6BDB" w14:textId="386611BA" w:rsidR="00CE67C9" w:rsidRPr="008B18FC" w:rsidRDefault="00CE67C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  <w:tc>
          <w:tcPr>
            <w:tcW w:w="1559" w:type="dxa"/>
            <w:gridSpan w:val="2"/>
            <w:tcMar>
              <w:left w:w="340" w:type="dxa"/>
            </w:tcMar>
            <w:vAlign w:val="center"/>
          </w:tcPr>
          <w:p w14:paraId="09E26AB5" w14:textId="7805DDA5" w:rsidR="00CE67C9" w:rsidRDefault="00CE67C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</w:pPr>
            <w:proofErr w:type="spellStart"/>
            <w:r>
              <w:rPr>
                <w:rFonts w:cs="Arial"/>
              </w:rPr>
              <w:t>gesun</w:t>
            </w:r>
            <w:proofErr w:type="spellEnd"/>
            <w:r w:rsidR="00C53215" w:rsidRPr="008B18FC">
              <w:rPr>
                <w:rStyle w:val="ekvlsungunterstrichen"/>
              </w:rPr>
              <w:t>    </w:t>
            </w:r>
          </w:p>
        </w:tc>
        <w:tc>
          <w:tcPr>
            <w:tcW w:w="397" w:type="dxa"/>
            <w:gridSpan w:val="2"/>
            <w:vAlign w:val="center"/>
          </w:tcPr>
          <w:p w14:paraId="4E24536E" w14:textId="0C390685" w:rsidR="00CE67C9" w:rsidRPr="001F7146" w:rsidRDefault="00CE67C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2835" w:type="dxa"/>
            <w:gridSpan w:val="2"/>
            <w:vAlign w:val="center"/>
          </w:tcPr>
          <w:tbl>
            <w:tblPr>
              <w:tblW w:w="2667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67"/>
            </w:tblGrid>
            <w:tr w:rsidR="00CE67C9" w:rsidRPr="008B18FC" w14:paraId="7864C455" w14:textId="77777777" w:rsidTr="0069243B">
              <w:trPr>
                <w:trHeight w:hRule="exact" w:val="198"/>
              </w:trPr>
              <w:tc>
                <w:tcPr>
                  <w:tcW w:w="2667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02BBC442" w14:textId="77777777" w:rsidR="00CE67C9" w:rsidRPr="008B18FC" w:rsidRDefault="00CE67C9" w:rsidP="00CE67C9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  <w:tab w:val="left" w:pos="251"/>
                      <w:tab w:val="left" w:pos="393"/>
                    </w:tabs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62A18D35" w14:textId="77777777" w:rsidR="00CE67C9" w:rsidRPr="008B18FC" w:rsidRDefault="00CE67C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162319" w:rsidRPr="008B18FC" w14:paraId="4DAA480F" w14:textId="77777777" w:rsidTr="006033A7">
        <w:trPr>
          <w:trHeight w:hRule="exact" w:val="227"/>
        </w:trPr>
        <w:tc>
          <w:tcPr>
            <w:tcW w:w="1474" w:type="dxa"/>
            <w:vAlign w:val="center"/>
          </w:tcPr>
          <w:p w14:paraId="30F28CCA" w14:textId="77777777" w:rsidR="00162319" w:rsidRDefault="0016231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</w:p>
        </w:tc>
        <w:tc>
          <w:tcPr>
            <w:tcW w:w="397" w:type="dxa"/>
            <w:gridSpan w:val="3"/>
            <w:vAlign w:val="center"/>
          </w:tcPr>
          <w:p w14:paraId="640FF095" w14:textId="77777777" w:rsidR="00162319" w:rsidRPr="001F7146" w:rsidRDefault="0016231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28D5DBE" w14:textId="09E5E62B" w:rsidR="00162319" w:rsidRPr="008B18FC" w:rsidRDefault="00BF29F6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1" locked="0" layoutInCell="1" allowOverlap="1" wp14:anchorId="59CABF3E" wp14:editId="22D190A4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1905</wp:posOffset>
                      </wp:positionV>
                      <wp:extent cx="1685925" cy="143510"/>
                      <wp:effectExtent l="0" t="0" r="9525" b="8890"/>
                      <wp:wrapNone/>
                      <wp:docPr id="45" name="Rechteck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5925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00F5E" id="Rechteck 45" o:spid="_x0000_s1026" style="position:absolute;margin-left:.3pt;margin-top:.15pt;width:132.75pt;height:11.3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" fillcolor="#d8d8d8 [2732]" stroked="f" strokeweight="1pt"/>
                  </w:pict>
                </mc:Fallback>
              </mc:AlternateContent>
            </w:r>
            <w:r w:rsidRPr="00BF29F6">
              <w:rPr>
                <w:rStyle w:val="ekvfett"/>
                <w:b w:val="0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AA2773B" wp14:editId="49E2D46B">
                      <wp:simplePos x="0" y="0"/>
                      <wp:positionH relativeFrom="column">
                        <wp:posOffset>1092835</wp:posOffset>
                      </wp:positionH>
                      <wp:positionV relativeFrom="paragraph">
                        <wp:posOffset>16510</wp:posOffset>
                      </wp:positionV>
                      <wp:extent cx="363855" cy="109855"/>
                      <wp:effectExtent l="0" t="0" r="17145" b="23495"/>
                      <wp:wrapNone/>
                      <wp:docPr id="42" name="Ellips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55" cy="109855"/>
                              </a:xfrm>
                              <a:custGeom>
                                <a:avLst/>
                                <a:gdLst>
                                  <a:gd name="connsiteX0" fmla="*/ 0 w 363220"/>
                                  <a:gd name="connsiteY0" fmla="*/ 111125 h 222250"/>
                                  <a:gd name="connsiteX1" fmla="*/ 181610 w 363220"/>
                                  <a:gd name="connsiteY1" fmla="*/ 0 h 222250"/>
                                  <a:gd name="connsiteX2" fmla="*/ 363220 w 363220"/>
                                  <a:gd name="connsiteY2" fmla="*/ 111125 h 222250"/>
                                  <a:gd name="connsiteX3" fmla="*/ 181610 w 363220"/>
                                  <a:gd name="connsiteY3" fmla="*/ 222250 h 222250"/>
                                  <a:gd name="connsiteX4" fmla="*/ 0 w 363220"/>
                                  <a:gd name="connsiteY4" fmla="*/ 111125 h 222250"/>
                                  <a:gd name="connsiteX0" fmla="*/ 0 w 368268"/>
                                  <a:gd name="connsiteY0" fmla="*/ 13891 h 125016"/>
                                  <a:gd name="connsiteX1" fmla="*/ 363220 w 368268"/>
                                  <a:gd name="connsiteY1" fmla="*/ 13891 h 125016"/>
                                  <a:gd name="connsiteX2" fmla="*/ 181610 w 368268"/>
                                  <a:gd name="connsiteY2" fmla="*/ 125016 h 125016"/>
                                  <a:gd name="connsiteX3" fmla="*/ 0 w 368268"/>
                                  <a:gd name="connsiteY3" fmla="*/ 13891 h 125016"/>
                                  <a:gd name="connsiteX0" fmla="*/ 363220 w 454810"/>
                                  <a:gd name="connsiteY0" fmla="*/ 9201 h 120326"/>
                                  <a:gd name="connsiteX1" fmla="*/ 181610 w 454810"/>
                                  <a:gd name="connsiteY1" fmla="*/ 120326 h 120326"/>
                                  <a:gd name="connsiteX2" fmla="*/ 0 w 454810"/>
                                  <a:gd name="connsiteY2" fmla="*/ 9201 h 120326"/>
                                  <a:gd name="connsiteX3" fmla="*/ 454810 w 454810"/>
                                  <a:gd name="connsiteY3" fmla="*/ 101049 h 120326"/>
                                  <a:gd name="connsiteX0" fmla="*/ 363220 w 368268"/>
                                  <a:gd name="connsiteY0" fmla="*/ 0 h 111125"/>
                                  <a:gd name="connsiteX1" fmla="*/ 181610 w 368268"/>
                                  <a:gd name="connsiteY1" fmla="*/ 111125 h 111125"/>
                                  <a:gd name="connsiteX2" fmla="*/ 0 w 368268"/>
                                  <a:gd name="connsiteY2" fmla="*/ 0 h 111125"/>
                                  <a:gd name="connsiteX0" fmla="*/ 363220 w 363220"/>
                                  <a:gd name="connsiteY0" fmla="*/ 0 h 111125"/>
                                  <a:gd name="connsiteX1" fmla="*/ 181610 w 363220"/>
                                  <a:gd name="connsiteY1" fmla="*/ 111125 h 111125"/>
                                  <a:gd name="connsiteX2" fmla="*/ 0 w 363220"/>
                                  <a:gd name="connsiteY2" fmla="*/ 0 h 11112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63220" h="111125">
                                    <a:moveTo>
                                      <a:pt x="363220" y="0"/>
                                    </a:moveTo>
                                    <a:cubicBezTo>
                                      <a:pt x="356651" y="38696"/>
                                      <a:pt x="281910" y="111125"/>
                                      <a:pt x="181610" y="111125"/>
                                    </a:cubicBezTo>
                                    <a:cubicBezTo>
                                      <a:pt x="81310" y="111125"/>
                                      <a:pt x="0" y="61373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A4FDEC" id="Ellipse 12" o:spid="_x0000_s1026" style="position:absolute;margin-left:86.05pt;margin-top:1.3pt;width:28.65pt;height:8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3220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" path="m363220,c356651,38696,281910,111125,181610,111125,81310,111125,,61373,,e" filled="f" strokecolor="black [3213]" strokeweight=".5pt">
                      <v:stroke joinstyle="miter"/>
                      <v:path arrowok="t" o:connecttype="custom" o:connectlocs="363855,0;181927,109855;0,0" o:connectangles="0,0,0"/>
                    </v:shape>
                  </w:pict>
                </mc:Fallback>
              </mc:AlternateContent>
            </w:r>
            <w:r w:rsidRPr="00BF29F6">
              <w:rPr>
                <w:rStyle w:val="ekvfett"/>
                <w:b w:val="0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6B5DAEC" wp14:editId="1DFBF998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18415</wp:posOffset>
                      </wp:positionV>
                      <wp:extent cx="174625" cy="109855"/>
                      <wp:effectExtent l="0" t="0" r="15875" b="23495"/>
                      <wp:wrapNone/>
                      <wp:docPr id="41" name="Ellips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625" cy="109855"/>
                              </a:xfrm>
                              <a:custGeom>
                                <a:avLst/>
                                <a:gdLst>
                                  <a:gd name="connsiteX0" fmla="*/ 0 w 363220"/>
                                  <a:gd name="connsiteY0" fmla="*/ 111125 h 222250"/>
                                  <a:gd name="connsiteX1" fmla="*/ 181610 w 363220"/>
                                  <a:gd name="connsiteY1" fmla="*/ 0 h 222250"/>
                                  <a:gd name="connsiteX2" fmla="*/ 363220 w 363220"/>
                                  <a:gd name="connsiteY2" fmla="*/ 111125 h 222250"/>
                                  <a:gd name="connsiteX3" fmla="*/ 181610 w 363220"/>
                                  <a:gd name="connsiteY3" fmla="*/ 222250 h 222250"/>
                                  <a:gd name="connsiteX4" fmla="*/ 0 w 363220"/>
                                  <a:gd name="connsiteY4" fmla="*/ 111125 h 222250"/>
                                  <a:gd name="connsiteX0" fmla="*/ 0 w 368268"/>
                                  <a:gd name="connsiteY0" fmla="*/ 13891 h 125016"/>
                                  <a:gd name="connsiteX1" fmla="*/ 363220 w 368268"/>
                                  <a:gd name="connsiteY1" fmla="*/ 13891 h 125016"/>
                                  <a:gd name="connsiteX2" fmla="*/ 181610 w 368268"/>
                                  <a:gd name="connsiteY2" fmla="*/ 125016 h 125016"/>
                                  <a:gd name="connsiteX3" fmla="*/ 0 w 368268"/>
                                  <a:gd name="connsiteY3" fmla="*/ 13891 h 125016"/>
                                  <a:gd name="connsiteX0" fmla="*/ 363220 w 454810"/>
                                  <a:gd name="connsiteY0" fmla="*/ 9201 h 120326"/>
                                  <a:gd name="connsiteX1" fmla="*/ 181610 w 454810"/>
                                  <a:gd name="connsiteY1" fmla="*/ 120326 h 120326"/>
                                  <a:gd name="connsiteX2" fmla="*/ 0 w 454810"/>
                                  <a:gd name="connsiteY2" fmla="*/ 9201 h 120326"/>
                                  <a:gd name="connsiteX3" fmla="*/ 454810 w 454810"/>
                                  <a:gd name="connsiteY3" fmla="*/ 101049 h 120326"/>
                                  <a:gd name="connsiteX0" fmla="*/ 363220 w 368268"/>
                                  <a:gd name="connsiteY0" fmla="*/ 0 h 111125"/>
                                  <a:gd name="connsiteX1" fmla="*/ 181610 w 368268"/>
                                  <a:gd name="connsiteY1" fmla="*/ 111125 h 111125"/>
                                  <a:gd name="connsiteX2" fmla="*/ 0 w 368268"/>
                                  <a:gd name="connsiteY2" fmla="*/ 0 h 111125"/>
                                  <a:gd name="connsiteX0" fmla="*/ 363220 w 363220"/>
                                  <a:gd name="connsiteY0" fmla="*/ 0 h 111125"/>
                                  <a:gd name="connsiteX1" fmla="*/ 181610 w 363220"/>
                                  <a:gd name="connsiteY1" fmla="*/ 111125 h 111125"/>
                                  <a:gd name="connsiteX2" fmla="*/ 0 w 363220"/>
                                  <a:gd name="connsiteY2" fmla="*/ 0 h 11112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63220" h="111125">
                                    <a:moveTo>
                                      <a:pt x="363220" y="0"/>
                                    </a:moveTo>
                                    <a:cubicBezTo>
                                      <a:pt x="356651" y="38696"/>
                                      <a:pt x="281910" y="111125"/>
                                      <a:pt x="181610" y="111125"/>
                                    </a:cubicBezTo>
                                    <a:cubicBezTo>
                                      <a:pt x="81310" y="111125"/>
                                      <a:pt x="0" y="61373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ED4319" id="Ellipse 12" o:spid="_x0000_s1026" style="position:absolute;margin-left:72.4pt;margin-top:1.45pt;width:13.75pt;height:8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3220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" path="m363220,c356651,38696,281910,111125,181610,111125,81310,111125,,61373,,e" filled="f" strokecolor="black [3213]" strokeweight=".5pt">
                      <v:stroke joinstyle="miter"/>
                      <v:path arrowok="t" o:connecttype="custom" o:connectlocs="174625,0;87313,109855;0,0" o:connectangles="0,0,0"/>
                    </v:shape>
                  </w:pict>
                </mc:Fallback>
              </mc:AlternateContent>
            </w:r>
            <w:r w:rsidRPr="00BF29F6">
              <w:rPr>
                <w:rStyle w:val="ekvfett"/>
                <w:b w:val="0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B170EF1" wp14:editId="66A30532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18415</wp:posOffset>
                      </wp:positionV>
                      <wp:extent cx="476885" cy="109855"/>
                      <wp:effectExtent l="0" t="0" r="18415" b="23495"/>
                      <wp:wrapNone/>
                      <wp:docPr id="40" name="Ellips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885" cy="109855"/>
                              </a:xfrm>
                              <a:custGeom>
                                <a:avLst/>
                                <a:gdLst>
                                  <a:gd name="connsiteX0" fmla="*/ 0 w 363220"/>
                                  <a:gd name="connsiteY0" fmla="*/ 111125 h 222250"/>
                                  <a:gd name="connsiteX1" fmla="*/ 181610 w 363220"/>
                                  <a:gd name="connsiteY1" fmla="*/ 0 h 222250"/>
                                  <a:gd name="connsiteX2" fmla="*/ 363220 w 363220"/>
                                  <a:gd name="connsiteY2" fmla="*/ 111125 h 222250"/>
                                  <a:gd name="connsiteX3" fmla="*/ 181610 w 363220"/>
                                  <a:gd name="connsiteY3" fmla="*/ 222250 h 222250"/>
                                  <a:gd name="connsiteX4" fmla="*/ 0 w 363220"/>
                                  <a:gd name="connsiteY4" fmla="*/ 111125 h 222250"/>
                                  <a:gd name="connsiteX0" fmla="*/ 0 w 368268"/>
                                  <a:gd name="connsiteY0" fmla="*/ 13891 h 125016"/>
                                  <a:gd name="connsiteX1" fmla="*/ 363220 w 368268"/>
                                  <a:gd name="connsiteY1" fmla="*/ 13891 h 125016"/>
                                  <a:gd name="connsiteX2" fmla="*/ 181610 w 368268"/>
                                  <a:gd name="connsiteY2" fmla="*/ 125016 h 125016"/>
                                  <a:gd name="connsiteX3" fmla="*/ 0 w 368268"/>
                                  <a:gd name="connsiteY3" fmla="*/ 13891 h 125016"/>
                                  <a:gd name="connsiteX0" fmla="*/ 363220 w 454810"/>
                                  <a:gd name="connsiteY0" fmla="*/ 9201 h 120326"/>
                                  <a:gd name="connsiteX1" fmla="*/ 181610 w 454810"/>
                                  <a:gd name="connsiteY1" fmla="*/ 120326 h 120326"/>
                                  <a:gd name="connsiteX2" fmla="*/ 0 w 454810"/>
                                  <a:gd name="connsiteY2" fmla="*/ 9201 h 120326"/>
                                  <a:gd name="connsiteX3" fmla="*/ 454810 w 454810"/>
                                  <a:gd name="connsiteY3" fmla="*/ 101049 h 120326"/>
                                  <a:gd name="connsiteX0" fmla="*/ 363220 w 368268"/>
                                  <a:gd name="connsiteY0" fmla="*/ 0 h 111125"/>
                                  <a:gd name="connsiteX1" fmla="*/ 181610 w 368268"/>
                                  <a:gd name="connsiteY1" fmla="*/ 111125 h 111125"/>
                                  <a:gd name="connsiteX2" fmla="*/ 0 w 368268"/>
                                  <a:gd name="connsiteY2" fmla="*/ 0 h 111125"/>
                                  <a:gd name="connsiteX0" fmla="*/ 363220 w 363220"/>
                                  <a:gd name="connsiteY0" fmla="*/ 0 h 111125"/>
                                  <a:gd name="connsiteX1" fmla="*/ 181610 w 363220"/>
                                  <a:gd name="connsiteY1" fmla="*/ 111125 h 111125"/>
                                  <a:gd name="connsiteX2" fmla="*/ 0 w 363220"/>
                                  <a:gd name="connsiteY2" fmla="*/ 0 h 11112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63220" h="111125">
                                    <a:moveTo>
                                      <a:pt x="363220" y="0"/>
                                    </a:moveTo>
                                    <a:cubicBezTo>
                                      <a:pt x="356651" y="38696"/>
                                      <a:pt x="281910" y="111125"/>
                                      <a:pt x="181610" y="111125"/>
                                    </a:cubicBezTo>
                                    <a:cubicBezTo>
                                      <a:pt x="81310" y="111125"/>
                                      <a:pt x="0" y="61373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B154D" id="Ellipse 12" o:spid="_x0000_s1026" style="position:absolute;margin-left:35.1pt;margin-top:1.45pt;width:37.55pt;height:8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3220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" path="m363220,c356651,38696,281910,111125,181610,111125,81310,111125,,61373,,e" filled="f" strokecolor="black [3213]" strokeweight=".5pt">
                      <v:stroke joinstyle="miter"/>
                      <v:path arrowok="t" o:connecttype="custom" o:connectlocs="476885,0;238443,109855;0,0" o:connectangles="0,0,0"/>
                    </v:shape>
                  </w:pict>
                </mc:Fallback>
              </mc:AlternateContent>
            </w:r>
          </w:p>
        </w:tc>
        <w:tc>
          <w:tcPr>
            <w:tcW w:w="1559" w:type="dxa"/>
            <w:gridSpan w:val="2"/>
            <w:tcMar>
              <w:left w:w="340" w:type="dxa"/>
            </w:tcMar>
            <w:vAlign w:val="center"/>
          </w:tcPr>
          <w:p w14:paraId="14522528" w14:textId="77777777" w:rsidR="00162319" w:rsidRDefault="0016231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cs="Arial"/>
              </w:rPr>
            </w:pPr>
          </w:p>
        </w:tc>
        <w:tc>
          <w:tcPr>
            <w:tcW w:w="397" w:type="dxa"/>
            <w:gridSpan w:val="2"/>
            <w:vAlign w:val="center"/>
          </w:tcPr>
          <w:p w14:paraId="2E682EEC" w14:textId="77777777" w:rsidR="00162319" w:rsidRPr="001F7146" w:rsidRDefault="0016231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DDCE0D5" w14:textId="0BC4E87E" w:rsidR="00162319" w:rsidRPr="008B18FC" w:rsidRDefault="00BF29F6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E35CBF" wp14:editId="734CC868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862330</wp:posOffset>
                      </wp:positionV>
                      <wp:extent cx="1685925" cy="143510"/>
                      <wp:effectExtent l="0" t="0" r="9525" b="8890"/>
                      <wp:wrapNone/>
                      <wp:docPr id="46" name="Rechteck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5925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C0C87" id="Rechteck 46" o:spid="_x0000_s1026" style="position:absolute;margin-left:.6pt;margin-top:67.9pt;width:132.75pt;height:11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" fillcolor="#d8d8d8 [2732]" stroked="f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2C81107" wp14:editId="71922AE7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427990</wp:posOffset>
                      </wp:positionV>
                      <wp:extent cx="1685925" cy="143510"/>
                      <wp:effectExtent l="0" t="0" r="9525" b="8890"/>
                      <wp:wrapNone/>
                      <wp:docPr id="47" name="Rechteck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5925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421D07" id="Rechteck 47" o:spid="_x0000_s1026" style="position:absolute;margin-left:.4pt;margin-top:33.7pt;width:132.75pt;height:11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" fillcolor="#d8d8d8 [2732]" stroked="f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06499FE" wp14:editId="0ED8A1F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-635</wp:posOffset>
                      </wp:positionV>
                      <wp:extent cx="1685925" cy="143510"/>
                      <wp:effectExtent l="0" t="0" r="9525" b="8890"/>
                      <wp:wrapNone/>
                      <wp:docPr id="48" name="Rechteck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5925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C06CF6" id="Rechteck 48" o:spid="_x0000_s1026" style="position:absolute;margin-left:.2pt;margin-top:-.05pt;width:132.75pt;height:11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" fillcolor="#d8d8d8 [2732]" stroked="f" strokeweight="1pt"/>
                  </w:pict>
                </mc:Fallback>
              </mc:AlternateContent>
            </w:r>
          </w:p>
        </w:tc>
      </w:tr>
      <w:tr w:rsidR="00162319" w:rsidRPr="008B18FC" w14:paraId="03AE9784" w14:textId="77777777" w:rsidTr="006033A7">
        <w:trPr>
          <w:trHeight w:hRule="exact" w:val="113"/>
        </w:trPr>
        <w:tc>
          <w:tcPr>
            <w:tcW w:w="1474" w:type="dxa"/>
            <w:vAlign w:val="center"/>
          </w:tcPr>
          <w:p w14:paraId="438490DF" w14:textId="77777777" w:rsidR="00162319" w:rsidRDefault="0016231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</w:p>
        </w:tc>
        <w:tc>
          <w:tcPr>
            <w:tcW w:w="397" w:type="dxa"/>
            <w:gridSpan w:val="3"/>
            <w:vAlign w:val="center"/>
          </w:tcPr>
          <w:p w14:paraId="4FB6A57C" w14:textId="77777777" w:rsidR="00162319" w:rsidRPr="001F7146" w:rsidRDefault="0016231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CF76F9F" w14:textId="55646ED1" w:rsidR="00162319" w:rsidRPr="008B18FC" w:rsidRDefault="0016231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  <w:tc>
          <w:tcPr>
            <w:tcW w:w="1559" w:type="dxa"/>
            <w:gridSpan w:val="2"/>
            <w:tcMar>
              <w:left w:w="340" w:type="dxa"/>
            </w:tcMar>
            <w:vAlign w:val="center"/>
          </w:tcPr>
          <w:p w14:paraId="2B81FDFB" w14:textId="77777777" w:rsidR="00162319" w:rsidRDefault="0016231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cs="Arial"/>
              </w:rPr>
            </w:pPr>
          </w:p>
        </w:tc>
        <w:tc>
          <w:tcPr>
            <w:tcW w:w="397" w:type="dxa"/>
            <w:gridSpan w:val="2"/>
            <w:vAlign w:val="center"/>
          </w:tcPr>
          <w:p w14:paraId="34F94A25" w14:textId="77777777" w:rsidR="00162319" w:rsidRPr="001F7146" w:rsidRDefault="0016231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A9E3D9D" w14:textId="77777777" w:rsidR="00162319" w:rsidRPr="008B18FC" w:rsidRDefault="00162319" w:rsidP="00CE67C9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0F77BD" w:rsidRPr="008B18FC" w14:paraId="35EC6D42" w14:textId="77777777" w:rsidTr="006033A7">
        <w:trPr>
          <w:trHeight w:hRule="exact" w:val="340"/>
        </w:trPr>
        <w:tc>
          <w:tcPr>
            <w:tcW w:w="1474" w:type="dxa"/>
            <w:vAlign w:val="center"/>
          </w:tcPr>
          <w:p w14:paraId="461169BD" w14:textId="491EAF14" w:rsidR="000F77BD" w:rsidRPr="00327DED" w:rsidRDefault="000F77BD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der </w:t>
            </w:r>
            <w:proofErr w:type="spellStart"/>
            <w:r>
              <w:rPr>
                <w:rFonts w:cs="Arial"/>
              </w:rPr>
              <w:t>Urlau</w:t>
            </w:r>
            <w:proofErr w:type="spellEnd"/>
            <w:r w:rsidR="00C53215" w:rsidRPr="008B18FC">
              <w:rPr>
                <w:rStyle w:val="ekvlsungunterstrichen"/>
              </w:rPr>
              <w:t>    </w:t>
            </w:r>
            <w:r w:rsidR="00C53215">
              <w:rPr>
                <w:rStyle w:val="ekvlsungunterstrichen"/>
              </w:rPr>
              <w:t xml:space="preserve"> </w:t>
            </w:r>
          </w:p>
        </w:tc>
        <w:tc>
          <w:tcPr>
            <w:tcW w:w="397" w:type="dxa"/>
            <w:gridSpan w:val="3"/>
            <w:vAlign w:val="center"/>
          </w:tcPr>
          <w:p w14:paraId="25125758" w14:textId="7B0101B6" w:rsidR="000F77BD" w:rsidRPr="00434408" w:rsidRDefault="00A243D1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</w:pPr>
            <w:r w:rsidRPr="00A243D1">
              <w:rPr>
                <w:rStyle w:val="ekvsymbol"/>
                <w:rFonts w:eastAsia="Calibri" w:cs="Times New Roman"/>
              </w:rPr>
              <w:sym w:font="Wingdings 3" w:char="F092"/>
            </w:r>
            <w:r w:rsidRPr="00A243D1">
              <w:rPr>
                <w:rStyle w:val="ekvsymbol"/>
                <w:rFonts w:eastAsia="Calibri" w:cs="Times New Roman"/>
              </w:rPr>
              <w:tab/>
            </w:r>
          </w:p>
        </w:tc>
        <w:tc>
          <w:tcPr>
            <w:tcW w:w="2835" w:type="dxa"/>
            <w:gridSpan w:val="2"/>
            <w:vAlign w:val="center"/>
          </w:tcPr>
          <w:tbl>
            <w:tblPr>
              <w:tblW w:w="2667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67"/>
            </w:tblGrid>
            <w:tr w:rsidR="000F77BD" w:rsidRPr="008B18FC" w14:paraId="42C7901E" w14:textId="77777777" w:rsidTr="0069243B">
              <w:trPr>
                <w:trHeight w:hRule="exact" w:val="198"/>
              </w:trPr>
              <w:tc>
                <w:tcPr>
                  <w:tcW w:w="2667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3E5AF721" w14:textId="2AD5E278" w:rsidR="000F77BD" w:rsidRPr="006B5545" w:rsidRDefault="000F77BD" w:rsidP="000F77BD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  <w:tab w:val="left" w:pos="251"/>
                      <w:tab w:val="left" w:pos="393"/>
                    </w:tabs>
                    <w:spacing w:line="240" w:lineRule="auto"/>
                    <w:rPr>
                      <w:rStyle w:val="ekvlsung"/>
                    </w:rPr>
                  </w:pPr>
                </w:p>
              </w:tc>
            </w:tr>
          </w:tbl>
          <w:p w14:paraId="0CF542EB" w14:textId="1E10E9CC" w:rsidR="000F77BD" w:rsidRPr="008B18FC" w:rsidRDefault="000F77BD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eastAsia="Calibri" w:cs="Times New Roman"/>
              </w:rPr>
            </w:pPr>
          </w:p>
        </w:tc>
        <w:tc>
          <w:tcPr>
            <w:tcW w:w="1559" w:type="dxa"/>
            <w:gridSpan w:val="2"/>
            <w:tcMar>
              <w:left w:w="340" w:type="dxa"/>
            </w:tcMar>
            <w:vAlign w:val="center"/>
          </w:tcPr>
          <w:p w14:paraId="3814F6FB" w14:textId="48FE8EC6" w:rsidR="000F77BD" w:rsidRPr="008B18FC" w:rsidRDefault="000F77BD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  <w:proofErr w:type="gramStart"/>
            <w:r>
              <w:t>die Bur</w:t>
            </w:r>
            <w:proofErr w:type="gramEnd"/>
            <w:r w:rsidR="00C53215" w:rsidRPr="008B18FC">
              <w:rPr>
                <w:rStyle w:val="ekvlsungunterstrichen"/>
              </w:rPr>
              <w:t>    </w:t>
            </w:r>
          </w:p>
        </w:tc>
        <w:tc>
          <w:tcPr>
            <w:tcW w:w="397" w:type="dxa"/>
            <w:gridSpan w:val="2"/>
            <w:vAlign w:val="center"/>
          </w:tcPr>
          <w:p w14:paraId="1753CB36" w14:textId="77777777" w:rsidR="000F77BD" w:rsidRPr="008B18FC" w:rsidRDefault="000F77BD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2835" w:type="dxa"/>
            <w:gridSpan w:val="2"/>
            <w:vAlign w:val="center"/>
          </w:tcPr>
          <w:tbl>
            <w:tblPr>
              <w:tblW w:w="2667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67"/>
            </w:tblGrid>
            <w:tr w:rsidR="000F77BD" w:rsidRPr="008B18FC" w14:paraId="2A5E0CE9" w14:textId="77777777" w:rsidTr="0069243B">
              <w:trPr>
                <w:trHeight w:hRule="exact" w:val="198"/>
              </w:trPr>
              <w:tc>
                <w:tcPr>
                  <w:tcW w:w="2667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04A789CC" w14:textId="77777777" w:rsidR="000F77BD" w:rsidRPr="008B18FC" w:rsidRDefault="000F77BD" w:rsidP="000F77BD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  <w:tab w:val="left" w:pos="251"/>
                      <w:tab w:val="left" w:pos="393"/>
                    </w:tabs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75220A27" w14:textId="77777777" w:rsidR="000F77BD" w:rsidRPr="008B18FC" w:rsidRDefault="000F77BD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162319" w:rsidRPr="008B18FC" w14:paraId="20653F48" w14:textId="77777777" w:rsidTr="006033A7">
        <w:trPr>
          <w:trHeight w:hRule="exact" w:val="227"/>
        </w:trPr>
        <w:tc>
          <w:tcPr>
            <w:tcW w:w="1474" w:type="dxa"/>
            <w:vAlign w:val="center"/>
          </w:tcPr>
          <w:p w14:paraId="5F917CAA" w14:textId="77777777" w:rsidR="00162319" w:rsidRDefault="00162319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</w:p>
        </w:tc>
        <w:tc>
          <w:tcPr>
            <w:tcW w:w="397" w:type="dxa"/>
            <w:gridSpan w:val="3"/>
            <w:vAlign w:val="center"/>
          </w:tcPr>
          <w:p w14:paraId="6B687985" w14:textId="77777777" w:rsidR="00162319" w:rsidRPr="001F7146" w:rsidRDefault="00162319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20AD582" w14:textId="5E5D0EF0" w:rsidR="00162319" w:rsidRPr="006B5545" w:rsidRDefault="00BF29F6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358C37E" wp14:editId="675C0FEB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-1270</wp:posOffset>
                      </wp:positionV>
                      <wp:extent cx="1685925" cy="143510"/>
                      <wp:effectExtent l="0" t="0" r="9525" b="8890"/>
                      <wp:wrapNone/>
                      <wp:docPr id="44" name="Rechteck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5925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E732A" id="Rechteck 44" o:spid="_x0000_s1026" style="position:absolute;margin-left:.5pt;margin-top:-.1pt;width:132.75pt;height:11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" fillcolor="#d8d8d8 [2732]" stroked="f" strokeweight="1pt"/>
                  </w:pict>
                </mc:Fallback>
              </mc:AlternateContent>
            </w:r>
          </w:p>
        </w:tc>
        <w:tc>
          <w:tcPr>
            <w:tcW w:w="1559" w:type="dxa"/>
            <w:gridSpan w:val="2"/>
            <w:tcMar>
              <w:left w:w="340" w:type="dxa"/>
            </w:tcMar>
            <w:vAlign w:val="center"/>
          </w:tcPr>
          <w:p w14:paraId="14ADAF2D" w14:textId="77777777" w:rsidR="00162319" w:rsidRDefault="00162319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</w:pPr>
          </w:p>
        </w:tc>
        <w:tc>
          <w:tcPr>
            <w:tcW w:w="397" w:type="dxa"/>
            <w:gridSpan w:val="2"/>
            <w:vAlign w:val="center"/>
          </w:tcPr>
          <w:p w14:paraId="662607BE" w14:textId="77777777" w:rsidR="00162319" w:rsidRPr="001F7146" w:rsidRDefault="00162319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C03FF47" w14:textId="77777777" w:rsidR="00162319" w:rsidRPr="008B18FC" w:rsidRDefault="00162319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162319" w:rsidRPr="008B18FC" w14:paraId="03A40CC6" w14:textId="77777777" w:rsidTr="006033A7">
        <w:trPr>
          <w:trHeight w:hRule="exact" w:val="113"/>
        </w:trPr>
        <w:tc>
          <w:tcPr>
            <w:tcW w:w="1474" w:type="dxa"/>
            <w:vAlign w:val="center"/>
          </w:tcPr>
          <w:p w14:paraId="25DA9C3F" w14:textId="77777777" w:rsidR="00162319" w:rsidRDefault="00162319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</w:p>
        </w:tc>
        <w:tc>
          <w:tcPr>
            <w:tcW w:w="397" w:type="dxa"/>
            <w:gridSpan w:val="3"/>
            <w:vAlign w:val="center"/>
          </w:tcPr>
          <w:p w14:paraId="4EA8D4A2" w14:textId="77777777" w:rsidR="00162319" w:rsidRPr="001F7146" w:rsidRDefault="00162319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DF22A16" w14:textId="77777777" w:rsidR="00162319" w:rsidRPr="006B5545" w:rsidRDefault="00162319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</w:p>
        </w:tc>
        <w:tc>
          <w:tcPr>
            <w:tcW w:w="1559" w:type="dxa"/>
            <w:gridSpan w:val="2"/>
            <w:tcMar>
              <w:left w:w="340" w:type="dxa"/>
            </w:tcMar>
            <w:vAlign w:val="center"/>
          </w:tcPr>
          <w:p w14:paraId="0E4562AA" w14:textId="77777777" w:rsidR="00162319" w:rsidRDefault="00162319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</w:pPr>
          </w:p>
        </w:tc>
        <w:tc>
          <w:tcPr>
            <w:tcW w:w="397" w:type="dxa"/>
            <w:gridSpan w:val="2"/>
            <w:vAlign w:val="center"/>
          </w:tcPr>
          <w:p w14:paraId="16E6D0FA" w14:textId="77777777" w:rsidR="00162319" w:rsidRPr="001F7146" w:rsidRDefault="00162319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FEBC9A8" w14:textId="77777777" w:rsidR="00162319" w:rsidRPr="008B18FC" w:rsidRDefault="00162319" w:rsidP="000F77BD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CE67C9" w:rsidRPr="008B18FC" w14:paraId="04AF4990" w14:textId="77777777" w:rsidTr="006033A7">
        <w:trPr>
          <w:trHeight w:hRule="exact" w:val="340"/>
        </w:trPr>
        <w:tc>
          <w:tcPr>
            <w:tcW w:w="1474" w:type="dxa"/>
            <w:vAlign w:val="center"/>
          </w:tcPr>
          <w:p w14:paraId="4A2856D1" w14:textId="50040C0E" w:rsidR="006132C6" w:rsidRPr="00434408" w:rsidRDefault="00CE67C9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="00EA6E0C">
              <w:rPr>
                <w:rFonts w:cs="Arial"/>
              </w:rPr>
              <w:t>r</w:t>
            </w:r>
            <w:r>
              <w:rPr>
                <w:rFonts w:cs="Arial"/>
              </w:rPr>
              <w:t xml:space="preserve"> </w:t>
            </w:r>
            <w:r w:rsidR="00EA6E0C">
              <w:rPr>
                <w:rFonts w:cs="Arial"/>
              </w:rPr>
              <w:t>hu</w:t>
            </w:r>
            <w:r w:rsidR="00C53215" w:rsidRPr="008B18FC">
              <w:rPr>
                <w:rStyle w:val="ekvlsungunterstrichen"/>
              </w:rPr>
              <w:t>    </w:t>
            </w:r>
            <w:r w:rsidR="00C53215">
              <w:rPr>
                <w:rStyle w:val="ekvlsungunterstrichen"/>
              </w:rPr>
              <w:t xml:space="preserve"> </w:t>
            </w:r>
            <w:r>
              <w:rPr>
                <w:rFonts w:cs="Arial"/>
              </w:rPr>
              <w:t>t</w:t>
            </w:r>
          </w:p>
        </w:tc>
        <w:tc>
          <w:tcPr>
            <w:tcW w:w="397" w:type="dxa"/>
            <w:gridSpan w:val="3"/>
            <w:vAlign w:val="center"/>
          </w:tcPr>
          <w:p w14:paraId="0897619A" w14:textId="77777777" w:rsidR="006132C6" w:rsidRPr="00434408" w:rsidRDefault="006132C6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2835" w:type="dxa"/>
            <w:gridSpan w:val="2"/>
            <w:vAlign w:val="center"/>
          </w:tcPr>
          <w:tbl>
            <w:tblPr>
              <w:tblW w:w="2667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67"/>
            </w:tblGrid>
            <w:tr w:rsidR="006132C6" w:rsidRPr="008B18FC" w14:paraId="270D35AF" w14:textId="77777777" w:rsidTr="00CE67C9">
              <w:trPr>
                <w:trHeight w:hRule="exact" w:val="198"/>
              </w:trPr>
              <w:tc>
                <w:tcPr>
                  <w:tcW w:w="2667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328803F9" w14:textId="1A18BD2C" w:rsidR="006132C6" w:rsidRPr="006B5545" w:rsidRDefault="006132C6" w:rsidP="0069243B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  <w:tab w:val="left" w:pos="251"/>
                      <w:tab w:val="left" w:pos="393"/>
                    </w:tabs>
                    <w:spacing w:line="240" w:lineRule="auto"/>
                    <w:rPr>
                      <w:rStyle w:val="ekvlsung"/>
                    </w:rPr>
                  </w:pPr>
                </w:p>
              </w:tc>
            </w:tr>
          </w:tbl>
          <w:p w14:paraId="40D14654" w14:textId="07D94088" w:rsidR="006132C6" w:rsidRPr="008B18FC" w:rsidRDefault="006132C6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eastAsia="Calibri" w:cs="Times New Roman"/>
              </w:rPr>
            </w:pPr>
          </w:p>
        </w:tc>
        <w:tc>
          <w:tcPr>
            <w:tcW w:w="1559" w:type="dxa"/>
            <w:gridSpan w:val="2"/>
            <w:tcMar>
              <w:left w:w="340" w:type="dxa"/>
            </w:tcMar>
            <w:vAlign w:val="center"/>
          </w:tcPr>
          <w:p w14:paraId="3783D07E" w14:textId="67CBB942" w:rsidR="006132C6" w:rsidRPr="006B5545" w:rsidRDefault="00EA6E0C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  <w:r>
              <w:rPr>
                <w:rFonts w:cs="Arial"/>
              </w:rPr>
              <w:t>es</w:t>
            </w:r>
            <w:r w:rsidR="00CE67C9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spu</w:t>
            </w:r>
            <w:proofErr w:type="spellEnd"/>
            <w:r w:rsidR="00C53215" w:rsidRPr="008B18FC">
              <w:rPr>
                <w:rStyle w:val="ekvlsungunterstrichen"/>
              </w:rPr>
              <w:t>    </w:t>
            </w:r>
            <w:r w:rsidR="00C53215">
              <w:rPr>
                <w:rStyle w:val="ekvlsungunterstrichen"/>
              </w:rPr>
              <w:t xml:space="preserve"> </w:t>
            </w:r>
            <w:r w:rsidR="00CE67C9">
              <w:rPr>
                <w:rFonts w:cs="Arial"/>
              </w:rPr>
              <w:t>t</w:t>
            </w:r>
          </w:p>
        </w:tc>
        <w:tc>
          <w:tcPr>
            <w:tcW w:w="397" w:type="dxa"/>
            <w:gridSpan w:val="2"/>
            <w:vAlign w:val="center"/>
          </w:tcPr>
          <w:p w14:paraId="56E252A8" w14:textId="77777777" w:rsidR="006132C6" w:rsidRPr="006B5545" w:rsidRDefault="006132C6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</w:p>
        </w:tc>
        <w:tc>
          <w:tcPr>
            <w:tcW w:w="2835" w:type="dxa"/>
            <w:gridSpan w:val="2"/>
            <w:vAlign w:val="center"/>
          </w:tcPr>
          <w:tbl>
            <w:tblPr>
              <w:tblW w:w="2667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67"/>
            </w:tblGrid>
            <w:tr w:rsidR="006132C6" w:rsidRPr="008B18FC" w14:paraId="1852B5DE" w14:textId="77777777" w:rsidTr="0069243B">
              <w:trPr>
                <w:trHeight w:hRule="exact" w:val="198"/>
              </w:trPr>
              <w:tc>
                <w:tcPr>
                  <w:tcW w:w="2667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4389CB8D" w14:textId="77777777" w:rsidR="006132C6" w:rsidRPr="006B5545" w:rsidRDefault="006132C6" w:rsidP="0069243B">
                  <w:pPr>
                    <w:tabs>
                      <w:tab w:val="clear" w:pos="340"/>
                      <w:tab w:val="clear" w:pos="595"/>
                      <w:tab w:val="clear" w:pos="851"/>
                      <w:tab w:val="left" w:pos="0"/>
                      <w:tab w:val="left" w:pos="251"/>
                      <w:tab w:val="left" w:pos="393"/>
                    </w:tabs>
                    <w:spacing w:line="240" w:lineRule="auto"/>
                    <w:rPr>
                      <w:rStyle w:val="ekvlsung"/>
                    </w:rPr>
                  </w:pPr>
                </w:p>
              </w:tc>
            </w:tr>
          </w:tbl>
          <w:p w14:paraId="3817D0BA" w14:textId="14799B52" w:rsidR="006132C6" w:rsidRPr="006B5545" w:rsidRDefault="006132C6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</w:p>
        </w:tc>
      </w:tr>
      <w:tr w:rsidR="00162319" w:rsidRPr="008B18FC" w14:paraId="477039D5" w14:textId="77777777" w:rsidTr="006033A7">
        <w:trPr>
          <w:trHeight w:hRule="exact" w:val="227"/>
        </w:trPr>
        <w:tc>
          <w:tcPr>
            <w:tcW w:w="1474" w:type="dxa"/>
            <w:vAlign w:val="center"/>
          </w:tcPr>
          <w:p w14:paraId="1BFE0A0B" w14:textId="77777777" w:rsidR="00162319" w:rsidRDefault="00162319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</w:p>
        </w:tc>
        <w:tc>
          <w:tcPr>
            <w:tcW w:w="397" w:type="dxa"/>
            <w:gridSpan w:val="3"/>
            <w:vAlign w:val="center"/>
          </w:tcPr>
          <w:p w14:paraId="7BD40A28" w14:textId="0AEAA79E" w:rsidR="00162319" w:rsidRPr="001F7146" w:rsidRDefault="00162319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0968949" w14:textId="14E3B57E" w:rsidR="00162319" w:rsidRPr="006B5545" w:rsidRDefault="00BF29F6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A2D26F4" wp14:editId="51DB96F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1270</wp:posOffset>
                      </wp:positionV>
                      <wp:extent cx="1685925" cy="143510"/>
                      <wp:effectExtent l="0" t="0" r="9525" b="8890"/>
                      <wp:wrapNone/>
                      <wp:docPr id="43" name="Rechteck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5925" cy="143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EB24BC" id="Rechteck 43" o:spid="_x0000_s1026" style="position:absolute;margin-left:.7pt;margin-top:.1pt;width:132.75pt;height:11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" fillcolor="#d8d8d8 [2732]" stroked="f" strokeweight="1pt"/>
                  </w:pict>
                </mc:Fallback>
              </mc:AlternateContent>
            </w:r>
          </w:p>
        </w:tc>
        <w:tc>
          <w:tcPr>
            <w:tcW w:w="1559" w:type="dxa"/>
            <w:gridSpan w:val="2"/>
            <w:tcMar>
              <w:left w:w="340" w:type="dxa"/>
            </w:tcMar>
            <w:vAlign w:val="center"/>
          </w:tcPr>
          <w:p w14:paraId="7A1D6698" w14:textId="77777777" w:rsidR="00162319" w:rsidRDefault="00162319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cs="Arial"/>
              </w:rPr>
            </w:pPr>
          </w:p>
        </w:tc>
        <w:tc>
          <w:tcPr>
            <w:tcW w:w="397" w:type="dxa"/>
            <w:gridSpan w:val="2"/>
            <w:vAlign w:val="center"/>
          </w:tcPr>
          <w:p w14:paraId="54F5D472" w14:textId="77777777" w:rsidR="00162319" w:rsidRPr="001F7146" w:rsidRDefault="00162319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5E403BC" w14:textId="68417479" w:rsidR="00162319" w:rsidRPr="006B5545" w:rsidRDefault="00162319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</w:p>
        </w:tc>
      </w:tr>
      <w:tr w:rsidR="00162319" w:rsidRPr="008B18FC" w14:paraId="7E9870B8" w14:textId="77777777" w:rsidTr="006033A7">
        <w:trPr>
          <w:gridAfter w:val="1"/>
          <w:wAfter w:w="141" w:type="dxa"/>
          <w:trHeight w:hRule="exact" w:val="113"/>
        </w:trPr>
        <w:tc>
          <w:tcPr>
            <w:tcW w:w="1559" w:type="dxa"/>
            <w:gridSpan w:val="2"/>
            <w:vAlign w:val="center"/>
          </w:tcPr>
          <w:p w14:paraId="665BFE1D" w14:textId="77777777" w:rsidR="00162319" w:rsidRDefault="00162319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14:paraId="72308782" w14:textId="77777777" w:rsidR="00162319" w:rsidRPr="001F7146" w:rsidRDefault="00162319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ACB726C" w14:textId="4E5C86EA" w:rsidR="00162319" w:rsidRPr="006B5545" w:rsidRDefault="00162319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9F17E29" w14:textId="77777777" w:rsidR="00162319" w:rsidRDefault="00162319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Fonts w:cs="Arial"/>
              </w:rPr>
            </w:pPr>
          </w:p>
        </w:tc>
        <w:tc>
          <w:tcPr>
            <w:tcW w:w="284" w:type="dxa"/>
            <w:gridSpan w:val="2"/>
            <w:vAlign w:val="center"/>
          </w:tcPr>
          <w:p w14:paraId="4081DE6F" w14:textId="77777777" w:rsidR="00162319" w:rsidRPr="001F7146" w:rsidRDefault="00162319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symbol"/>
                <w:rFonts w:eastAsia="Calibri" w:cs="Times New Roman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13F25C2" w14:textId="77777777" w:rsidR="00162319" w:rsidRPr="006B5545" w:rsidRDefault="00162319" w:rsidP="0069243B">
            <w:pPr>
              <w:tabs>
                <w:tab w:val="clear" w:pos="340"/>
                <w:tab w:val="clear" w:pos="595"/>
                <w:tab w:val="clear" w:pos="851"/>
                <w:tab w:val="left" w:pos="0"/>
                <w:tab w:val="left" w:pos="251"/>
                <w:tab w:val="left" w:pos="393"/>
              </w:tabs>
              <w:spacing w:line="240" w:lineRule="auto"/>
              <w:rPr>
                <w:rStyle w:val="ekvlsung"/>
              </w:rPr>
            </w:pPr>
          </w:p>
        </w:tc>
      </w:tr>
    </w:tbl>
    <w:p w14:paraId="219AF800" w14:textId="0633E29B" w:rsidR="009A4ACC" w:rsidRPr="000C1CD9" w:rsidRDefault="009A4ACC" w:rsidP="00402C34">
      <w:pPr>
        <w:pStyle w:val="ekvgrundtexthalbe"/>
      </w:pPr>
    </w:p>
    <w:sectPr w:rsidR="009A4ACC" w:rsidRPr="000C1CD9" w:rsidSect="008D5A1A"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5EE7F" w14:textId="77777777" w:rsidR="00E43458" w:rsidRDefault="00E43458" w:rsidP="003C599D">
      <w:pPr>
        <w:spacing w:line="240" w:lineRule="auto"/>
      </w:pPr>
      <w:r>
        <w:separator/>
      </w:r>
    </w:p>
  </w:endnote>
  <w:endnote w:type="continuationSeparator" w:id="0">
    <w:p w14:paraId="5512D6F6" w14:textId="77777777" w:rsidR="00E43458" w:rsidRDefault="00E43458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ABC4394" w14:textId="77777777" w:rsidTr="006B2D23">
      <w:trPr>
        <w:trHeight w:hRule="exact" w:val="680"/>
      </w:trPr>
      <w:tc>
        <w:tcPr>
          <w:tcW w:w="1131" w:type="dxa"/>
          <w:noWrap/>
        </w:tcPr>
        <w:p w14:paraId="66B15A44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2F95A34E" wp14:editId="1AA6B244">
                <wp:extent cx="468000" cy="234000"/>
                <wp:effectExtent l="0" t="0" r="8255" b="0"/>
                <wp:docPr id="53" name="Grafik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3CE0E335" w14:textId="007D4118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9A4ACC">
            <w:t>2</w:t>
          </w:r>
          <w:r w:rsidR="00282260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1A792F70" w14:textId="33E1AFA2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4B5C6B">
            <w:t>Carmen Hochmann, Gütersloh</w:t>
          </w:r>
        </w:p>
        <w:p w14:paraId="361DA498" w14:textId="4425E600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9A4ACC">
            <w:t>Redaktion GSV</w:t>
          </w:r>
        </w:p>
      </w:tc>
      <w:tc>
        <w:tcPr>
          <w:tcW w:w="397" w:type="dxa"/>
        </w:tcPr>
        <w:p w14:paraId="2A402AF2" w14:textId="77777777" w:rsidR="00193A18" w:rsidRPr="00913892" w:rsidRDefault="00193A18" w:rsidP="00913892">
          <w:pPr>
            <w:pStyle w:val="ekvpagina"/>
          </w:pPr>
        </w:p>
      </w:tc>
    </w:tr>
  </w:tbl>
  <w:p w14:paraId="2379716A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740C5" w14:textId="77777777" w:rsidR="00E43458" w:rsidRDefault="00E43458" w:rsidP="003C599D">
      <w:pPr>
        <w:spacing w:line="240" w:lineRule="auto"/>
      </w:pPr>
      <w:r>
        <w:separator/>
      </w:r>
    </w:p>
  </w:footnote>
  <w:footnote w:type="continuationSeparator" w:id="0">
    <w:p w14:paraId="34FC70EC" w14:textId="77777777" w:rsidR="00E43458" w:rsidRDefault="00E43458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9F0"/>
    <w:rsid w:val="000040E2"/>
    <w:rsid w:val="00004A97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A2279"/>
    <w:rsid w:val="000B098D"/>
    <w:rsid w:val="000B3D67"/>
    <w:rsid w:val="000B7BD3"/>
    <w:rsid w:val="000C11E0"/>
    <w:rsid w:val="000C1CD9"/>
    <w:rsid w:val="000D40DE"/>
    <w:rsid w:val="000D4791"/>
    <w:rsid w:val="000E343E"/>
    <w:rsid w:val="000F21E8"/>
    <w:rsid w:val="000F77BD"/>
    <w:rsid w:val="000F7910"/>
    <w:rsid w:val="00103057"/>
    <w:rsid w:val="00107D77"/>
    <w:rsid w:val="00124062"/>
    <w:rsid w:val="00126E1F"/>
    <w:rsid w:val="00127C41"/>
    <w:rsid w:val="0013113E"/>
    <w:rsid w:val="00131417"/>
    <w:rsid w:val="001524C9"/>
    <w:rsid w:val="00153B1C"/>
    <w:rsid w:val="00153C26"/>
    <w:rsid w:val="00162319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87"/>
    <w:rsid w:val="00216D91"/>
    <w:rsid w:val="002240EA"/>
    <w:rsid w:val="002266E8"/>
    <w:rsid w:val="002277D2"/>
    <w:rsid w:val="002301FF"/>
    <w:rsid w:val="00232213"/>
    <w:rsid w:val="00246E39"/>
    <w:rsid w:val="00246F77"/>
    <w:rsid w:val="002527A5"/>
    <w:rsid w:val="00255466"/>
    <w:rsid w:val="00255FE3"/>
    <w:rsid w:val="00261D9E"/>
    <w:rsid w:val="0026581E"/>
    <w:rsid w:val="00271367"/>
    <w:rsid w:val="002807AE"/>
    <w:rsid w:val="0028107C"/>
    <w:rsid w:val="00282260"/>
    <w:rsid w:val="00285AD0"/>
    <w:rsid w:val="00287B24"/>
    <w:rsid w:val="00287DC0"/>
    <w:rsid w:val="002A25AE"/>
    <w:rsid w:val="002A4EC5"/>
    <w:rsid w:val="002A7033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27DED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2C34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21B3"/>
    <w:rsid w:val="00464D91"/>
    <w:rsid w:val="0047471A"/>
    <w:rsid w:val="004763D2"/>
    <w:rsid w:val="004839F0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B5C6B"/>
    <w:rsid w:val="004C09CB"/>
    <w:rsid w:val="004C370F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3BB4"/>
    <w:rsid w:val="00597506"/>
    <w:rsid w:val="00597E2F"/>
    <w:rsid w:val="005A5E71"/>
    <w:rsid w:val="005A6D94"/>
    <w:rsid w:val="005B3E17"/>
    <w:rsid w:val="005B588B"/>
    <w:rsid w:val="005C047C"/>
    <w:rsid w:val="005C0FBD"/>
    <w:rsid w:val="005C26AA"/>
    <w:rsid w:val="005D0084"/>
    <w:rsid w:val="005D367A"/>
    <w:rsid w:val="005D377B"/>
    <w:rsid w:val="005D3E99"/>
    <w:rsid w:val="005E15AC"/>
    <w:rsid w:val="005F2AB3"/>
    <w:rsid w:val="005F3914"/>
    <w:rsid w:val="005F439D"/>
    <w:rsid w:val="0060019A"/>
    <w:rsid w:val="006033A7"/>
    <w:rsid w:val="006034A5"/>
    <w:rsid w:val="00603AD5"/>
    <w:rsid w:val="006132C6"/>
    <w:rsid w:val="006201CB"/>
    <w:rsid w:val="00622F6B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D5E9B"/>
    <w:rsid w:val="006E235E"/>
    <w:rsid w:val="006F0D3C"/>
    <w:rsid w:val="006F2EDC"/>
    <w:rsid w:val="00701548"/>
    <w:rsid w:val="00701F16"/>
    <w:rsid w:val="00702F10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33CB"/>
    <w:rsid w:val="007A5AA1"/>
    <w:rsid w:val="007A7CBA"/>
    <w:rsid w:val="007B4ECE"/>
    <w:rsid w:val="007B656B"/>
    <w:rsid w:val="007B7D0B"/>
    <w:rsid w:val="007D186F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870BE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42106"/>
    <w:rsid w:val="0094260D"/>
    <w:rsid w:val="00946121"/>
    <w:rsid w:val="00952088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A056D"/>
    <w:rsid w:val="009A17FC"/>
    <w:rsid w:val="009A4AC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9F48D7"/>
    <w:rsid w:val="00A01AD0"/>
    <w:rsid w:val="00A024FF"/>
    <w:rsid w:val="00A05E18"/>
    <w:rsid w:val="00A06EFE"/>
    <w:rsid w:val="00A170E5"/>
    <w:rsid w:val="00A2146F"/>
    <w:rsid w:val="00A23038"/>
    <w:rsid w:val="00A23E76"/>
    <w:rsid w:val="00A243D1"/>
    <w:rsid w:val="00A26B32"/>
    <w:rsid w:val="00A27593"/>
    <w:rsid w:val="00A35787"/>
    <w:rsid w:val="00A370D6"/>
    <w:rsid w:val="00A41DA3"/>
    <w:rsid w:val="00A43B4C"/>
    <w:rsid w:val="00A478DC"/>
    <w:rsid w:val="00A67AF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AF1C59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2CD3"/>
    <w:rsid w:val="00BA18A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BF29F6"/>
    <w:rsid w:val="00C00404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53215"/>
    <w:rsid w:val="00C727B3"/>
    <w:rsid w:val="00C72BA2"/>
    <w:rsid w:val="00C82EFE"/>
    <w:rsid w:val="00C842ED"/>
    <w:rsid w:val="00C84E4C"/>
    <w:rsid w:val="00C87044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E67C9"/>
    <w:rsid w:val="00CF2E1A"/>
    <w:rsid w:val="00CF715C"/>
    <w:rsid w:val="00D022EC"/>
    <w:rsid w:val="00D05217"/>
    <w:rsid w:val="00D06182"/>
    <w:rsid w:val="00D1141A"/>
    <w:rsid w:val="00D12661"/>
    <w:rsid w:val="00D1582D"/>
    <w:rsid w:val="00D170B8"/>
    <w:rsid w:val="00D2569D"/>
    <w:rsid w:val="00D267B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6526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458"/>
    <w:rsid w:val="00E43E04"/>
    <w:rsid w:val="00E50799"/>
    <w:rsid w:val="00E51305"/>
    <w:rsid w:val="00E5414B"/>
    <w:rsid w:val="00E63251"/>
    <w:rsid w:val="00E70C40"/>
    <w:rsid w:val="00E710C7"/>
    <w:rsid w:val="00E95ED3"/>
    <w:rsid w:val="00EA6E0C"/>
    <w:rsid w:val="00EA7542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A2122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3721F7"/>
  <w15:chartTrackingRefBased/>
  <w15:docId w15:val="{3DEC690C-C9BD-4026-97CF-1187BAA03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semiHidden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table" w:customStyle="1" w:styleId="Tabellenraster2">
    <w:name w:val="Tabellenraster2"/>
    <w:basedOn w:val="NormaleTabelle"/>
    <w:next w:val="Tabellenraster"/>
    <w:uiPriority w:val="39"/>
    <w:rsid w:val="00483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11</cp:revision>
  <cp:lastPrinted>2016-12-20T14:33:00Z</cp:lastPrinted>
  <dcterms:created xsi:type="dcterms:W3CDTF">2022-10-14T06:36:00Z</dcterms:created>
  <dcterms:modified xsi:type="dcterms:W3CDTF">2023-01-06T07:37:00Z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