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" ContentType="image/tiff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390B780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4F6EAE42" w14:textId="77777777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641FF430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8E7C9F4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2F3B5A6D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1308D7B3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547A82C" w14:textId="040D0CAB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936DE3">
              <w:t>15</w:t>
            </w:r>
          </w:p>
        </w:tc>
      </w:tr>
      <w:tr w:rsidR="00BF17F2" w:rsidRPr="00BF17F2" w14:paraId="6854EFDA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0808686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459B0D2A" w14:textId="76033E69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74C8B904" w14:textId="77777777" w:rsidR="00936DE3" w:rsidRPr="00287B24" w:rsidRDefault="00936DE3" w:rsidP="00936DE3">
      <w:pPr>
        <w:pStyle w:val="ekvpicto"/>
        <w:framePr w:wrap="around"/>
      </w:pPr>
      <w:bookmarkStart w:id="0" w:name="bmStart"/>
      <w:bookmarkEnd w:id="0"/>
      <w:r>
        <w:rPr>
          <w:noProof/>
          <w:lang w:eastAsia="de-DE"/>
        </w:rPr>
        <w:drawing>
          <wp:inline distT="0" distB="0" distL="0" distR="0" wp14:anchorId="536EC25E" wp14:editId="5B2369FC">
            <wp:extent cx="285115" cy="288290"/>
            <wp:effectExtent l="0" t="0" r="635" b="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DBA0C" w14:textId="64F03DAC" w:rsidR="00936DE3" w:rsidRDefault="00936DE3" w:rsidP="00FE2565">
      <w:pPr>
        <w:pStyle w:val="ekvue1arial"/>
        <w:tabs>
          <w:tab w:val="left" w:pos="6789"/>
        </w:tabs>
      </w:pPr>
      <w:r>
        <w:t>Weiterschwingen (2)</w:t>
      </w:r>
      <w:r w:rsidR="00FE2565">
        <w:tab/>
      </w:r>
    </w:p>
    <w:p w14:paraId="3F81E285" w14:textId="0DBDE091" w:rsidR="00936DE3" w:rsidRDefault="00936DE3" w:rsidP="00936DE3"/>
    <w:p w14:paraId="2F582E8C" w14:textId="0032F59F" w:rsidR="00936DE3" w:rsidRPr="00D3427F" w:rsidRDefault="00936DE3" w:rsidP="00936DE3">
      <w:pPr>
        <w:pStyle w:val="ekvnummerierung"/>
        <w:framePr w:wrap="around"/>
      </w:pPr>
      <w:r>
        <w:t>1</w:t>
      </w:r>
    </w:p>
    <w:p w14:paraId="74374A1E" w14:textId="77777777" w:rsidR="00936DE3" w:rsidRPr="00287B24" w:rsidRDefault="00936DE3" w:rsidP="00936DE3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0823508C" wp14:editId="4DD5B0D9">
            <wp:extent cx="288290" cy="288290"/>
            <wp:effectExtent l="0" t="0" r="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341F3" w14:textId="6FB699B3" w:rsidR="00936DE3" w:rsidRDefault="00936DE3" w:rsidP="00936DE3">
      <w:pPr>
        <w:rPr>
          <w:rStyle w:val="ekvarbeitsanweisungdeutsch"/>
        </w:rPr>
      </w:pPr>
      <w:r>
        <w:t xml:space="preserve">Schwinge </w:t>
      </w:r>
      <w:r w:rsidR="0080076D">
        <w:t>das</w:t>
      </w:r>
      <w:r>
        <w:t xml:space="preserve"> </w:t>
      </w:r>
      <w:r w:rsidR="0080076D">
        <w:t>Nomen</w:t>
      </w:r>
      <w:r>
        <w:t xml:space="preserve"> weiter</w:t>
      </w:r>
      <w:r w:rsidR="00FE2565">
        <w:t xml:space="preserve"> und höre genau hin.</w:t>
      </w:r>
    </w:p>
    <w:p w14:paraId="0B1210A3" w14:textId="77777777" w:rsidR="004C1981" w:rsidRDefault="00936DE3" w:rsidP="00936DE3">
      <w:pPr>
        <w:rPr>
          <w:rStyle w:val="ekvarbeitsanweisungdeutsch"/>
        </w:rPr>
      </w:pPr>
      <w:r w:rsidRPr="00D72B1F">
        <w:rPr>
          <w:rStyle w:val="ekvarbeitsanweisungdeutsch"/>
        </w:rPr>
        <w:t xml:space="preserve">Ergänze den </w:t>
      </w:r>
      <w:r w:rsidRPr="00936DE3">
        <w:rPr>
          <w:rStyle w:val="ekvarbeitsanweisungdeutsch"/>
          <w:b/>
          <w:bCs/>
        </w:rPr>
        <w:t>einfachen oder doppelten Mitlaut</w:t>
      </w:r>
      <w:r w:rsidRPr="00D72B1F">
        <w:rPr>
          <w:rStyle w:val="ekvarbeitsanweisungdeutsch"/>
        </w:rPr>
        <w:t>.</w:t>
      </w:r>
    </w:p>
    <w:p w14:paraId="0F5EBD47" w14:textId="4E06FC90" w:rsidR="00936DE3" w:rsidRPr="004C1981" w:rsidRDefault="006765E7" w:rsidP="004C1981">
      <w:pPr>
        <w:pStyle w:val="ekvgrundtexthalbe"/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74056B1D" wp14:editId="4A90A22E">
            <wp:simplePos x="0" y="0"/>
            <wp:positionH relativeFrom="column">
              <wp:posOffset>180975</wp:posOffset>
            </wp:positionH>
            <wp:positionV relativeFrom="paragraph">
              <wp:posOffset>1274101</wp:posOffset>
            </wp:positionV>
            <wp:extent cx="555351" cy="447675"/>
            <wp:effectExtent l="0" t="0" r="0" b="0"/>
            <wp:wrapNone/>
            <wp:docPr id="7" name="Grafik 7" descr="S574300462_Nus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51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3F2E529B" wp14:editId="547BC21B">
            <wp:simplePos x="0" y="0"/>
            <wp:positionH relativeFrom="column">
              <wp:posOffset>90285</wp:posOffset>
            </wp:positionH>
            <wp:positionV relativeFrom="paragraph">
              <wp:posOffset>739775</wp:posOffset>
            </wp:positionV>
            <wp:extent cx="782205" cy="317500"/>
            <wp:effectExtent l="0" t="0" r="0" b="6350"/>
            <wp:wrapNone/>
            <wp:docPr id="10" name="Grafik 10" descr="S574300462_Wa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246" cy="3179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3EAE6F5E" wp14:editId="7D1508E7">
            <wp:simplePos x="0" y="0"/>
            <wp:positionH relativeFrom="column">
              <wp:posOffset>3077845</wp:posOffset>
            </wp:positionH>
            <wp:positionV relativeFrom="paragraph">
              <wp:posOffset>156845</wp:posOffset>
            </wp:positionV>
            <wp:extent cx="583565" cy="389255"/>
            <wp:effectExtent l="0" t="0" r="6985" b="0"/>
            <wp:wrapNone/>
            <wp:docPr id="4" name="Grafik 4" descr="S574300452_Rose_sw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389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1981">
        <w:rPr>
          <w:noProof/>
        </w:rPr>
        <w:drawing>
          <wp:anchor distT="0" distB="0" distL="114300" distR="114300" simplePos="0" relativeHeight="251679744" behindDoc="0" locked="0" layoutInCell="1" allowOverlap="1" wp14:anchorId="22E8CF5B" wp14:editId="0E38DFAA">
            <wp:simplePos x="0" y="0"/>
            <wp:positionH relativeFrom="column">
              <wp:posOffset>3110230</wp:posOffset>
            </wp:positionH>
            <wp:positionV relativeFrom="paragraph">
              <wp:posOffset>732790</wp:posOffset>
            </wp:positionV>
            <wp:extent cx="586740" cy="405130"/>
            <wp:effectExtent l="0" t="0" r="3810" b="0"/>
            <wp:wrapNone/>
            <wp:docPr id="17" name="Grafik 17" descr="S574300491_Robbe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1981">
        <w:rPr>
          <w:noProof/>
        </w:rPr>
        <w:drawing>
          <wp:anchor distT="0" distB="0" distL="114300" distR="114300" simplePos="0" relativeHeight="251676672" behindDoc="0" locked="0" layoutInCell="1" allowOverlap="1" wp14:anchorId="754CB4D4" wp14:editId="2C1476C9">
            <wp:simplePos x="0" y="0"/>
            <wp:positionH relativeFrom="column">
              <wp:posOffset>3146425</wp:posOffset>
            </wp:positionH>
            <wp:positionV relativeFrom="paragraph">
              <wp:posOffset>1242060</wp:posOffset>
            </wp:positionV>
            <wp:extent cx="547370" cy="480060"/>
            <wp:effectExtent l="0" t="0" r="5080" b="0"/>
            <wp:wrapNone/>
            <wp:docPr id="8" name="Grafik 8" descr="S574300462_Roller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370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1981">
        <w:rPr>
          <w:noProof/>
        </w:rPr>
        <w:drawing>
          <wp:anchor distT="0" distB="0" distL="114300" distR="114300" simplePos="0" relativeHeight="251672576" behindDoc="0" locked="0" layoutInCell="1" allowOverlap="1" wp14:anchorId="70BAE7D1" wp14:editId="4D1C50BB">
            <wp:simplePos x="0" y="0"/>
            <wp:positionH relativeFrom="column">
              <wp:posOffset>149225</wp:posOffset>
            </wp:positionH>
            <wp:positionV relativeFrom="paragraph">
              <wp:posOffset>90170</wp:posOffset>
            </wp:positionV>
            <wp:extent cx="527050" cy="487045"/>
            <wp:effectExtent l="0" t="0" r="6350" b="8255"/>
            <wp:wrapNone/>
            <wp:docPr id="1" name="Grafik 1" descr="S229006013_S050_Sonn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487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0" w:type="auto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</w:tblGrid>
      <w:tr w:rsidR="00936DE3" w:rsidRPr="00DA5548" w14:paraId="713E9387" w14:textId="77777777" w:rsidTr="004C1981">
        <w:trPr>
          <w:trHeight w:val="907"/>
        </w:trPr>
        <w:tc>
          <w:tcPr>
            <w:tcW w:w="2410" w:type="dxa"/>
            <w:vAlign w:val="center"/>
          </w:tcPr>
          <w:p w14:paraId="40900C8F" w14:textId="082582DB" w:rsidR="00936DE3" w:rsidRPr="002F70AB" w:rsidRDefault="00936DE3" w:rsidP="00936DE3">
            <w:pPr>
              <w:ind w:firstLine="30"/>
              <w:rPr>
                <w:szCs w:val="23"/>
              </w:rPr>
            </w:pPr>
            <w:r w:rsidRPr="002F70AB">
              <w:rPr>
                <w:szCs w:val="23"/>
              </w:rPr>
              <w:t xml:space="preserve">die </w:t>
            </w:r>
            <w:proofErr w:type="spellStart"/>
            <w:r w:rsidRPr="002F70AB">
              <w:rPr>
                <w:szCs w:val="23"/>
              </w:rPr>
              <w:t>S</w:t>
            </w:r>
            <w:r w:rsidRPr="00FA12CB">
              <w:rPr>
                <w:szCs w:val="23"/>
                <w:highlight w:val="lightGray"/>
              </w:rPr>
              <w:t>o</w:t>
            </w:r>
            <w:proofErr w:type="spellEnd"/>
            <w:r w:rsidR="004C1981" w:rsidRPr="008B18FC">
              <w:rPr>
                <w:rStyle w:val="ekvlsungunterstrichen"/>
              </w:rPr>
              <w:t>    </w:t>
            </w:r>
            <w:r w:rsidR="004C1981">
              <w:rPr>
                <w:rStyle w:val="ekvlsungunterstrichen"/>
              </w:rPr>
              <w:t xml:space="preserve"> </w:t>
            </w:r>
            <w:r w:rsidR="004C1981" w:rsidRPr="008B18FC">
              <w:rPr>
                <w:rStyle w:val="ekvlsungunterstrichen"/>
              </w:rPr>
              <w:t> </w:t>
            </w:r>
            <w:r w:rsidR="004C1981">
              <w:rPr>
                <w:rStyle w:val="ekvlsungunterstrichen"/>
              </w:rPr>
              <w:t xml:space="preserve"> </w:t>
            </w:r>
            <w:r w:rsidRPr="002F70AB">
              <w:rPr>
                <w:szCs w:val="23"/>
              </w:rPr>
              <w:t>e</w:t>
            </w:r>
          </w:p>
        </w:tc>
      </w:tr>
      <w:tr w:rsidR="00936DE3" w:rsidRPr="00DA5548" w14:paraId="2AF58647" w14:textId="77777777" w:rsidTr="004C1981">
        <w:trPr>
          <w:trHeight w:val="907"/>
        </w:trPr>
        <w:tc>
          <w:tcPr>
            <w:tcW w:w="2410" w:type="dxa"/>
            <w:vAlign w:val="center"/>
          </w:tcPr>
          <w:p w14:paraId="08AE8A1F" w14:textId="50D98CE8" w:rsidR="00936DE3" w:rsidRPr="002F70AB" w:rsidRDefault="00FE2565" w:rsidP="0069243B">
            <w:pPr>
              <w:rPr>
                <w:szCs w:val="23"/>
              </w:rPr>
            </w:pPr>
            <w:r w:rsidRPr="002F70AB">
              <w:rPr>
                <w:szCs w:val="23"/>
              </w:rPr>
              <w:t xml:space="preserve">der </w:t>
            </w:r>
            <w:proofErr w:type="spellStart"/>
            <w:r w:rsidRPr="002F70AB">
              <w:rPr>
                <w:szCs w:val="23"/>
              </w:rPr>
              <w:t>W</w:t>
            </w:r>
            <w:r w:rsidRPr="00FA12CB">
              <w:rPr>
                <w:szCs w:val="23"/>
                <w:highlight w:val="lightGray"/>
              </w:rPr>
              <w:t>a</w:t>
            </w:r>
            <w:proofErr w:type="spellEnd"/>
            <w:r w:rsidR="004C1981" w:rsidRPr="008B18FC">
              <w:rPr>
                <w:rStyle w:val="ekvlsungunterstrichen"/>
              </w:rPr>
              <w:t>    </w:t>
            </w:r>
            <w:r w:rsidR="004C1981">
              <w:rPr>
                <w:rStyle w:val="ekvlsungunterstrichen"/>
              </w:rPr>
              <w:t xml:space="preserve"> </w:t>
            </w:r>
            <w:r w:rsidR="004C1981" w:rsidRPr="008B18FC">
              <w:rPr>
                <w:rStyle w:val="ekvlsungunterstrichen"/>
              </w:rPr>
              <w:t> </w:t>
            </w:r>
          </w:p>
        </w:tc>
      </w:tr>
      <w:tr w:rsidR="00936DE3" w:rsidRPr="00DA5548" w14:paraId="668E276E" w14:textId="77777777" w:rsidTr="004C1981">
        <w:trPr>
          <w:trHeight w:val="907"/>
        </w:trPr>
        <w:tc>
          <w:tcPr>
            <w:tcW w:w="2410" w:type="dxa"/>
            <w:vAlign w:val="center"/>
          </w:tcPr>
          <w:p w14:paraId="282D226B" w14:textId="18BA8067" w:rsidR="00936DE3" w:rsidRPr="002F70AB" w:rsidRDefault="00FE2565" w:rsidP="0069243B">
            <w:pPr>
              <w:rPr>
                <w:szCs w:val="23"/>
              </w:rPr>
            </w:pPr>
            <w:r w:rsidRPr="002F70AB">
              <w:rPr>
                <w:szCs w:val="23"/>
              </w:rPr>
              <w:t xml:space="preserve">die </w:t>
            </w:r>
            <w:proofErr w:type="spellStart"/>
            <w:r>
              <w:rPr>
                <w:szCs w:val="23"/>
              </w:rPr>
              <w:t>W</w:t>
            </w:r>
            <w:r w:rsidRPr="004561AB">
              <w:rPr>
                <w:szCs w:val="23"/>
              </w:rPr>
              <w:t>a</w:t>
            </w:r>
            <w:r>
              <w:rPr>
                <w:szCs w:val="23"/>
              </w:rPr>
              <w:t>ln</w:t>
            </w:r>
            <w:r w:rsidRPr="00EF134B">
              <w:rPr>
                <w:szCs w:val="23"/>
                <w:highlight w:val="lightGray"/>
              </w:rPr>
              <w:t>u</w:t>
            </w:r>
            <w:proofErr w:type="spellEnd"/>
            <w:r w:rsidR="004C1981" w:rsidRPr="008B18FC">
              <w:rPr>
                <w:rStyle w:val="ekvlsungunterstrichen"/>
              </w:rPr>
              <w:t>    </w:t>
            </w:r>
            <w:r w:rsidR="004C1981">
              <w:rPr>
                <w:rStyle w:val="ekvlsungunterstrichen"/>
              </w:rPr>
              <w:t xml:space="preserve"> </w:t>
            </w:r>
            <w:r w:rsidR="004C1981" w:rsidRPr="008B18FC">
              <w:rPr>
                <w:rStyle w:val="ekvlsungunterstrichen"/>
              </w:rPr>
              <w:t> </w:t>
            </w:r>
          </w:p>
        </w:tc>
      </w:tr>
    </w:tbl>
    <w:tbl>
      <w:tblPr>
        <w:tblStyle w:val="Tabellenraster"/>
        <w:tblpPr w:leftFromText="141" w:rightFromText="141" w:vertAnchor="text" w:horzAnchor="page" w:tblpX="7880" w:tblpY="-27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</w:tblGrid>
      <w:tr w:rsidR="00936DE3" w:rsidRPr="00DA5548" w14:paraId="62011CD2" w14:textId="77777777" w:rsidTr="004C1981">
        <w:trPr>
          <w:trHeight w:val="907"/>
        </w:trPr>
        <w:tc>
          <w:tcPr>
            <w:tcW w:w="2438" w:type="dxa"/>
            <w:vAlign w:val="center"/>
          </w:tcPr>
          <w:p w14:paraId="768B8884" w14:textId="3A1F57E0" w:rsidR="00936DE3" w:rsidRPr="002F70AB" w:rsidRDefault="00936DE3" w:rsidP="004C1981">
            <w:pPr>
              <w:rPr>
                <w:szCs w:val="23"/>
              </w:rPr>
            </w:pPr>
            <w:r w:rsidRPr="002F70AB">
              <w:rPr>
                <w:szCs w:val="23"/>
              </w:rPr>
              <w:t>d</w:t>
            </w:r>
            <w:r>
              <w:rPr>
                <w:szCs w:val="23"/>
              </w:rPr>
              <w:t>ie</w:t>
            </w:r>
            <w:r w:rsidRPr="002F70AB">
              <w:rPr>
                <w:szCs w:val="23"/>
              </w:rPr>
              <w:t xml:space="preserve"> </w:t>
            </w:r>
            <w:r w:rsidR="00FE2565">
              <w:rPr>
                <w:szCs w:val="23"/>
              </w:rPr>
              <w:t>R</w:t>
            </w:r>
            <w:r w:rsidRPr="00FA12CB">
              <w:rPr>
                <w:szCs w:val="23"/>
                <w:highlight w:val="lightGray"/>
              </w:rPr>
              <w:t>o</w:t>
            </w:r>
            <w:r w:rsidR="004C1981" w:rsidRPr="008B18FC">
              <w:rPr>
                <w:rStyle w:val="ekvlsungunterstrichen"/>
              </w:rPr>
              <w:t>    </w:t>
            </w:r>
            <w:r w:rsidR="004C1981">
              <w:rPr>
                <w:rStyle w:val="ekvlsungunterstrichen"/>
              </w:rPr>
              <w:t xml:space="preserve"> </w:t>
            </w:r>
            <w:r w:rsidR="004C1981" w:rsidRPr="008B18FC">
              <w:rPr>
                <w:rStyle w:val="ekvlsungunterstrichen"/>
              </w:rPr>
              <w:t> </w:t>
            </w:r>
            <w:r w:rsidR="004C1981">
              <w:rPr>
                <w:rStyle w:val="ekvlsungunterstrichen"/>
              </w:rPr>
              <w:t xml:space="preserve"> </w:t>
            </w:r>
            <w:r w:rsidRPr="002F70AB">
              <w:rPr>
                <w:szCs w:val="23"/>
              </w:rPr>
              <w:t>e</w:t>
            </w:r>
          </w:p>
        </w:tc>
      </w:tr>
      <w:tr w:rsidR="00936DE3" w:rsidRPr="00DA5548" w14:paraId="3C350C5C" w14:textId="77777777" w:rsidTr="004C1981">
        <w:trPr>
          <w:trHeight w:val="907"/>
        </w:trPr>
        <w:tc>
          <w:tcPr>
            <w:tcW w:w="2438" w:type="dxa"/>
            <w:vAlign w:val="center"/>
          </w:tcPr>
          <w:p w14:paraId="5FBBA1A4" w14:textId="65FE0787" w:rsidR="00936DE3" w:rsidRPr="002F70AB" w:rsidRDefault="00936DE3" w:rsidP="004C1981">
            <w:pPr>
              <w:rPr>
                <w:szCs w:val="23"/>
              </w:rPr>
            </w:pPr>
            <w:r w:rsidRPr="002F70AB">
              <w:rPr>
                <w:szCs w:val="23"/>
              </w:rPr>
              <w:t xml:space="preserve">die </w:t>
            </w:r>
            <w:r>
              <w:rPr>
                <w:szCs w:val="23"/>
              </w:rPr>
              <w:t>R</w:t>
            </w:r>
            <w:r w:rsidRPr="00FA12CB">
              <w:rPr>
                <w:szCs w:val="23"/>
                <w:highlight w:val="lightGray"/>
              </w:rPr>
              <w:t>o</w:t>
            </w:r>
            <w:r w:rsidR="004C1981" w:rsidRPr="008B18FC">
              <w:rPr>
                <w:rStyle w:val="ekvlsungunterstrichen"/>
              </w:rPr>
              <w:t>    </w:t>
            </w:r>
            <w:r w:rsidR="004C1981">
              <w:rPr>
                <w:rStyle w:val="ekvlsungunterstrichen"/>
              </w:rPr>
              <w:t xml:space="preserve"> </w:t>
            </w:r>
            <w:r w:rsidR="004C1981" w:rsidRPr="008B18FC">
              <w:rPr>
                <w:rStyle w:val="ekvlsungunterstrichen"/>
              </w:rPr>
              <w:t> </w:t>
            </w:r>
            <w:r w:rsidR="004C1981">
              <w:rPr>
                <w:rStyle w:val="ekvlsungunterstrichen"/>
              </w:rPr>
              <w:t xml:space="preserve"> </w:t>
            </w:r>
            <w:r w:rsidRPr="002F70AB">
              <w:rPr>
                <w:szCs w:val="23"/>
              </w:rPr>
              <w:t>e</w:t>
            </w:r>
          </w:p>
        </w:tc>
      </w:tr>
      <w:tr w:rsidR="00936DE3" w:rsidRPr="00DA5548" w14:paraId="4BDFFA5B" w14:textId="77777777" w:rsidTr="004C1981">
        <w:trPr>
          <w:trHeight w:val="907"/>
        </w:trPr>
        <w:tc>
          <w:tcPr>
            <w:tcW w:w="2438" w:type="dxa"/>
            <w:vAlign w:val="center"/>
          </w:tcPr>
          <w:p w14:paraId="5A2801F5" w14:textId="3BCC8397" w:rsidR="00936DE3" w:rsidRPr="002F70AB" w:rsidRDefault="00FE2565" w:rsidP="004C1981">
            <w:pPr>
              <w:rPr>
                <w:szCs w:val="23"/>
              </w:rPr>
            </w:pPr>
            <w:r>
              <w:rPr>
                <w:szCs w:val="23"/>
              </w:rPr>
              <w:t>der</w:t>
            </w:r>
            <w:r w:rsidRPr="002F70AB">
              <w:rPr>
                <w:szCs w:val="23"/>
              </w:rPr>
              <w:t xml:space="preserve"> </w:t>
            </w:r>
            <w:r>
              <w:rPr>
                <w:szCs w:val="23"/>
              </w:rPr>
              <w:t>R</w:t>
            </w:r>
            <w:r w:rsidRPr="00FA12CB">
              <w:rPr>
                <w:szCs w:val="23"/>
                <w:highlight w:val="lightGray"/>
              </w:rPr>
              <w:t>o</w:t>
            </w:r>
            <w:r w:rsidR="004C1981" w:rsidRPr="008B18FC">
              <w:rPr>
                <w:rStyle w:val="ekvlsungunterstrichen"/>
              </w:rPr>
              <w:t>    </w:t>
            </w:r>
            <w:r w:rsidR="004C1981">
              <w:rPr>
                <w:rStyle w:val="ekvlsungunterstrichen"/>
              </w:rPr>
              <w:t xml:space="preserve"> </w:t>
            </w:r>
            <w:r w:rsidR="004C1981" w:rsidRPr="008B18FC">
              <w:rPr>
                <w:rStyle w:val="ekvlsungunterstrichen"/>
              </w:rPr>
              <w:t> </w:t>
            </w:r>
            <w:r w:rsidR="004C1981">
              <w:rPr>
                <w:rStyle w:val="ekvlsungunterstrichen"/>
              </w:rPr>
              <w:t xml:space="preserve"> </w:t>
            </w:r>
            <w:r>
              <w:rPr>
                <w:rFonts w:cs="Arial"/>
                <w:szCs w:val="23"/>
              </w:rPr>
              <w:t>er</w:t>
            </w:r>
          </w:p>
        </w:tc>
      </w:tr>
    </w:tbl>
    <w:p w14:paraId="65104F7F" w14:textId="4DD314A6" w:rsidR="004C6009" w:rsidRDefault="004C6009" w:rsidP="00411CE7">
      <w:pPr>
        <w:pStyle w:val="ekvgrundtexthalbe"/>
      </w:pPr>
    </w:p>
    <w:p w14:paraId="16A5B13C" w14:textId="715EA87D" w:rsidR="009B1A37" w:rsidRDefault="009B1A37" w:rsidP="004C1981">
      <w:pPr>
        <w:pStyle w:val="ekvgrundtexthalbe"/>
      </w:pPr>
    </w:p>
    <w:p w14:paraId="6D8D0490" w14:textId="77777777" w:rsidR="009B1A37" w:rsidRDefault="009B1A37" w:rsidP="009B1A37">
      <w:pPr>
        <w:pStyle w:val="ekvnummerierung"/>
        <w:framePr w:wrap="around"/>
      </w:pPr>
      <w:r>
        <w:t>2</w:t>
      </w:r>
    </w:p>
    <w:p w14:paraId="55F50A3D" w14:textId="77777777" w:rsidR="009B1A37" w:rsidRPr="00287B24" w:rsidRDefault="009B1A37" w:rsidP="009B1A37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0BFFC212" wp14:editId="6DC4DB38">
            <wp:extent cx="288290" cy="288290"/>
            <wp:effectExtent l="0" t="0" r="0" b="0"/>
            <wp:docPr id="51" name="Grafik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BAB84" w14:textId="7BAD68F8" w:rsidR="009B1A37" w:rsidRDefault="009B1A37" w:rsidP="004C1981">
      <w:r w:rsidRPr="004561AB">
        <w:rPr>
          <w:w w:val="99"/>
        </w:rPr>
        <w:t xml:space="preserve">Schwinge </w:t>
      </w:r>
      <w:r w:rsidR="0080076D">
        <w:rPr>
          <w:w w:val="99"/>
        </w:rPr>
        <w:t>das</w:t>
      </w:r>
      <w:r w:rsidRPr="004561AB">
        <w:rPr>
          <w:w w:val="99"/>
        </w:rPr>
        <w:t xml:space="preserve"> Nomen weiter </w:t>
      </w:r>
      <w:r w:rsidR="004561AB" w:rsidRPr="004561AB">
        <w:rPr>
          <w:w w:val="99"/>
        </w:rPr>
        <w:t xml:space="preserve">und </w:t>
      </w:r>
      <w:r w:rsidRPr="004561AB">
        <w:rPr>
          <w:w w:val="99"/>
        </w:rPr>
        <w:t xml:space="preserve">schreibe die Mehrzahl unter das Bild. </w:t>
      </w:r>
      <w:r w:rsidR="0080076D">
        <w:rPr>
          <w:w w:val="99"/>
        </w:rPr>
        <w:br/>
      </w:r>
      <w:r w:rsidRPr="004561AB">
        <w:rPr>
          <w:w w:val="99"/>
        </w:rPr>
        <w:t>Zeichne Silbenbögen.</w:t>
      </w:r>
      <w:r w:rsidR="0080076D">
        <w:rPr>
          <w:w w:val="99"/>
        </w:rPr>
        <w:t xml:space="preserve"> </w:t>
      </w:r>
      <w:r w:rsidR="004561AB" w:rsidRPr="004561AB">
        <w:t>Schlage die Einzahl im</w:t>
      </w:r>
      <w:r>
        <w:t xml:space="preserve"> Wörterbuch </w:t>
      </w:r>
      <w:r w:rsidR="004561AB" w:rsidRPr="004561AB">
        <w:t xml:space="preserve">nach </w:t>
      </w:r>
      <w:r>
        <w:t>und notiere die Seitenzahl.</w:t>
      </w:r>
    </w:p>
    <w:p w14:paraId="78BA1ADE" w14:textId="43EB5D73" w:rsidR="009B1A37" w:rsidRDefault="00791871" w:rsidP="00936DE3">
      <w:r>
        <w:rPr>
          <w:noProof/>
        </w:rPr>
        <w:drawing>
          <wp:anchor distT="0" distB="0" distL="114300" distR="114300" simplePos="0" relativeHeight="251673600" behindDoc="0" locked="0" layoutInCell="1" allowOverlap="1" wp14:anchorId="4E7400E2" wp14:editId="5BFE40E4">
            <wp:simplePos x="0" y="0"/>
            <wp:positionH relativeFrom="column">
              <wp:posOffset>255270</wp:posOffset>
            </wp:positionH>
            <wp:positionV relativeFrom="paragraph">
              <wp:posOffset>145983</wp:posOffset>
            </wp:positionV>
            <wp:extent cx="898497" cy="581896"/>
            <wp:effectExtent l="0" t="0" r="0" b="8890"/>
            <wp:wrapNone/>
            <wp:docPr id="2" name="Grafik 2" descr="S574270656_Spielplatz_2_sw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8497" cy="5818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C741AD" w14:textId="376CD780" w:rsidR="004C1981" w:rsidRDefault="00791871" w:rsidP="00936DE3">
      <w:r>
        <w:rPr>
          <w:noProof/>
        </w:rPr>
        <w:drawing>
          <wp:anchor distT="0" distB="0" distL="114300" distR="114300" simplePos="0" relativeHeight="251681792" behindDoc="0" locked="0" layoutInCell="1" allowOverlap="1" wp14:anchorId="36A353BF" wp14:editId="2F709DBB">
            <wp:simplePos x="0" y="0"/>
            <wp:positionH relativeFrom="column">
              <wp:posOffset>3526155</wp:posOffset>
            </wp:positionH>
            <wp:positionV relativeFrom="paragraph">
              <wp:posOffset>7620</wp:posOffset>
            </wp:positionV>
            <wp:extent cx="473075" cy="520700"/>
            <wp:effectExtent l="0" t="0" r="3175" b="0"/>
            <wp:wrapNone/>
            <wp:docPr id="19" name="Grafik 19" descr="S574300491_Sack_sw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075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5880FAEB" wp14:editId="5B8599F8">
            <wp:simplePos x="0" y="0"/>
            <wp:positionH relativeFrom="column">
              <wp:posOffset>5007610</wp:posOffset>
            </wp:positionH>
            <wp:positionV relativeFrom="paragraph">
              <wp:posOffset>108585</wp:posOffset>
            </wp:positionV>
            <wp:extent cx="419735" cy="414655"/>
            <wp:effectExtent l="0" t="0" r="0" b="4445"/>
            <wp:wrapNone/>
            <wp:docPr id="18" name="Grafik 18" descr="S574300491_Rock_sw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735" cy="414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 wp14:anchorId="41469667" wp14:editId="7E714C35">
            <wp:simplePos x="0" y="0"/>
            <wp:positionH relativeFrom="column">
              <wp:posOffset>1982470</wp:posOffset>
            </wp:positionH>
            <wp:positionV relativeFrom="paragraph">
              <wp:posOffset>46990</wp:posOffset>
            </wp:positionV>
            <wp:extent cx="480695" cy="518795"/>
            <wp:effectExtent l="0" t="0" r="0" b="0"/>
            <wp:wrapNone/>
            <wp:docPr id="11" name="Grafik 11" descr="S574300491_Blitz_sw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518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673E47" w14:textId="70635F40" w:rsidR="004C1981" w:rsidRDefault="004C1981" w:rsidP="00936DE3"/>
    <w:p w14:paraId="2F4A08C5" w14:textId="1620CA12" w:rsidR="004C1981" w:rsidRDefault="004C1981" w:rsidP="00936DE3"/>
    <w:tbl>
      <w:tblPr>
        <w:tblStyle w:val="Tabellenraster1"/>
        <w:tblW w:w="93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9"/>
        <w:gridCol w:w="159"/>
        <w:gridCol w:w="2239"/>
        <w:gridCol w:w="159"/>
        <w:gridCol w:w="2239"/>
        <w:gridCol w:w="159"/>
        <w:gridCol w:w="2129"/>
      </w:tblGrid>
      <w:tr w:rsidR="004C1981" w:rsidRPr="00C32F11" w14:paraId="20585EA1" w14:textId="77777777" w:rsidTr="00F60F9F">
        <w:trPr>
          <w:trHeight w:hRule="exact" w:val="454"/>
        </w:trPr>
        <w:tc>
          <w:tcPr>
            <w:tcW w:w="2239" w:type="dxa"/>
            <w:vAlign w:val="bottom"/>
          </w:tcPr>
          <w:p w14:paraId="22448610" w14:textId="17E6E3BB" w:rsidR="004C1981" w:rsidRPr="0003295B" w:rsidRDefault="004C1981" w:rsidP="00F60F9F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rPr>
                <w:rStyle w:val="ekvhandschriftunterstrichen"/>
              </w:rPr>
            </w:pPr>
            <w:bookmarkStart w:id="1" w:name="_Hlk116644869"/>
            <w:r>
              <w:rPr>
                <w:rStyle w:val="ekvhandschriftunterstrichen"/>
              </w:rPr>
              <w:t xml:space="preserve"> </w:t>
            </w:r>
            <w:r w:rsidRPr="004C1981">
              <w:rPr>
                <w:rStyle w:val="ekvhandschriftunterstrichen"/>
                <w:rFonts w:ascii="Arial" w:hAnsi="Arial" w:cs="Arial"/>
                <w:sz w:val="23"/>
                <w:szCs w:val="23"/>
              </w:rPr>
              <w:t>viele</w:t>
            </w:r>
            <w:r>
              <w:rPr>
                <w:rStyle w:val="ekvhandschriftunterstrichen"/>
              </w:rPr>
              <w:t xml:space="preserve"> </w:t>
            </w:r>
            <w:r w:rsidR="004561AB">
              <w:rPr>
                <w:rStyle w:val="ekvhandschriftunterstrichen"/>
              </w:rPr>
              <w:t>Plätz</w:t>
            </w:r>
            <w:r>
              <w:rPr>
                <w:rStyle w:val="ekvhandschriftunterstrichen"/>
              </w:rPr>
              <w:t>e</w:t>
            </w:r>
            <w:r w:rsidRPr="0003295B">
              <w:rPr>
                <w:rStyle w:val="ekvhandschriftunterstrichen"/>
              </w:rPr>
              <w:t> </w:t>
            </w:r>
            <w:r w:rsidRPr="0003295B">
              <w:rPr>
                <w:rStyle w:val="ekvhandschriftunterstrichen"/>
              </w:rPr>
              <w:t> </w:t>
            </w:r>
            <w:r w:rsidRPr="0003295B">
              <w:rPr>
                <w:rStyle w:val="ekvhandschriftunterstrichen"/>
              </w:rPr>
              <w:t> </w:t>
            </w:r>
            <w:r w:rsidRPr="0003295B">
              <w:rPr>
                <w:rStyle w:val="ekvhandschriftunterstrichen"/>
              </w:rPr>
              <w:t> </w:t>
            </w:r>
            <w:r w:rsidRPr="0003295B">
              <w:rPr>
                <w:rStyle w:val="ekvhandschriftunterstrichen"/>
              </w:rPr>
              <w:t> </w:t>
            </w:r>
            <w:r w:rsidRPr="0003295B">
              <w:rPr>
                <w:rStyle w:val="ekvhandschriftunterstrichen"/>
              </w:rPr>
              <w:t> </w:t>
            </w:r>
            <w:r w:rsidRPr="0003295B">
              <w:rPr>
                <w:rStyle w:val="ekvhandschriftunterstrichen"/>
              </w:rPr>
              <w:t> </w:t>
            </w:r>
            <w:r w:rsidRPr="0003295B">
              <w:rPr>
                <w:rStyle w:val="ekvhandschriftunterstrichen"/>
              </w:rPr>
              <w:t> </w:t>
            </w:r>
            <w:r>
              <w:rPr>
                <w:rStyle w:val="ekvhandschriftunterstrichen"/>
              </w:rPr>
              <w:t xml:space="preserve"> </w:t>
            </w:r>
          </w:p>
        </w:tc>
        <w:tc>
          <w:tcPr>
            <w:tcW w:w="159" w:type="dxa"/>
            <w:vAlign w:val="bottom"/>
          </w:tcPr>
          <w:p w14:paraId="39D7C75D" w14:textId="77777777" w:rsidR="004C1981" w:rsidRPr="0003295B" w:rsidRDefault="004C1981" w:rsidP="00F60F9F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Style w:val="ekvhandschriftunterstrichen"/>
              </w:rPr>
            </w:pPr>
          </w:p>
        </w:tc>
        <w:tc>
          <w:tcPr>
            <w:tcW w:w="2239" w:type="dxa"/>
            <w:vAlign w:val="bottom"/>
          </w:tcPr>
          <w:p w14:paraId="2608136D" w14:textId="4D099506" w:rsidR="004C1981" w:rsidRPr="00C32F11" w:rsidRDefault="004C1981" w:rsidP="004C1981">
            <w:pPr>
              <w:tabs>
                <w:tab w:val="clear" w:pos="340"/>
                <w:tab w:val="clear" w:pos="595"/>
                <w:tab w:val="clear" w:pos="851"/>
                <w:tab w:val="left" w:pos="2113"/>
              </w:tabs>
              <w:jc w:val="center"/>
              <w:rPr>
                <w:rFonts w:eastAsia="Calibri" w:cs="Times New Roman"/>
              </w:rPr>
            </w:pPr>
            <w:r>
              <w:rPr>
                <w:rStyle w:val="ekvlsungunterstrichen"/>
              </w:rPr>
              <w:t xml:space="preserve"> </w:t>
            </w:r>
            <w:r w:rsidRPr="004C1981">
              <w:rPr>
                <w:rStyle w:val="ekvhandschriftunterstrichen"/>
                <w:rFonts w:ascii="Arial" w:hAnsi="Arial" w:cs="Arial"/>
                <w:sz w:val="23"/>
                <w:szCs w:val="23"/>
              </w:rPr>
              <w:t>viele</w:t>
            </w: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1EDE11DE" w14:textId="77777777" w:rsidR="004C1981" w:rsidRPr="00C32F11" w:rsidRDefault="004C1981" w:rsidP="00F60F9F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p w14:paraId="4860403F" w14:textId="235D0F0D" w:rsidR="004C1981" w:rsidRPr="00C32F11" w:rsidRDefault="004C1981" w:rsidP="004C1981">
            <w:pPr>
              <w:tabs>
                <w:tab w:val="clear" w:pos="340"/>
                <w:tab w:val="clear" w:pos="595"/>
                <w:tab w:val="clear" w:pos="851"/>
                <w:tab w:val="left" w:pos="2119"/>
              </w:tabs>
              <w:jc w:val="center"/>
              <w:rPr>
                <w:rFonts w:eastAsia="Calibri" w:cs="Times New Roman"/>
              </w:rPr>
            </w:pPr>
            <w:r>
              <w:rPr>
                <w:rStyle w:val="ekvlsungunterstrichen"/>
              </w:rPr>
              <w:t xml:space="preserve"> </w:t>
            </w:r>
            <w:r w:rsidRPr="004C1981">
              <w:rPr>
                <w:rStyle w:val="ekvhandschriftunterstrichen"/>
                <w:rFonts w:ascii="Arial" w:hAnsi="Arial" w:cs="Arial"/>
                <w:sz w:val="23"/>
                <w:szCs w:val="23"/>
              </w:rPr>
              <w:t>viele</w:t>
            </w:r>
            <w:r w:rsidRPr="009E07CF"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2F8D9F7B" w14:textId="6902EAF6" w:rsidR="004C1981" w:rsidRPr="00C32F11" w:rsidRDefault="004C1981" w:rsidP="00F60F9F">
            <w:pPr>
              <w:tabs>
                <w:tab w:val="clear" w:pos="340"/>
                <w:tab w:val="clear" w:pos="595"/>
                <w:tab w:val="clear" w:pos="851"/>
                <w:tab w:val="left" w:pos="2186"/>
              </w:tabs>
              <w:jc w:val="center"/>
              <w:rPr>
                <w:rFonts w:eastAsia="Calibri" w:cs="Times New Roman"/>
              </w:rPr>
            </w:pPr>
          </w:p>
        </w:tc>
        <w:tc>
          <w:tcPr>
            <w:tcW w:w="2129" w:type="dxa"/>
            <w:vAlign w:val="bottom"/>
          </w:tcPr>
          <w:p w14:paraId="672C0F6B" w14:textId="2A99F98C" w:rsidR="004C1981" w:rsidRPr="00C32F11" w:rsidRDefault="004C1981" w:rsidP="004C1981">
            <w:pPr>
              <w:tabs>
                <w:tab w:val="clear" w:pos="340"/>
                <w:tab w:val="clear" w:pos="595"/>
                <w:tab w:val="clear" w:pos="851"/>
                <w:tab w:val="left" w:pos="2072"/>
              </w:tabs>
              <w:jc w:val="center"/>
              <w:rPr>
                <w:rFonts w:eastAsia="Calibri" w:cs="Times New Roman"/>
              </w:rPr>
            </w:pPr>
            <w:r>
              <w:rPr>
                <w:rStyle w:val="ekvlsungunterstrichen"/>
              </w:rPr>
              <w:t xml:space="preserve"> </w:t>
            </w:r>
            <w:r w:rsidRPr="004C1981">
              <w:rPr>
                <w:rStyle w:val="ekvhandschriftunterstrichen"/>
                <w:rFonts w:ascii="Arial" w:hAnsi="Arial" w:cs="Arial"/>
                <w:sz w:val="23"/>
                <w:szCs w:val="23"/>
              </w:rPr>
              <w:t>viele</w:t>
            </w:r>
            <w:r>
              <w:rPr>
                <w:rStyle w:val="ekvlsungunterstrichen"/>
              </w:rPr>
              <w:tab/>
            </w:r>
          </w:p>
        </w:tc>
      </w:tr>
      <w:tr w:rsidR="004C1981" w:rsidRPr="00C32F11" w14:paraId="391C9CD7" w14:textId="77777777" w:rsidTr="00F60F9F">
        <w:trPr>
          <w:trHeight w:hRule="exact" w:val="312"/>
        </w:trPr>
        <w:tc>
          <w:tcPr>
            <w:tcW w:w="2239" w:type="dxa"/>
            <w:vAlign w:val="bottom"/>
          </w:tcPr>
          <w:tbl>
            <w:tblPr>
              <w:tblW w:w="2255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55"/>
            </w:tblGrid>
            <w:tr w:rsidR="004C1981" w:rsidRPr="00C32F11" w14:paraId="35FC6FC3" w14:textId="77777777" w:rsidTr="00F60F9F">
              <w:trPr>
                <w:trHeight w:hRule="exact" w:val="227"/>
                <w:jc w:val="center"/>
              </w:trPr>
              <w:tc>
                <w:tcPr>
                  <w:tcW w:w="2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79330965" w14:textId="376ABF8E" w:rsidR="004C1981" w:rsidRPr="00C32F11" w:rsidRDefault="004561AB" w:rsidP="00F60F9F">
                  <w:pPr>
                    <w:pStyle w:val="ekvmittelband"/>
                    <w:jc w:val="center"/>
                  </w:pPr>
                  <w:r>
                    <w:rPr>
                      <w:rFonts w:eastAsia="Calibri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912" behindDoc="0" locked="0" layoutInCell="1" allowOverlap="1" wp14:anchorId="083BD97D" wp14:editId="1E822738">
                            <wp:simplePos x="0" y="0"/>
                            <wp:positionH relativeFrom="column">
                              <wp:posOffset>680085</wp:posOffset>
                            </wp:positionH>
                            <wp:positionV relativeFrom="paragraph">
                              <wp:posOffset>12700</wp:posOffset>
                            </wp:positionV>
                            <wp:extent cx="196215" cy="109855"/>
                            <wp:effectExtent l="0" t="0" r="13335" b="23495"/>
                            <wp:wrapNone/>
                            <wp:docPr id="5" name="Ellipse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6215" cy="109855"/>
                                    </a:xfrm>
                                    <a:custGeom>
                                      <a:avLst/>
                                      <a:gdLst>
                                        <a:gd name="connsiteX0" fmla="*/ 0 w 363220"/>
                                        <a:gd name="connsiteY0" fmla="*/ 111125 h 222250"/>
                                        <a:gd name="connsiteX1" fmla="*/ 181610 w 363220"/>
                                        <a:gd name="connsiteY1" fmla="*/ 0 h 222250"/>
                                        <a:gd name="connsiteX2" fmla="*/ 363220 w 363220"/>
                                        <a:gd name="connsiteY2" fmla="*/ 111125 h 222250"/>
                                        <a:gd name="connsiteX3" fmla="*/ 181610 w 363220"/>
                                        <a:gd name="connsiteY3" fmla="*/ 222250 h 222250"/>
                                        <a:gd name="connsiteX4" fmla="*/ 0 w 363220"/>
                                        <a:gd name="connsiteY4" fmla="*/ 111125 h 222250"/>
                                        <a:gd name="connsiteX0" fmla="*/ 0 w 368268"/>
                                        <a:gd name="connsiteY0" fmla="*/ 13891 h 125016"/>
                                        <a:gd name="connsiteX1" fmla="*/ 363220 w 368268"/>
                                        <a:gd name="connsiteY1" fmla="*/ 13891 h 125016"/>
                                        <a:gd name="connsiteX2" fmla="*/ 181610 w 368268"/>
                                        <a:gd name="connsiteY2" fmla="*/ 125016 h 125016"/>
                                        <a:gd name="connsiteX3" fmla="*/ 0 w 368268"/>
                                        <a:gd name="connsiteY3" fmla="*/ 13891 h 125016"/>
                                        <a:gd name="connsiteX0" fmla="*/ 363220 w 454810"/>
                                        <a:gd name="connsiteY0" fmla="*/ 9201 h 120326"/>
                                        <a:gd name="connsiteX1" fmla="*/ 181610 w 454810"/>
                                        <a:gd name="connsiteY1" fmla="*/ 120326 h 120326"/>
                                        <a:gd name="connsiteX2" fmla="*/ 0 w 454810"/>
                                        <a:gd name="connsiteY2" fmla="*/ 9201 h 120326"/>
                                        <a:gd name="connsiteX3" fmla="*/ 454810 w 454810"/>
                                        <a:gd name="connsiteY3" fmla="*/ 101049 h 120326"/>
                                        <a:gd name="connsiteX0" fmla="*/ 363220 w 368268"/>
                                        <a:gd name="connsiteY0" fmla="*/ 0 h 111125"/>
                                        <a:gd name="connsiteX1" fmla="*/ 181610 w 368268"/>
                                        <a:gd name="connsiteY1" fmla="*/ 111125 h 111125"/>
                                        <a:gd name="connsiteX2" fmla="*/ 0 w 368268"/>
                                        <a:gd name="connsiteY2" fmla="*/ 0 h 111125"/>
                                        <a:gd name="connsiteX0" fmla="*/ 363220 w 363220"/>
                                        <a:gd name="connsiteY0" fmla="*/ 0 h 111125"/>
                                        <a:gd name="connsiteX1" fmla="*/ 181610 w 363220"/>
                                        <a:gd name="connsiteY1" fmla="*/ 111125 h 111125"/>
                                        <a:gd name="connsiteX2" fmla="*/ 0 w 363220"/>
                                        <a:gd name="connsiteY2" fmla="*/ 0 h 111125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</a:cxnLst>
                                      <a:rect l="l" t="t" r="r" b="b"/>
                                      <a:pathLst>
                                        <a:path w="363220" h="111125">
                                          <a:moveTo>
                                            <a:pt x="363220" y="0"/>
                                          </a:moveTo>
                                          <a:cubicBezTo>
                                            <a:pt x="356651" y="38696"/>
                                            <a:pt x="281910" y="111125"/>
                                            <a:pt x="181610" y="111125"/>
                                          </a:cubicBezTo>
                                          <a:cubicBezTo>
                                            <a:pt x="81310" y="111125"/>
                                            <a:pt x="0" y="61373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CB25139" id="Ellipse 12" o:spid="_x0000_s1026" style="position:absolute;margin-left:53.55pt;margin-top:1pt;width:15.45pt;height:8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3220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" path="m363220,c356651,38696,281910,111125,181610,111125,81310,111125,,61373,,e" filled="f" strokecolor="black [3213]" strokeweight=".5pt">
                            <v:stroke joinstyle="miter"/>
                            <v:path arrowok="t" o:connecttype="custom" o:connectlocs="196215,0;98108,109855;0,0" o:connectangles="0,0,0"/>
                          </v:shape>
                        </w:pict>
                      </mc:Fallback>
                    </mc:AlternateContent>
                  </w:r>
                  <w:r w:rsidR="004C1981">
                    <w:rPr>
                      <w:rFonts w:eastAsia="Calibri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22CB0123" wp14:editId="4FB91F03">
                            <wp:simplePos x="0" y="0"/>
                            <wp:positionH relativeFrom="column">
                              <wp:posOffset>429260</wp:posOffset>
                            </wp:positionH>
                            <wp:positionV relativeFrom="paragraph">
                              <wp:posOffset>12700</wp:posOffset>
                            </wp:positionV>
                            <wp:extent cx="250825" cy="109855"/>
                            <wp:effectExtent l="0" t="0" r="15875" b="23495"/>
                            <wp:wrapNone/>
                            <wp:docPr id="22" name="Ellipse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0825" cy="109855"/>
                                    </a:xfrm>
                                    <a:custGeom>
                                      <a:avLst/>
                                      <a:gdLst>
                                        <a:gd name="connsiteX0" fmla="*/ 0 w 363220"/>
                                        <a:gd name="connsiteY0" fmla="*/ 111125 h 222250"/>
                                        <a:gd name="connsiteX1" fmla="*/ 181610 w 363220"/>
                                        <a:gd name="connsiteY1" fmla="*/ 0 h 222250"/>
                                        <a:gd name="connsiteX2" fmla="*/ 363220 w 363220"/>
                                        <a:gd name="connsiteY2" fmla="*/ 111125 h 222250"/>
                                        <a:gd name="connsiteX3" fmla="*/ 181610 w 363220"/>
                                        <a:gd name="connsiteY3" fmla="*/ 222250 h 222250"/>
                                        <a:gd name="connsiteX4" fmla="*/ 0 w 363220"/>
                                        <a:gd name="connsiteY4" fmla="*/ 111125 h 222250"/>
                                        <a:gd name="connsiteX0" fmla="*/ 0 w 368268"/>
                                        <a:gd name="connsiteY0" fmla="*/ 13891 h 125016"/>
                                        <a:gd name="connsiteX1" fmla="*/ 363220 w 368268"/>
                                        <a:gd name="connsiteY1" fmla="*/ 13891 h 125016"/>
                                        <a:gd name="connsiteX2" fmla="*/ 181610 w 368268"/>
                                        <a:gd name="connsiteY2" fmla="*/ 125016 h 125016"/>
                                        <a:gd name="connsiteX3" fmla="*/ 0 w 368268"/>
                                        <a:gd name="connsiteY3" fmla="*/ 13891 h 125016"/>
                                        <a:gd name="connsiteX0" fmla="*/ 363220 w 454810"/>
                                        <a:gd name="connsiteY0" fmla="*/ 9201 h 120326"/>
                                        <a:gd name="connsiteX1" fmla="*/ 181610 w 454810"/>
                                        <a:gd name="connsiteY1" fmla="*/ 120326 h 120326"/>
                                        <a:gd name="connsiteX2" fmla="*/ 0 w 454810"/>
                                        <a:gd name="connsiteY2" fmla="*/ 9201 h 120326"/>
                                        <a:gd name="connsiteX3" fmla="*/ 454810 w 454810"/>
                                        <a:gd name="connsiteY3" fmla="*/ 101049 h 120326"/>
                                        <a:gd name="connsiteX0" fmla="*/ 363220 w 368268"/>
                                        <a:gd name="connsiteY0" fmla="*/ 0 h 111125"/>
                                        <a:gd name="connsiteX1" fmla="*/ 181610 w 368268"/>
                                        <a:gd name="connsiteY1" fmla="*/ 111125 h 111125"/>
                                        <a:gd name="connsiteX2" fmla="*/ 0 w 368268"/>
                                        <a:gd name="connsiteY2" fmla="*/ 0 h 111125"/>
                                        <a:gd name="connsiteX0" fmla="*/ 363220 w 363220"/>
                                        <a:gd name="connsiteY0" fmla="*/ 0 h 111125"/>
                                        <a:gd name="connsiteX1" fmla="*/ 181610 w 363220"/>
                                        <a:gd name="connsiteY1" fmla="*/ 111125 h 111125"/>
                                        <a:gd name="connsiteX2" fmla="*/ 0 w 363220"/>
                                        <a:gd name="connsiteY2" fmla="*/ 0 h 111125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</a:cxnLst>
                                      <a:rect l="l" t="t" r="r" b="b"/>
                                      <a:pathLst>
                                        <a:path w="363220" h="111125">
                                          <a:moveTo>
                                            <a:pt x="363220" y="0"/>
                                          </a:moveTo>
                                          <a:cubicBezTo>
                                            <a:pt x="356651" y="38696"/>
                                            <a:pt x="281910" y="111125"/>
                                            <a:pt x="181610" y="111125"/>
                                          </a:cubicBezTo>
                                          <a:cubicBezTo>
                                            <a:pt x="81310" y="111125"/>
                                            <a:pt x="0" y="61373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D90E86A" id="Ellipse 12" o:spid="_x0000_s1026" style="position:absolute;margin-left:33.8pt;margin-top:1pt;width:19.75pt;height:8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3220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" path="m363220,c356651,38696,281910,111125,181610,111125,81310,111125,,61373,,e" filled="f" strokecolor="black [3213]" strokeweight=".5pt">
                            <v:stroke joinstyle="miter"/>
                            <v:path arrowok="t" o:connecttype="custom" o:connectlocs="250825,0;125412,109855;0,0" o:connectangles="0,0,0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30586049" w14:textId="77777777" w:rsidR="004C1981" w:rsidRPr="00C32F11" w:rsidRDefault="004C1981" w:rsidP="00F60F9F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59" w:type="dxa"/>
            <w:vAlign w:val="bottom"/>
          </w:tcPr>
          <w:p w14:paraId="49729F32" w14:textId="77777777" w:rsidR="004C1981" w:rsidRPr="00C32F11" w:rsidRDefault="004C1981" w:rsidP="00F60F9F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tbl>
            <w:tblPr>
              <w:tblW w:w="2255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55"/>
            </w:tblGrid>
            <w:tr w:rsidR="004C1981" w:rsidRPr="00C32F11" w14:paraId="604A9966" w14:textId="77777777" w:rsidTr="00F60F9F">
              <w:trPr>
                <w:trHeight w:hRule="exact" w:val="227"/>
                <w:jc w:val="center"/>
              </w:trPr>
              <w:tc>
                <w:tcPr>
                  <w:tcW w:w="2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4D52105D" w14:textId="77777777" w:rsidR="004C1981" w:rsidRPr="00C32F11" w:rsidRDefault="004C1981" w:rsidP="00F60F9F">
                  <w:pPr>
                    <w:pStyle w:val="ekvmittelband"/>
                    <w:jc w:val="center"/>
                  </w:pPr>
                </w:p>
              </w:tc>
            </w:tr>
          </w:tbl>
          <w:p w14:paraId="28EBC130" w14:textId="77777777" w:rsidR="004C1981" w:rsidRPr="00C32F11" w:rsidRDefault="004C1981" w:rsidP="00F60F9F">
            <w:pPr>
              <w:pStyle w:val="ekvmittelband"/>
            </w:pPr>
          </w:p>
        </w:tc>
        <w:tc>
          <w:tcPr>
            <w:tcW w:w="159" w:type="dxa"/>
          </w:tcPr>
          <w:p w14:paraId="775F0DD3" w14:textId="77777777" w:rsidR="004C1981" w:rsidRPr="00C32F11" w:rsidRDefault="004C1981" w:rsidP="00F60F9F">
            <w:pPr>
              <w:pStyle w:val="ekvmittelband"/>
              <w:jc w:val="center"/>
            </w:pPr>
          </w:p>
        </w:tc>
        <w:tc>
          <w:tcPr>
            <w:tcW w:w="2239" w:type="dxa"/>
            <w:vAlign w:val="bottom"/>
          </w:tcPr>
          <w:tbl>
            <w:tblPr>
              <w:tblW w:w="2255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55"/>
            </w:tblGrid>
            <w:tr w:rsidR="004C1981" w:rsidRPr="00C32F11" w14:paraId="3128944B" w14:textId="77777777" w:rsidTr="00F60F9F">
              <w:trPr>
                <w:trHeight w:hRule="exact" w:val="227"/>
                <w:jc w:val="center"/>
              </w:trPr>
              <w:tc>
                <w:tcPr>
                  <w:tcW w:w="2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4A24B1F" w14:textId="77777777" w:rsidR="004C1981" w:rsidRPr="00C32F11" w:rsidRDefault="004C1981" w:rsidP="00F60F9F">
                  <w:pPr>
                    <w:pStyle w:val="ekvmittelband"/>
                    <w:jc w:val="center"/>
                  </w:pPr>
                </w:p>
              </w:tc>
            </w:tr>
          </w:tbl>
          <w:p w14:paraId="7CCDC547" w14:textId="77777777" w:rsidR="004C1981" w:rsidRPr="00C32F11" w:rsidRDefault="004C1981" w:rsidP="00F60F9F">
            <w:pPr>
              <w:pStyle w:val="ekvmittelband"/>
            </w:pPr>
          </w:p>
        </w:tc>
        <w:tc>
          <w:tcPr>
            <w:tcW w:w="159" w:type="dxa"/>
          </w:tcPr>
          <w:p w14:paraId="7D16324B" w14:textId="77777777" w:rsidR="004C1981" w:rsidRPr="00C32F11" w:rsidRDefault="004C1981" w:rsidP="00F60F9F">
            <w:pPr>
              <w:pStyle w:val="ekvmittelband"/>
              <w:jc w:val="center"/>
            </w:pPr>
          </w:p>
        </w:tc>
        <w:tc>
          <w:tcPr>
            <w:tcW w:w="2129" w:type="dxa"/>
            <w:vAlign w:val="bottom"/>
          </w:tcPr>
          <w:tbl>
            <w:tblPr>
              <w:tblW w:w="2255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55"/>
            </w:tblGrid>
            <w:tr w:rsidR="004C1981" w:rsidRPr="00C32F11" w14:paraId="74C167F8" w14:textId="77777777" w:rsidTr="00F60F9F">
              <w:trPr>
                <w:trHeight w:hRule="exact" w:val="227"/>
                <w:jc w:val="center"/>
              </w:trPr>
              <w:tc>
                <w:tcPr>
                  <w:tcW w:w="2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5794710A" w14:textId="77777777" w:rsidR="004C1981" w:rsidRPr="00C32F11" w:rsidRDefault="004C1981" w:rsidP="00F60F9F">
                  <w:pPr>
                    <w:pStyle w:val="ekvmittelband"/>
                    <w:jc w:val="center"/>
                  </w:pPr>
                </w:p>
              </w:tc>
            </w:tr>
          </w:tbl>
          <w:p w14:paraId="3ABE7F0B" w14:textId="77777777" w:rsidR="004C1981" w:rsidRPr="00C32F11" w:rsidRDefault="004C1981" w:rsidP="00F60F9F">
            <w:pPr>
              <w:pStyle w:val="ekvmittelband"/>
            </w:pPr>
          </w:p>
        </w:tc>
      </w:tr>
      <w:tr w:rsidR="004C1981" w:rsidRPr="00C32F11" w14:paraId="6BCFED2E" w14:textId="77777777" w:rsidTr="00F60F9F">
        <w:trPr>
          <w:trHeight w:hRule="exact" w:val="454"/>
        </w:trPr>
        <w:tc>
          <w:tcPr>
            <w:tcW w:w="2239" w:type="dxa"/>
            <w:vAlign w:val="bottom"/>
          </w:tcPr>
          <w:p w14:paraId="19B9C7C3" w14:textId="0295A090" w:rsidR="004C1981" w:rsidRPr="00A15EA4" w:rsidRDefault="004C1981" w:rsidP="00F60F9F">
            <w:pPr>
              <w:rPr>
                <w:rStyle w:val="ekvlsung"/>
              </w:rPr>
            </w:pPr>
            <w:r>
              <w:rPr>
                <w:rFonts w:eastAsia="Calibri" w:cs="Times New Roman"/>
              </w:rPr>
              <w:t>S.</w:t>
            </w:r>
            <w:r>
              <w:rPr>
                <w:rStyle w:val="ekvlsung"/>
              </w:rPr>
              <w:t xml:space="preserve"> </w:t>
            </w:r>
            <w:r w:rsidR="00924F78" w:rsidRPr="00924F78">
              <w:rPr>
                <w:rStyle w:val="ekvlsungunterstrichen"/>
              </w:rPr>
              <w:t xml:space="preserve"> </w:t>
            </w:r>
            <w:r w:rsidRPr="001346D2">
              <w:rPr>
                <w:rStyle w:val="ekvlsungunterstrichen"/>
              </w:rPr>
              <w:t>2</w:t>
            </w:r>
            <w:r w:rsidR="004561AB">
              <w:rPr>
                <w:rStyle w:val="ekvlsungunterstrichen"/>
              </w:rPr>
              <w:t>23</w:t>
            </w: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  <w:vAlign w:val="bottom"/>
          </w:tcPr>
          <w:p w14:paraId="07314DA6" w14:textId="77777777" w:rsidR="004C1981" w:rsidRPr="00C32F11" w:rsidRDefault="004C1981" w:rsidP="00F60F9F">
            <w:pPr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p w14:paraId="097C8990" w14:textId="77777777" w:rsidR="004C1981" w:rsidRDefault="004C1981" w:rsidP="00F60F9F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S. </w:t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</w:tcPr>
          <w:p w14:paraId="09B60BE5" w14:textId="77777777" w:rsidR="004C1981" w:rsidRDefault="004C1981" w:rsidP="00F60F9F">
            <w:pPr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bottom"/>
          </w:tcPr>
          <w:p w14:paraId="27F2F49C" w14:textId="77777777" w:rsidR="004C1981" w:rsidRDefault="004C1981" w:rsidP="00F60F9F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S. </w:t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</w:p>
        </w:tc>
        <w:tc>
          <w:tcPr>
            <w:tcW w:w="159" w:type="dxa"/>
          </w:tcPr>
          <w:p w14:paraId="2E9EC2CA" w14:textId="77777777" w:rsidR="004C1981" w:rsidRDefault="004C1981" w:rsidP="00F60F9F">
            <w:pPr>
              <w:rPr>
                <w:rFonts w:eastAsia="Calibri" w:cs="Times New Roman"/>
              </w:rPr>
            </w:pPr>
          </w:p>
        </w:tc>
        <w:tc>
          <w:tcPr>
            <w:tcW w:w="2129" w:type="dxa"/>
            <w:vAlign w:val="bottom"/>
          </w:tcPr>
          <w:p w14:paraId="1BA3891D" w14:textId="77777777" w:rsidR="004C1981" w:rsidRDefault="004C1981" w:rsidP="00F60F9F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S. </w:t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  <w:r>
              <w:rPr>
                <w:rStyle w:val="ekvlsungunterstrichen"/>
              </w:rPr>
              <w:tab/>
            </w:r>
          </w:p>
        </w:tc>
      </w:tr>
      <w:bookmarkEnd w:id="1"/>
    </w:tbl>
    <w:p w14:paraId="096AE330" w14:textId="649A5DDC" w:rsidR="004C1981" w:rsidRDefault="004C1981" w:rsidP="00936DE3"/>
    <w:p w14:paraId="1931B048" w14:textId="77777777" w:rsidR="004C1981" w:rsidRDefault="004C1981" w:rsidP="00936DE3"/>
    <w:p w14:paraId="132DF2AF" w14:textId="02AC0F82" w:rsidR="00936DE3" w:rsidRDefault="009B1A37" w:rsidP="00936DE3">
      <w:pPr>
        <w:pStyle w:val="ekvnummerierung"/>
        <w:framePr w:wrap="around"/>
      </w:pPr>
      <w:r>
        <w:t>3</w:t>
      </w:r>
    </w:p>
    <w:p w14:paraId="1DDBA30E" w14:textId="77777777" w:rsidR="009B1A37" w:rsidRPr="00287B24" w:rsidRDefault="009B1A37" w:rsidP="009B1A37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0E0B05BE" wp14:editId="57E7F03C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3E2A9" w14:textId="3B1440EF" w:rsidR="00936DE3" w:rsidRDefault="00936DE3" w:rsidP="00936DE3">
      <w:r w:rsidRPr="009B1A37">
        <w:t xml:space="preserve">Schwinge </w:t>
      </w:r>
      <w:r w:rsidR="0080076D">
        <w:t>das</w:t>
      </w:r>
      <w:r w:rsidRPr="009B1A37">
        <w:t xml:space="preserve"> </w:t>
      </w:r>
      <w:r w:rsidR="0080076D">
        <w:t>Wort</w:t>
      </w:r>
      <w:r w:rsidRPr="009B1A37">
        <w:t xml:space="preserve"> weiter und höre genau hin.</w:t>
      </w:r>
      <w:r w:rsidR="0080076D">
        <w:rPr>
          <w:rStyle w:val="ekvarbeitsanweisungdeutsch"/>
        </w:rPr>
        <w:t xml:space="preserve"> </w:t>
      </w:r>
      <w:r w:rsidRPr="009B1A37">
        <w:t xml:space="preserve">Setze </w:t>
      </w:r>
      <w:r w:rsidRPr="009B1A37">
        <w:rPr>
          <w:rStyle w:val="ekvfett"/>
        </w:rPr>
        <w:t>k</w:t>
      </w:r>
      <w:r w:rsidRPr="009B1A37">
        <w:t>/</w:t>
      </w:r>
      <w:proofErr w:type="spellStart"/>
      <w:r w:rsidRPr="009B1A37">
        <w:rPr>
          <w:rStyle w:val="ekvfett"/>
        </w:rPr>
        <w:t>ck</w:t>
      </w:r>
      <w:proofErr w:type="spellEnd"/>
      <w:r w:rsidRPr="009B1A37">
        <w:t xml:space="preserve">, </w:t>
      </w:r>
      <w:r w:rsidRPr="009B1A37">
        <w:rPr>
          <w:rStyle w:val="ekvfett"/>
        </w:rPr>
        <w:t>z</w:t>
      </w:r>
      <w:r w:rsidRPr="009B1A37">
        <w:t>/</w:t>
      </w:r>
      <w:proofErr w:type="spellStart"/>
      <w:r w:rsidRPr="009B1A37">
        <w:rPr>
          <w:rStyle w:val="ekvfett"/>
        </w:rPr>
        <w:t>tz</w:t>
      </w:r>
      <w:proofErr w:type="spellEnd"/>
      <w:r w:rsidRPr="009B1A37">
        <w:t xml:space="preserve"> richtig ein.</w:t>
      </w:r>
    </w:p>
    <w:p w14:paraId="01B21C23" w14:textId="02E9A366" w:rsidR="00936DE3" w:rsidRDefault="00936DE3" w:rsidP="00936DE3"/>
    <w:tbl>
      <w:tblPr>
        <w:tblStyle w:val="Tabellenraster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9"/>
        <w:gridCol w:w="159"/>
        <w:gridCol w:w="1855"/>
        <w:gridCol w:w="159"/>
        <w:gridCol w:w="2239"/>
        <w:gridCol w:w="720"/>
        <w:gridCol w:w="1985"/>
      </w:tblGrid>
      <w:tr w:rsidR="00733A15" w:rsidRPr="00C32F11" w14:paraId="65CA8489" w14:textId="77777777" w:rsidTr="009B1A37">
        <w:trPr>
          <w:trHeight w:hRule="exact" w:val="454"/>
        </w:trPr>
        <w:tc>
          <w:tcPr>
            <w:tcW w:w="2239" w:type="dxa"/>
            <w:vAlign w:val="center"/>
          </w:tcPr>
          <w:p w14:paraId="3AAF4399" w14:textId="7AF72F16" w:rsidR="00733A15" w:rsidRPr="00C32F11" w:rsidRDefault="009B1A37" w:rsidP="00733A15">
            <w:pPr>
              <w:rPr>
                <w:rFonts w:eastAsia="Calibri" w:cs="Times New Roman"/>
              </w:rPr>
            </w:pPr>
            <w:r>
              <w:t>das Sal</w:t>
            </w:r>
            <w:r w:rsidR="004C1981" w:rsidRPr="008B18FC">
              <w:rPr>
                <w:rStyle w:val="ekvlsungunterstrichen"/>
              </w:rPr>
              <w:t>    </w:t>
            </w:r>
            <w:r w:rsidR="004C1981">
              <w:rPr>
                <w:rStyle w:val="ekvlsungunterstrichen"/>
              </w:rPr>
              <w:t xml:space="preserve"> </w:t>
            </w:r>
            <w:r w:rsidR="004C1981" w:rsidRPr="008B18FC">
              <w:rPr>
                <w:rStyle w:val="ekvlsungunterstrichen"/>
              </w:rPr>
              <w:t> </w:t>
            </w:r>
          </w:p>
        </w:tc>
        <w:tc>
          <w:tcPr>
            <w:tcW w:w="159" w:type="dxa"/>
            <w:vAlign w:val="center"/>
          </w:tcPr>
          <w:p w14:paraId="70C1289C" w14:textId="77777777" w:rsidR="00733A15" w:rsidRPr="00C32F11" w:rsidRDefault="00733A15" w:rsidP="00733A15">
            <w:pPr>
              <w:rPr>
                <w:rFonts w:eastAsia="Calibri" w:cs="Times New Roman"/>
              </w:rPr>
            </w:pPr>
          </w:p>
        </w:tc>
        <w:tc>
          <w:tcPr>
            <w:tcW w:w="1855" w:type="dxa"/>
            <w:vAlign w:val="center"/>
          </w:tcPr>
          <w:p w14:paraId="3D3FD552" w14:textId="73F26B39" w:rsidR="00733A15" w:rsidRPr="00C32F11" w:rsidRDefault="009B1A37" w:rsidP="00733A15">
            <w:pPr>
              <w:rPr>
                <w:rFonts w:eastAsia="Calibri" w:cs="Times New Roman"/>
              </w:rPr>
            </w:pPr>
            <w:r>
              <w:t>di</w:t>
            </w:r>
            <w:r w:rsidR="004C1981" w:rsidRPr="008B18FC">
              <w:rPr>
                <w:rStyle w:val="ekvlsungunterstrichen"/>
              </w:rPr>
              <w:t>    </w:t>
            </w:r>
            <w:r w:rsidR="004C1981">
              <w:rPr>
                <w:rStyle w:val="ekvlsungunterstrichen"/>
              </w:rPr>
              <w:t xml:space="preserve"> </w:t>
            </w:r>
            <w:r w:rsidR="004C1981" w:rsidRPr="008B18FC">
              <w:rPr>
                <w:rStyle w:val="ekvlsungunterstrichen"/>
              </w:rPr>
              <w:t> </w:t>
            </w:r>
          </w:p>
        </w:tc>
        <w:tc>
          <w:tcPr>
            <w:tcW w:w="159" w:type="dxa"/>
            <w:vAlign w:val="center"/>
          </w:tcPr>
          <w:p w14:paraId="54E76CF3" w14:textId="77777777" w:rsidR="00733A15" w:rsidRPr="00C32F11" w:rsidRDefault="00733A15" w:rsidP="00733A15">
            <w:pPr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center"/>
          </w:tcPr>
          <w:p w14:paraId="4D4B8F07" w14:textId="780EFB1E" w:rsidR="00733A15" w:rsidRPr="00C32F11" w:rsidRDefault="009B1A37" w:rsidP="00733A15">
            <w:pPr>
              <w:rPr>
                <w:rFonts w:eastAsia="Calibri" w:cs="Times New Roman"/>
              </w:rPr>
            </w:pPr>
            <w:r>
              <w:t xml:space="preserve">das </w:t>
            </w:r>
            <w:proofErr w:type="spellStart"/>
            <w:r>
              <w:t>Fischerne</w:t>
            </w:r>
            <w:proofErr w:type="spellEnd"/>
            <w:r w:rsidR="004C1981" w:rsidRPr="008B18FC">
              <w:rPr>
                <w:rStyle w:val="ekvlsungunterstrichen"/>
              </w:rPr>
              <w:t>    </w:t>
            </w:r>
            <w:r w:rsidR="004C1981">
              <w:rPr>
                <w:rStyle w:val="ekvlsungunterstrichen"/>
              </w:rPr>
              <w:t xml:space="preserve"> </w:t>
            </w:r>
            <w:r w:rsidR="004C1981" w:rsidRPr="008B18FC">
              <w:rPr>
                <w:rStyle w:val="ekvlsungunterstrichen"/>
              </w:rPr>
              <w:t> </w:t>
            </w:r>
          </w:p>
        </w:tc>
        <w:tc>
          <w:tcPr>
            <w:tcW w:w="720" w:type="dxa"/>
            <w:vAlign w:val="center"/>
          </w:tcPr>
          <w:p w14:paraId="66BAD6D5" w14:textId="77777777" w:rsidR="00733A15" w:rsidRPr="00C32F11" w:rsidRDefault="00733A15" w:rsidP="00733A15">
            <w:pPr>
              <w:rPr>
                <w:rFonts w:eastAsia="Calibri" w:cs="Times New Roman"/>
              </w:rPr>
            </w:pPr>
          </w:p>
        </w:tc>
        <w:tc>
          <w:tcPr>
            <w:tcW w:w="1985" w:type="dxa"/>
            <w:vAlign w:val="center"/>
          </w:tcPr>
          <w:p w14:paraId="28D09AAC" w14:textId="20E21292" w:rsidR="00733A15" w:rsidRPr="00C32F11" w:rsidRDefault="009B1A37" w:rsidP="00733A15">
            <w:pPr>
              <w:rPr>
                <w:rFonts w:eastAsia="Calibri" w:cs="Times New Roman"/>
              </w:rPr>
            </w:pPr>
            <w:r>
              <w:t>kur</w:t>
            </w:r>
            <w:r w:rsidR="004C1981" w:rsidRPr="008B18FC">
              <w:rPr>
                <w:rStyle w:val="ekvlsungunterstrichen"/>
              </w:rPr>
              <w:t>    </w:t>
            </w:r>
            <w:r w:rsidR="004C1981">
              <w:rPr>
                <w:rStyle w:val="ekvlsungunterstrichen"/>
              </w:rPr>
              <w:t xml:space="preserve"> </w:t>
            </w:r>
            <w:r w:rsidR="004C1981" w:rsidRPr="008B18FC">
              <w:rPr>
                <w:rStyle w:val="ekvlsungunterstrichen"/>
              </w:rPr>
              <w:t> </w:t>
            </w:r>
          </w:p>
        </w:tc>
      </w:tr>
      <w:tr w:rsidR="00733A15" w:rsidRPr="00C32F11" w14:paraId="275706DE" w14:textId="77777777" w:rsidTr="009B1A37">
        <w:trPr>
          <w:trHeight w:hRule="exact" w:val="454"/>
        </w:trPr>
        <w:tc>
          <w:tcPr>
            <w:tcW w:w="2239" w:type="dxa"/>
            <w:vAlign w:val="center"/>
          </w:tcPr>
          <w:p w14:paraId="002E663F" w14:textId="5422C39D" w:rsidR="00733A15" w:rsidRDefault="009B1A37" w:rsidP="00733A15">
            <w:r>
              <w:t xml:space="preserve">der </w:t>
            </w:r>
            <w:proofErr w:type="spellStart"/>
            <w:r>
              <w:t>Wi</w:t>
            </w:r>
            <w:proofErr w:type="spellEnd"/>
            <w:r w:rsidR="004C1981" w:rsidRPr="008B18FC">
              <w:rPr>
                <w:rStyle w:val="ekvlsungunterstrichen"/>
              </w:rPr>
              <w:t>    </w:t>
            </w:r>
            <w:r w:rsidR="004C1981">
              <w:rPr>
                <w:rStyle w:val="ekvlsungunterstrichen"/>
              </w:rPr>
              <w:t xml:space="preserve"> </w:t>
            </w:r>
            <w:r w:rsidR="004C1981" w:rsidRPr="008B18FC">
              <w:rPr>
                <w:rStyle w:val="ekvlsungunterstrichen"/>
              </w:rPr>
              <w:t> </w:t>
            </w:r>
            <w:r w:rsidR="004C1981">
              <w:rPr>
                <w:rStyle w:val="ekvlsungunterstrichen"/>
              </w:rPr>
              <w:t xml:space="preserve"> </w:t>
            </w:r>
          </w:p>
        </w:tc>
        <w:tc>
          <w:tcPr>
            <w:tcW w:w="159" w:type="dxa"/>
            <w:vAlign w:val="center"/>
          </w:tcPr>
          <w:p w14:paraId="0F15221B" w14:textId="77777777" w:rsidR="00733A15" w:rsidRPr="00C32F11" w:rsidRDefault="00733A15" w:rsidP="00733A15">
            <w:pPr>
              <w:rPr>
                <w:rFonts w:eastAsia="Calibri" w:cs="Times New Roman"/>
              </w:rPr>
            </w:pPr>
          </w:p>
        </w:tc>
        <w:tc>
          <w:tcPr>
            <w:tcW w:w="1855" w:type="dxa"/>
            <w:vAlign w:val="center"/>
          </w:tcPr>
          <w:p w14:paraId="38CA2786" w14:textId="78308B4A" w:rsidR="00733A15" w:rsidRPr="00C32F11" w:rsidRDefault="009B1A37" w:rsidP="00733A15">
            <w:pPr>
              <w:rPr>
                <w:rFonts w:eastAsia="Calibri" w:cs="Times New Roman"/>
              </w:rPr>
            </w:pPr>
            <w:proofErr w:type="spellStart"/>
            <w:r>
              <w:t>flin</w:t>
            </w:r>
            <w:proofErr w:type="spellEnd"/>
            <w:r w:rsidR="004C1981" w:rsidRPr="008B18FC">
              <w:rPr>
                <w:rStyle w:val="ekvlsungunterstrichen"/>
              </w:rPr>
              <w:t>    </w:t>
            </w:r>
            <w:r w:rsidR="004C1981">
              <w:rPr>
                <w:rStyle w:val="ekvlsungunterstrichen"/>
              </w:rPr>
              <w:t xml:space="preserve"> </w:t>
            </w:r>
            <w:r w:rsidR="004C1981" w:rsidRPr="008B18FC">
              <w:rPr>
                <w:rStyle w:val="ekvlsungunterstrichen"/>
              </w:rPr>
              <w:t> </w:t>
            </w:r>
          </w:p>
        </w:tc>
        <w:tc>
          <w:tcPr>
            <w:tcW w:w="159" w:type="dxa"/>
            <w:vAlign w:val="center"/>
          </w:tcPr>
          <w:p w14:paraId="3E5B0CFD" w14:textId="77777777" w:rsidR="00733A15" w:rsidRPr="00C32F11" w:rsidRDefault="00733A15" w:rsidP="00733A15">
            <w:pPr>
              <w:rPr>
                <w:rFonts w:eastAsia="Calibri" w:cs="Times New Roman"/>
              </w:rPr>
            </w:pPr>
          </w:p>
        </w:tc>
        <w:tc>
          <w:tcPr>
            <w:tcW w:w="2239" w:type="dxa"/>
            <w:vAlign w:val="center"/>
          </w:tcPr>
          <w:p w14:paraId="460E12A3" w14:textId="6FD13D7E" w:rsidR="00733A15" w:rsidRPr="00C32F11" w:rsidRDefault="009B1A37" w:rsidP="00733A15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der </w:t>
            </w:r>
            <w:proofErr w:type="spellStart"/>
            <w:r>
              <w:rPr>
                <w:rFonts w:eastAsia="Calibri" w:cs="Times New Roman"/>
              </w:rPr>
              <w:t>Tintenfle</w:t>
            </w:r>
            <w:proofErr w:type="spellEnd"/>
            <w:r w:rsidR="004C1981" w:rsidRPr="008B18FC">
              <w:rPr>
                <w:rStyle w:val="ekvlsungunterstrichen"/>
              </w:rPr>
              <w:t>    </w:t>
            </w:r>
            <w:r w:rsidR="004C1981">
              <w:rPr>
                <w:rStyle w:val="ekvlsungunterstrichen"/>
              </w:rPr>
              <w:t xml:space="preserve"> </w:t>
            </w:r>
            <w:r w:rsidR="004C1981" w:rsidRPr="008B18FC">
              <w:rPr>
                <w:rStyle w:val="ekvlsungunterstrichen"/>
              </w:rPr>
              <w:t> </w:t>
            </w:r>
          </w:p>
        </w:tc>
        <w:tc>
          <w:tcPr>
            <w:tcW w:w="720" w:type="dxa"/>
            <w:vAlign w:val="center"/>
          </w:tcPr>
          <w:p w14:paraId="24EDD10E" w14:textId="77777777" w:rsidR="00733A15" w:rsidRPr="00C32F11" w:rsidRDefault="00733A15" w:rsidP="00733A15">
            <w:pPr>
              <w:rPr>
                <w:rFonts w:eastAsia="Calibri" w:cs="Times New Roman"/>
              </w:rPr>
            </w:pPr>
          </w:p>
        </w:tc>
        <w:tc>
          <w:tcPr>
            <w:tcW w:w="1985" w:type="dxa"/>
            <w:vAlign w:val="center"/>
          </w:tcPr>
          <w:p w14:paraId="5279D7C2" w14:textId="43CDCD72" w:rsidR="00733A15" w:rsidRPr="00C32F11" w:rsidRDefault="009B1A37" w:rsidP="00733A15">
            <w:pPr>
              <w:rPr>
                <w:rFonts w:eastAsia="Calibri" w:cs="Times New Roman"/>
              </w:rPr>
            </w:pPr>
            <w:proofErr w:type="spellStart"/>
            <w:r>
              <w:t>schlan</w:t>
            </w:r>
            <w:proofErr w:type="spellEnd"/>
            <w:r w:rsidR="004C1981" w:rsidRPr="008B18FC">
              <w:rPr>
                <w:rStyle w:val="ekvlsungunterstrichen"/>
              </w:rPr>
              <w:t>    </w:t>
            </w:r>
            <w:r w:rsidR="004C1981">
              <w:rPr>
                <w:rStyle w:val="ekvlsungunterstrichen"/>
              </w:rPr>
              <w:t xml:space="preserve"> </w:t>
            </w:r>
            <w:r w:rsidR="004C1981" w:rsidRPr="008B18FC">
              <w:rPr>
                <w:rStyle w:val="ekvlsungunterstrichen"/>
              </w:rPr>
              <w:t> </w:t>
            </w:r>
          </w:p>
        </w:tc>
      </w:tr>
    </w:tbl>
    <w:p w14:paraId="28EE2649" w14:textId="66C9491B" w:rsidR="00936DE3" w:rsidRDefault="00936DE3" w:rsidP="009B1A37">
      <w:pPr>
        <w:pStyle w:val="ekvgrundtexthalbe"/>
      </w:pPr>
    </w:p>
    <w:p w14:paraId="610C1B46" w14:textId="7F4126E4" w:rsidR="004C6009" w:rsidRDefault="004C6009" w:rsidP="004C6009"/>
    <w:p w14:paraId="287F49F0" w14:textId="77777777" w:rsidR="004C6009" w:rsidRPr="00D3427F" w:rsidRDefault="004C6009" w:rsidP="004C6009">
      <w:pPr>
        <w:pStyle w:val="ekvnummerierung"/>
        <w:framePr w:wrap="around"/>
      </w:pPr>
      <w:r>
        <w:t>4</w:t>
      </w:r>
    </w:p>
    <w:p w14:paraId="3644392E" w14:textId="77777777" w:rsidR="004C6009" w:rsidRPr="00287B24" w:rsidRDefault="004C6009" w:rsidP="004C6009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1D425D58" wp14:editId="1603CC38">
            <wp:extent cx="285115" cy="288290"/>
            <wp:effectExtent l="0" t="0" r="0" b="0"/>
            <wp:docPr id="16" name="Grafik 16" descr="Ein Bild, das Silhouette, Nacht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Grafik 16" descr="Ein Bild, das Silhouette, Nachthimmel enthält.&#10;&#10;Automatisch generierte Beschreibu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7881B" w14:textId="648500FE" w:rsidR="009B1A37" w:rsidRDefault="009B1A37" w:rsidP="0080076D">
      <w:pPr>
        <w:rPr>
          <w:rStyle w:val="ekvarbeitsanweisungdeutsch"/>
        </w:rPr>
      </w:pPr>
      <w:r w:rsidRPr="0080076D">
        <w:rPr>
          <w:rFonts w:cs="Arial"/>
        </w:rPr>
        <w:t xml:space="preserve">Schwinge </w:t>
      </w:r>
      <w:r w:rsidRPr="0080076D">
        <w:rPr>
          <w:rFonts w:cs="Arial"/>
          <w:szCs w:val="23"/>
        </w:rPr>
        <w:t xml:space="preserve">die </w:t>
      </w:r>
      <w:r w:rsidR="0080076D" w:rsidRPr="0080076D">
        <w:rPr>
          <w:rFonts w:cs="Arial"/>
          <w:color w:val="000000"/>
          <w:szCs w:val="23"/>
        </w:rPr>
        <w:t>Lückenwörter im Text</w:t>
      </w:r>
      <w:r w:rsidR="0080076D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9B1A37">
        <w:t>weiter und höre genau hin.</w:t>
      </w:r>
    </w:p>
    <w:p w14:paraId="72526E01" w14:textId="6ADBD342" w:rsidR="004C6009" w:rsidRDefault="004C6009" w:rsidP="004C6009">
      <w:r>
        <w:t xml:space="preserve">Setze </w:t>
      </w:r>
      <w:r w:rsidRPr="008B18FC">
        <w:rPr>
          <w:rStyle w:val="ekvfett"/>
        </w:rPr>
        <w:t>b</w:t>
      </w:r>
      <w:r>
        <w:t>/</w:t>
      </w:r>
      <w:r w:rsidRPr="008B18FC">
        <w:rPr>
          <w:rStyle w:val="ekvfett"/>
        </w:rPr>
        <w:t>p</w:t>
      </w:r>
      <w:r>
        <w:t xml:space="preserve">, </w:t>
      </w:r>
      <w:r w:rsidRPr="008B18FC">
        <w:rPr>
          <w:rStyle w:val="ekvfett"/>
        </w:rPr>
        <w:t>d</w:t>
      </w:r>
      <w:r>
        <w:t>/</w:t>
      </w:r>
      <w:r w:rsidRPr="008B18FC">
        <w:rPr>
          <w:rStyle w:val="ekvfett"/>
        </w:rPr>
        <w:t>t</w:t>
      </w:r>
      <w:r>
        <w:t xml:space="preserve">, </w:t>
      </w:r>
      <w:r w:rsidRPr="008B18FC">
        <w:rPr>
          <w:rStyle w:val="ekvfett"/>
        </w:rPr>
        <w:t>g</w:t>
      </w:r>
      <w:r>
        <w:t>/</w:t>
      </w:r>
      <w:r w:rsidRPr="009E2EA7">
        <w:rPr>
          <w:rStyle w:val="ekvfett"/>
        </w:rPr>
        <w:t>k</w:t>
      </w:r>
      <w:r>
        <w:t xml:space="preserve"> </w:t>
      </w:r>
      <w:r w:rsidRPr="009E2EA7">
        <w:t>richtig</w:t>
      </w:r>
      <w:r>
        <w:t xml:space="preserve"> ein.</w:t>
      </w:r>
    </w:p>
    <w:p w14:paraId="5F530377" w14:textId="0506F4C8" w:rsidR="004C6009" w:rsidRDefault="004C1981" w:rsidP="004C6009">
      <w:r>
        <w:rPr>
          <w:noProof/>
        </w:rPr>
        <w:drawing>
          <wp:anchor distT="0" distB="0" distL="114300" distR="114300" simplePos="0" relativeHeight="251682816" behindDoc="1" locked="0" layoutInCell="1" allowOverlap="1" wp14:anchorId="59D4D515" wp14:editId="7931844D">
            <wp:simplePos x="0" y="0"/>
            <wp:positionH relativeFrom="column">
              <wp:posOffset>4277273</wp:posOffset>
            </wp:positionH>
            <wp:positionV relativeFrom="paragraph">
              <wp:posOffset>35561</wp:posOffset>
            </wp:positionV>
            <wp:extent cx="1775392" cy="1442084"/>
            <wp:effectExtent l="0" t="0" r="0" b="6350"/>
            <wp:wrapNone/>
            <wp:docPr id="20" name="Grafik 20" descr="SE41582643_G198_01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0149" cy="14459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B8C3AD" w14:textId="132EC9F8" w:rsidR="004C6009" w:rsidRDefault="004C6009" w:rsidP="004C6009">
      <w:r>
        <w:t xml:space="preserve">Der </w:t>
      </w:r>
      <w:proofErr w:type="spellStart"/>
      <w:r>
        <w:t>Astronau</w:t>
      </w:r>
      <w:proofErr w:type="spellEnd"/>
      <w:r w:rsidRPr="008B18FC">
        <w:rPr>
          <w:rStyle w:val="ekvlsungunterstrichen"/>
        </w:rPr>
        <w:t>     </w:t>
      </w:r>
      <w:r>
        <w:t xml:space="preserve"> </w:t>
      </w:r>
      <w:proofErr w:type="spellStart"/>
      <w:r>
        <w:t>flie</w:t>
      </w:r>
      <w:proofErr w:type="spellEnd"/>
      <w:r w:rsidRPr="008B18FC">
        <w:rPr>
          <w:rStyle w:val="ekvlsungunterstrichen"/>
        </w:rPr>
        <w:t>     </w:t>
      </w:r>
      <w:r>
        <w:t>t zum Mon</w:t>
      </w:r>
      <w:r w:rsidRPr="008B18FC">
        <w:rPr>
          <w:rStyle w:val="ekvlsungunterstrichen"/>
        </w:rPr>
        <w:t>   </w:t>
      </w:r>
      <w:proofErr w:type="gramStart"/>
      <w:r w:rsidRPr="008B18FC">
        <w:rPr>
          <w:rStyle w:val="ekvlsungunterstrichen"/>
        </w:rPr>
        <w:t>  </w:t>
      </w:r>
      <w:r>
        <w:t>.</w:t>
      </w:r>
      <w:proofErr w:type="gramEnd"/>
      <w:r>
        <w:t xml:space="preserve"> </w:t>
      </w:r>
    </w:p>
    <w:p w14:paraId="61377659" w14:textId="77777777" w:rsidR="004C6009" w:rsidRDefault="004C6009" w:rsidP="004C6009">
      <w:pPr>
        <w:pStyle w:val="ekvgrundtexthalbe"/>
      </w:pPr>
    </w:p>
    <w:p w14:paraId="27C41E82" w14:textId="77777777" w:rsidR="004C6009" w:rsidRPr="000C1CD9" w:rsidRDefault="004C6009" w:rsidP="004C6009">
      <w:pPr>
        <w:ind w:left="340" w:hanging="340"/>
        <w:jc w:val="both"/>
        <w:rPr>
          <w:rStyle w:val="ekvlsungunterstrichen"/>
          <w:rFonts w:ascii="Arial" w:hAnsi="Arial"/>
          <w:noProof w:val="0"/>
          <w:color w:val="auto"/>
          <w:sz w:val="23"/>
          <w:u w:val="none"/>
        </w:rPr>
      </w:pPr>
      <w:r>
        <w:t xml:space="preserve">Nun </w:t>
      </w:r>
      <w:proofErr w:type="spellStart"/>
      <w:r>
        <w:t>schwe</w:t>
      </w:r>
      <w:proofErr w:type="spellEnd"/>
      <w:r w:rsidRPr="008B18FC">
        <w:rPr>
          <w:rStyle w:val="ekvlsungunterstrichen"/>
        </w:rPr>
        <w:t>     </w:t>
      </w:r>
      <w:r>
        <w:t xml:space="preserve">t er in seinem </w:t>
      </w:r>
      <w:proofErr w:type="spellStart"/>
      <w:r>
        <w:t>Anzu</w:t>
      </w:r>
      <w:proofErr w:type="spellEnd"/>
      <w:r w:rsidRPr="008B18FC">
        <w:rPr>
          <w:rStyle w:val="ekvlsungunterstrichen"/>
        </w:rPr>
        <w:t>     </w:t>
      </w:r>
      <w:r>
        <w:t xml:space="preserve"> durch die </w:t>
      </w:r>
      <w:proofErr w:type="spellStart"/>
      <w:r>
        <w:t>Luf</w:t>
      </w:r>
      <w:proofErr w:type="spellEnd"/>
      <w:r w:rsidRPr="008B18FC">
        <w:rPr>
          <w:rStyle w:val="ekvlsungunterstrichen"/>
        </w:rPr>
        <w:t>     </w:t>
      </w:r>
      <w:r>
        <w:rPr>
          <w:rStyle w:val="ekvlsungunterstrichen"/>
          <w:u w:val="none"/>
        </w:rPr>
        <w:t>.</w:t>
      </w:r>
      <w:r w:rsidRPr="004B5C6B">
        <w:rPr>
          <w:noProof/>
        </w:rPr>
        <w:t xml:space="preserve"> </w:t>
      </w:r>
    </w:p>
    <w:p w14:paraId="29D32377" w14:textId="77777777" w:rsidR="004C6009" w:rsidRDefault="004C6009" w:rsidP="004C6009">
      <w:pPr>
        <w:pStyle w:val="ekvgrundtexthalbe"/>
      </w:pPr>
    </w:p>
    <w:p w14:paraId="24045596" w14:textId="6A39B3C6" w:rsidR="004C6009" w:rsidRDefault="004C6009" w:rsidP="004C6009">
      <w:r>
        <w:t>Der Plane</w:t>
      </w:r>
      <w:r w:rsidRPr="008B18FC">
        <w:rPr>
          <w:rStyle w:val="ekvlsungunterstrichen"/>
        </w:rPr>
        <w:t>     </w:t>
      </w:r>
      <w:r>
        <w:t xml:space="preserve"> Erde sieht von hier aus </w:t>
      </w:r>
      <w:proofErr w:type="spellStart"/>
      <w:r>
        <w:t>richti</w:t>
      </w:r>
      <w:proofErr w:type="spellEnd"/>
      <w:r w:rsidRPr="009A4ACC">
        <w:rPr>
          <w:rStyle w:val="ekvlsungunterstrichen"/>
        </w:rPr>
        <w:t xml:space="preserve"> </w:t>
      </w:r>
      <w:r w:rsidRPr="008B18FC">
        <w:rPr>
          <w:rStyle w:val="ekvlsungunterstrichen"/>
        </w:rPr>
        <w:t>     </w:t>
      </w:r>
      <w:r>
        <w:t xml:space="preserve"> </w:t>
      </w:r>
      <w:proofErr w:type="spellStart"/>
      <w:r>
        <w:t>winzi</w:t>
      </w:r>
      <w:proofErr w:type="spellEnd"/>
      <w:r w:rsidRPr="009A4ACC">
        <w:rPr>
          <w:rStyle w:val="ekvlsungunterstrichen"/>
        </w:rPr>
        <w:t xml:space="preserve"> </w:t>
      </w:r>
      <w:r w:rsidRPr="008B18FC">
        <w:rPr>
          <w:rStyle w:val="ekvlsungunterstrichen"/>
        </w:rPr>
        <w:t>     </w:t>
      </w:r>
      <w:r>
        <w:t xml:space="preserve"> aus. </w:t>
      </w:r>
    </w:p>
    <w:p w14:paraId="55542EA9" w14:textId="77777777" w:rsidR="004C6009" w:rsidRDefault="004C6009" w:rsidP="004C6009">
      <w:pPr>
        <w:pStyle w:val="ekvgrundtexthalbe"/>
      </w:pPr>
    </w:p>
    <w:p w14:paraId="198EFB10" w14:textId="77777777" w:rsidR="004C6009" w:rsidRPr="000C1CD9" w:rsidRDefault="004C6009" w:rsidP="004C6009">
      <w:pPr>
        <w:jc w:val="both"/>
      </w:pPr>
      <w:r>
        <w:t xml:space="preserve">Er </w:t>
      </w:r>
      <w:proofErr w:type="spellStart"/>
      <w:r>
        <w:t>lächel</w:t>
      </w:r>
      <w:proofErr w:type="spellEnd"/>
      <w:r w:rsidRPr="008B18FC">
        <w:rPr>
          <w:rStyle w:val="ekvlsungunterstrichen"/>
        </w:rPr>
        <w:t>   </w:t>
      </w:r>
      <w:proofErr w:type="gramStart"/>
      <w:r w:rsidRPr="008B18FC">
        <w:rPr>
          <w:rStyle w:val="ekvlsungunterstrichen"/>
        </w:rPr>
        <w:t>  </w:t>
      </w:r>
      <w:r>
        <w:t>,</w:t>
      </w:r>
      <w:proofErr w:type="gramEnd"/>
      <w:r>
        <w:t xml:space="preserve"> den</w:t>
      </w:r>
      <w:r w:rsidRPr="008B18FC">
        <w:rPr>
          <w:rStyle w:val="ekvlsungunterstrichen"/>
        </w:rPr>
        <w:t>     </w:t>
      </w:r>
      <w:r>
        <w:t xml:space="preserve">t an seine </w:t>
      </w:r>
      <w:proofErr w:type="spellStart"/>
      <w:r>
        <w:t>Lie</w:t>
      </w:r>
      <w:proofErr w:type="spellEnd"/>
      <w:r w:rsidRPr="008B18FC">
        <w:rPr>
          <w:rStyle w:val="ekvlsungunterstrichen"/>
        </w:rPr>
        <w:t>     </w:t>
      </w:r>
      <w:proofErr w:type="spellStart"/>
      <w:r>
        <w:t>sten</w:t>
      </w:r>
      <w:proofErr w:type="spellEnd"/>
      <w:r>
        <w:t xml:space="preserve"> zu Hause und </w:t>
      </w:r>
      <w:proofErr w:type="spellStart"/>
      <w:r>
        <w:t>win</w:t>
      </w:r>
      <w:proofErr w:type="spellEnd"/>
      <w:r w:rsidRPr="008B18FC">
        <w:rPr>
          <w:rStyle w:val="ekvlsungunterstrichen"/>
        </w:rPr>
        <w:t>     </w:t>
      </w:r>
      <w:r>
        <w:t>t.</w:t>
      </w:r>
    </w:p>
    <w:p w14:paraId="2F739419" w14:textId="77777777" w:rsidR="004C6009" w:rsidRDefault="004C6009" w:rsidP="009B1A37">
      <w:pPr>
        <w:pStyle w:val="ekvgrundtexthalbe"/>
      </w:pPr>
    </w:p>
    <w:sectPr w:rsidR="004C6009" w:rsidSect="008D5A1A">
      <w:footerReference w:type="default" r:id="rId2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25892" w14:textId="77777777" w:rsidR="00B574FD" w:rsidRDefault="00B574FD" w:rsidP="003C599D">
      <w:pPr>
        <w:spacing w:line="240" w:lineRule="auto"/>
      </w:pPr>
      <w:r>
        <w:separator/>
      </w:r>
    </w:p>
  </w:endnote>
  <w:endnote w:type="continuationSeparator" w:id="0">
    <w:p w14:paraId="729A4F57" w14:textId="77777777" w:rsidR="00B574FD" w:rsidRDefault="00B574FD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229EF291" w14:textId="77777777" w:rsidTr="006B2D23">
      <w:trPr>
        <w:trHeight w:hRule="exact" w:val="680"/>
      </w:trPr>
      <w:tc>
        <w:tcPr>
          <w:tcW w:w="1131" w:type="dxa"/>
          <w:noWrap/>
        </w:tcPr>
        <w:p w14:paraId="3EA5849F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77C73CAC" wp14:editId="316F93E3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6EDDA006" w14:textId="30EE0852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936DE3">
            <w:t>2</w:t>
          </w:r>
          <w:r w:rsidR="004561AB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47510555" w14:textId="0F29C252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="00936DE3">
            <w:t>Liliane Oser, Hamburg</w:t>
          </w:r>
          <w:r w:rsidR="004C6009">
            <w:t>, 1-10; Martin Hoffmann, Stuttgart, 11</w:t>
          </w:r>
        </w:p>
        <w:p w14:paraId="0A46712A" w14:textId="16C6B6C6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936DE3">
            <w:t>Redaktion GSV</w:t>
          </w:r>
        </w:p>
      </w:tc>
      <w:tc>
        <w:tcPr>
          <w:tcW w:w="397" w:type="dxa"/>
        </w:tcPr>
        <w:p w14:paraId="4B6FFF38" w14:textId="77777777" w:rsidR="00193A18" w:rsidRPr="00913892" w:rsidRDefault="00193A18" w:rsidP="00913892">
          <w:pPr>
            <w:pStyle w:val="ekvpagina"/>
          </w:pPr>
        </w:p>
      </w:tc>
    </w:tr>
  </w:tbl>
  <w:p w14:paraId="46CC7BBE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BBBF3" w14:textId="77777777" w:rsidR="00B574FD" w:rsidRDefault="00B574FD" w:rsidP="003C599D">
      <w:pPr>
        <w:spacing w:line="240" w:lineRule="auto"/>
      </w:pPr>
      <w:r>
        <w:separator/>
      </w:r>
    </w:p>
  </w:footnote>
  <w:footnote w:type="continuationSeparator" w:id="0">
    <w:p w14:paraId="4DD18F09" w14:textId="77777777" w:rsidR="00B574FD" w:rsidRDefault="00B574FD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DE3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6E1F"/>
    <w:rsid w:val="00127C41"/>
    <w:rsid w:val="0013113E"/>
    <w:rsid w:val="00131417"/>
    <w:rsid w:val="001524C9"/>
    <w:rsid w:val="00153B1C"/>
    <w:rsid w:val="00153C26"/>
    <w:rsid w:val="00154BD8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87"/>
    <w:rsid w:val="00216D91"/>
    <w:rsid w:val="002240EA"/>
    <w:rsid w:val="002266E8"/>
    <w:rsid w:val="002277D2"/>
    <w:rsid w:val="002301FF"/>
    <w:rsid w:val="00232213"/>
    <w:rsid w:val="00246E39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A4EC5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1CE7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561AB"/>
    <w:rsid w:val="00460A06"/>
    <w:rsid w:val="004621B3"/>
    <w:rsid w:val="00464D91"/>
    <w:rsid w:val="0047471A"/>
    <w:rsid w:val="004763D2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C09CB"/>
    <w:rsid w:val="004C1981"/>
    <w:rsid w:val="004C370F"/>
    <w:rsid w:val="004C6009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4692C"/>
    <w:rsid w:val="00653F68"/>
    <w:rsid w:val="0066479D"/>
    <w:rsid w:val="006765E7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701548"/>
    <w:rsid w:val="00701F16"/>
    <w:rsid w:val="00702F10"/>
    <w:rsid w:val="00710718"/>
    <w:rsid w:val="00712516"/>
    <w:rsid w:val="00715A9A"/>
    <w:rsid w:val="0072030B"/>
    <w:rsid w:val="00720747"/>
    <w:rsid w:val="007228A6"/>
    <w:rsid w:val="00722BE8"/>
    <w:rsid w:val="00724064"/>
    <w:rsid w:val="00727C5F"/>
    <w:rsid w:val="00733A15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1871"/>
    <w:rsid w:val="00794C12"/>
    <w:rsid w:val="007A2F5A"/>
    <w:rsid w:val="007A33CB"/>
    <w:rsid w:val="007A5AA1"/>
    <w:rsid w:val="007A7CBA"/>
    <w:rsid w:val="007B4ECE"/>
    <w:rsid w:val="007B656B"/>
    <w:rsid w:val="007B7D0B"/>
    <w:rsid w:val="007D186F"/>
    <w:rsid w:val="007D48AC"/>
    <w:rsid w:val="007D68F4"/>
    <w:rsid w:val="007E4DDC"/>
    <w:rsid w:val="007E5E71"/>
    <w:rsid w:val="007E68A0"/>
    <w:rsid w:val="0080076D"/>
    <w:rsid w:val="00802E02"/>
    <w:rsid w:val="00805C65"/>
    <w:rsid w:val="00812D10"/>
    <w:rsid w:val="00812D4E"/>
    <w:rsid w:val="00816953"/>
    <w:rsid w:val="0082100B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24F78"/>
    <w:rsid w:val="00936CF0"/>
    <w:rsid w:val="00936DE3"/>
    <w:rsid w:val="00942106"/>
    <w:rsid w:val="0094260D"/>
    <w:rsid w:val="00946121"/>
    <w:rsid w:val="00952B21"/>
    <w:rsid w:val="009550FB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279"/>
    <w:rsid w:val="009915B2"/>
    <w:rsid w:val="00992275"/>
    <w:rsid w:val="00992B92"/>
    <w:rsid w:val="009A056D"/>
    <w:rsid w:val="009A17FC"/>
    <w:rsid w:val="009A50D4"/>
    <w:rsid w:val="009A7614"/>
    <w:rsid w:val="009B1A37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1E3F"/>
    <w:rsid w:val="00A67AFC"/>
    <w:rsid w:val="00A701AF"/>
    <w:rsid w:val="00A75504"/>
    <w:rsid w:val="00A76009"/>
    <w:rsid w:val="00A85257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AF1C59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574FD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2CD3"/>
    <w:rsid w:val="00BA18A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21CC"/>
    <w:rsid w:val="00BF2233"/>
    <w:rsid w:val="00C00404"/>
    <w:rsid w:val="00C15FC9"/>
    <w:rsid w:val="00C172AE"/>
    <w:rsid w:val="00C17D21"/>
    <w:rsid w:val="00C226FA"/>
    <w:rsid w:val="00C22E36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1142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A30"/>
    <w:rsid w:val="00D87F0E"/>
    <w:rsid w:val="00D90266"/>
    <w:rsid w:val="00D92EAD"/>
    <w:rsid w:val="00D94923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1305"/>
    <w:rsid w:val="00E5414B"/>
    <w:rsid w:val="00E63251"/>
    <w:rsid w:val="00E70C40"/>
    <w:rsid w:val="00E710C7"/>
    <w:rsid w:val="00E95ED3"/>
    <w:rsid w:val="00EA71D7"/>
    <w:rsid w:val="00EA7542"/>
    <w:rsid w:val="00EB776E"/>
    <w:rsid w:val="00EB7DDA"/>
    <w:rsid w:val="00EC1621"/>
    <w:rsid w:val="00EC215B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A2122"/>
    <w:rsid w:val="00FB0917"/>
    <w:rsid w:val="00FB3BCE"/>
    <w:rsid w:val="00FB59FB"/>
    <w:rsid w:val="00FB72A0"/>
    <w:rsid w:val="00FC35C5"/>
    <w:rsid w:val="00FC7DBF"/>
    <w:rsid w:val="00FE2565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74272F"/>
  <w15:chartTrackingRefBased/>
  <w15:docId w15:val="{9A374138-34A4-4DC8-B5DB-91C7C2F99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uiPriority w:val="99"/>
    <w:semiHidden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semiHidden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table" w:customStyle="1" w:styleId="Tabellenraster1">
    <w:name w:val="Tabellenraster1"/>
    <w:basedOn w:val="NormaleTabelle"/>
    <w:next w:val="Tabellenraster"/>
    <w:uiPriority w:val="39"/>
    <w:rsid w:val="00411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tiff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tif"/><Relationship Id="rId17" Type="http://schemas.openxmlformats.org/officeDocument/2006/relationships/image" Target="media/image12.tiff"/><Relationship Id="rId2" Type="http://schemas.openxmlformats.org/officeDocument/2006/relationships/settings" Target="settings.xml"/><Relationship Id="rId16" Type="http://schemas.openxmlformats.org/officeDocument/2006/relationships/image" Target="media/image11.tiff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tif"/><Relationship Id="rId23" Type="http://schemas.openxmlformats.org/officeDocument/2006/relationships/theme" Target="theme/theme1.xml"/><Relationship Id="rId10" Type="http://schemas.openxmlformats.org/officeDocument/2006/relationships/image" Target="media/image5.tif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8</cp:revision>
  <cp:lastPrinted>2022-10-28T10:51:00Z</cp:lastPrinted>
  <dcterms:created xsi:type="dcterms:W3CDTF">2022-10-14T08:35:00Z</dcterms:created>
  <dcterms:modified xsi:type="dcterms:W3CDTF">2023-01-06T07:43:00Z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