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15629541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C5552C">
              <w:t>18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1B5A316" w14:textId="77777777" w:rsidR="005B135B" w:rsidRPr="00287B24" w:rsidRDefault="005B135B" w:rsidP="005B135B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603E7388" wp14:editId="56E32204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316D6" w14:textId="75D5AA40" w:rsidR="005B135B" w:rsidRDefault="001E2860" w:rsidP="005B135B">
      <w:pPr>
        <w:pStyle w:val="ekvue1arial"/>
      </w:pPr>
      <w:r>
        <w:t>Merken</w:t>
      </w:r>
      <w:r w:rsidR="005B135B" w:rsidRPr="00A35CF8">
        <w:t xml:space="preserve"> </w:t>
      </w:r>
      <w:r w:rsidR="005B135B">
        <w:t>(1)</w:t>
      </w:r>
    </w:p>
    <w:p w14:paraId="54BCC0A9" w14:textId="77777777" w:rsidR="005B135B" w:rsidRPr="00BD7B1A" w:rsidRDefault="005B135B" w:rsidP="005D562B"/>
    <w:p w14:paraId="6837F5D9" w14:textId="15E842F0" w:rsidR="005B135B" w:rsidRDefault="005B135B" w:rsidP="005B135B">
      <w:pPr>
        <w:pStyle w:val="ekvue2arial"/>
      </w:pPr>
      <w:r w:rsidRPr="00A9321A">
        <w:t xml:space="preserve">Wörter mit </w:t>
      </w:r>
      <w:r w:rsidR="00EC5CC2">
        <w:t>aa</w:t>
      </w:r>
      <w:r w:rsidRPr="00A9321A">
        <w:t xml:space="preserve">, </w:t>
      </w:r>
      <w:r w:rsidR="00EC5CC2">
        <w:t>ee</w:t>
      </w:r>
      <w:r w:rsidRPr="00A9321A">
        <w:t xml:space="preserve">, </w:t>
      </w:r>
      <w:r w:rsidR="00EC5CC2">
        <w:t>oo</w:t>
      </w:r>
    </w:p>
    <w:p w14:paraId="0CA4BBC7" w14:textId="77777777" w:rsidR="005B135B" w:rsidRPr="00BB7706" w:rsidRDefault="005B135B" w:rsidP="005D562B">
      <w:pPr>
        <w:pStyle w:val="ekvgrundtexthalbe"/>
      </w:pPr>
    </w:p>
    <w:p w14:paraId="45DF7999" w14:textId="77777777" w:rsidR="005B135B" w:rsidRPr="00D3427F" w:rsidRDefault="005B135B" w:rsidP="005B135B">
      <w:pPr>
        <w:pStyle w:val="ekvnummerierung"/>
        <w:framePr w:wrap="around"/>
      </w:pPr>
      <w:r>
        <w:t>1</w:t>
      </w:r>
    </w:p>
    <w:p w14:paraId="483EF7BC" w14:textId="77777777" w:rsidR="00BB7706" w:rsidRPr="00287B24" w:rsidRDefault="00BB7706" w:rsidP="00BB770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2B2BD3E" wp14:editId="0E12B41D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7C517" w14:textId="1F46107B" w:rsidR="005B135B" w:rsidRDefault="005B135B" w:rsidP="005B135B">
      <w:pPr>
        <w:rPr>
          <w:rStyle w:val="ekvfett"/>
          <w:b w:val="0"/>
        </w:rPr>
      </w:pPr>
      <w:r w:rsidRPr="00950514">
        <w:rPr>
          <w:rStyle w:val="ekvarbeitsanweisungdeutsch"/>
        </w:rPr>
        <w:t xml:space="preserve">Markiere </w:t>
      </w:r>
      <w:r w:rsidR="00EC5CC2">
        <w:rPr>
          <w:rStyle w:val="ekvfett"/>
        </w:rPr>
        <w:t>aa</w:t>
      </w:r>
      <w:r>
        <w:rPr>
          <w:rStyle w:val="ekvfett"/>
        </w:rPr>
        <w:t xml:space="preserve">, </w:t>
      </w:r>
      <w:r w:rsidR="00EC5CC2">
        <w:rPr>
          <w:rStyle w:val="ekvfett"/>
        </w:rPr>
        <w:t>ee</w:t>
      </w:r>
      <w:r>
        <w:rPr>
          <w:rStyle w:val="ekvfett"/>
        </w:rPr>
        <w:t xml:space="preserve"> </w:t>
      </w:r>
      <w:r>
        <w:rPr>
          <w:rStyle w:val="ekvfett"/>
          <w:b w:val="0"/>
        </w:rPr>
        <w:t xml:space="preserve">und </w:t>
      </w:r>
      <w:r w:rsidR="00EC5CC2">
        <w:rPr>
          <w:rStyle w:val="ekvfett"/>
        </w:rPr>
        <w:t>oo</w:t>
      </w:r>
      <w:r>
        <w:rPr>
          <w:rStyle w:val="ekvfett"/>
          <w:b w:val="0"/>
        </w:rPr>
        <w:t xml:space="preserve"> in unterschiedlichen Farben. </w:t>
      </w:r>
    </w:p>
    <w:p w14:paraId="1630E01F" w14:textId="071DB71B" w:rsidR="005B135B" w:rsidRDefault="00BB7706" w:rsidP="005B135B">
      <w:pPr>
        <w:rPr>
          <w:rStyle w:val="ekvarbeitsanweisungdeutsch"/>
        </w:rPr>
      </w:pPr>
      <w:r w:rsidRPr="00BB7706">
        <w:rPr>
          <w:rStyle w:val="ekvarbeitsanweisungdeutsch"/>
        </w:rPr>
        <w:t>Ordne</w:t>
      </w:r>
      <w:r>
        <w:rPr>
          <w:rStyle w:val="ekvarbeitsanweisungdeutsch"/>
        </w:rPr>
        <w:t xml:space="preserve"> </w:t>
      </w:r>
      <w:r w:rsidR="005B135B" w:rsidRPr="00950514">
        <w:rPr>
          <w:rStyle w:val="ekvarbeitsanweisungdeutsch"/>
        </w:rPr>
        <w:t>die Nomen in die Tabelle ein.</w:t>
      </w:r>
      <w:r>
        <w:rPr>
          <w:rStyle w:val="ekvarbeitsanweisungdeutsch"/>
        </w:rPr>
        <w:t xml:space="preserve"> </w:t>
      </w:r>
      <w:r w:rsidRPr="00BB7706">
        <w:rPr>
          <w:rStyle w:val="ekvarbeitsanweisungdeutsch"/>
        </w:rPr>
        <w:t>Ergänze weitere passende Wörter.</w:t>
      </w:r>
    </w:p>
    <w:p w14:paraId="0225A079" w14:textId="77777777" w:rsidR="005B135B" w:rsidRDefault="005B135B" w:rsidP="005B135B">
      <w:pPr>
        <w:pStyle w:val="ekvgrundtexthalbe"/>
        <w:rPr>
          <w:rStyle w:val="ekvarbeitsanweisungdeutsch"/>
        </w:rPr>
      </w:pPr>
    </w:p>
    <w:p w14:paraId="63104A90" w14:textId="03095BFF" w:rsidR="005B135B" w:rsidRDefault="005B135B" w:rsidP="005B135B">
      <w:pPr>
        <w:rPr>
          <w:rStyle w:val="ekvarbeitsanweisungdeutsch"/>
        </w:rPr>
      </w:pPr>
    </w:p>
    <w:p w14:paraId="1AC6D57D" w14:textId="307E5401" w:rsidR="005B135B" w:rsidRDefault="005B135B" w:rsidP="005B135B">
      <w:r>
        <w:rPr>
          <w:lang w:eastAsia="de-DE"/>
        </w:rPr>
        <mc:AlternateContent>
          <mc:Choice Requires="wps">
            <w:drawing>
              <wp:inline distT="0" distB="0" distL="0" distR="0" wp14:anchorId="1EFD4EB0" wp14:editId="76C06C55">
                <wp:extent cx="810000" cy="270000"/>
                <wp:effectExtent l="0" t="0" r="20955" b="15875"/>
                <wp:docPr id="163" name="Textfeld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7DFA139" w14:textId="455D02BD" w:rsidR="005B135B" w:rsidRPr="009F0109" w:rsidRDefault="005B135B" w:rsidP="005B135B">
                            <w:pPr>
                              <w:pStyle w:val="ekvaufgabenwortkarte"/>
                              <w:jc w:val="center"/>
                            </w:pPr>
                            <w:r w:rsidRPr="00F84D27">
                              <w:t>der Zoo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FD4EB0" id="_x0000_t202" coordsize="21600,21600" o:spt="202" path="m,l,21600r21600,l21600,xe">
                <v:stroke joinstyle="miter"/>
                <v:path gradientshapeok="t" o:connecttype="rect"/>
              </v:shapetype>
              <v:shape id="Textfeld 163" o:spid="_x0000_s1026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" fillcolor="white [3212]" strokecolor="black [3213]" strokeweight=".5pt">
                <v:textbox>
                  <w:txbxContent>
                    <w:p w14:paraId="37DFA139" w14:textId="455D02BD" w:rsidR="005B135B" w:rsidRPr="009F0109" w:rsidRDefault="005B135B" w:rsidP="005B135B">
                      <w:pPr>
                        <w:pStyle w:val="ekvaufgabenwortkarte"/>
                        <w:jc w:val="center"/>
                      </w:pPr>
                      <w:r w:rsidRPr="00F84D27">
                        <w:t>der Zoo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4F08F423" wp14:editId="258AB4EA">
                <wp:extent cx="810000" cy="270000"/>
                <wp:effectExtent l="0" t="0" r="20955" b="15875"/>
                <wp:docPr id="164" name="Textfeld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545D423" w14:textId="301BB4CB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der Saal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08F423" id="Textfeld 164" o:spid="_x0000_s1027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DyF/uJ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3545D423" w14:textId="301BB4CB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der Saal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554B3273" wp14:editId="40DB3D85">
                <wp:extent cx="810000" cy="270000"/>
                <wp:effectExtent l="0" t="0" r="20955" b="15875"/>
                <wp:docPr id="165" name="Textfeld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C7152B6" w14:textId="7F51B4F7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das Meer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B3273" id="Textfeld 165" o:spid="_x0000_s1028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" fillcolor="white [3212]" strokecolor="black [3213]" strokeweight=".5pt">
                <v:textbox>
                  <w:txbxContent>
                    <w:p w14:paraId="2C7152B6" w14:textId="7F51B4F7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das Meer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35D3E5B1" wp14:editId="1D1F90FE">
                <wp:extent cx="810000" cy="270000"/>
                <wp:effectExtent l="0" t="0" r="20955" b="15875"/>
                <wp:docPr id="166" name="Textfeld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50E254A" w14:textId="5A3C994E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das Paar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D3E5B1" id="Textfeld 166" o:spid="_x0000_s1029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AdpZkR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250E254A" w14:textId="5A3C994E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das Paar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5F0A2402" wp14:editId="2314425C">
                <wp:extent cx="810000" cy="270000"/>
                <wp:effectExtent l="0" t="0" r="20955" b="15875"/>
                <wp:docPr id="167" name="Textfeld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02F7E33" w14:textId="4DE5680D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das Moor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0A2402" id="Textfeld 167" o:spid="_x0000_s1030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DBOIQZ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202F7E33" w14:textId="4DE5680D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das Moor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5B4290E5" wp14:editId="23BD9A5A">
                <wp:extent cx="810000" cy="270000"/>
                <wp:effectExtent l="0" t="0" r="20955" b="15875"/>
                <wp:docPr id="168" name="Textfeld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E6C170D" w14:textId="5163F483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</w:t>
                            </w:r>
                            <w:r>
                              <w:t>ie</w:t>
                            </w:r>
                            <w:r w:rsidRPr="00F84D27">
                              <w:t xml:space="preserve"> </w:t>
                            </w:r>
                            <w:r>
                              <w:t>F</w:t>
                            </w:r>
                            <w:r w:rsidRPr="00F84D27">
                              <w:t>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4290E5" id="Textfeld 168" o:spid="_x0000_s1031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ELdVb9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4E6C170D" w14:textId="5163F483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</w:t>
                      </w:r>
                      <w:r>
                        <w:t>ie</w:t>
                      </w:r>
                      <w:r w:rsidRPr="00F84D27">
                        <w:t xml:space="preserve"> </w:t>
                      </w:r>
                      <w:r>
                        <w:t>F</w:t>
                      </w:r>
                      <w:r w:rsidRPr="00F84D27">
                        <w:t>ee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</w:p>
    <w:p w14:paraId="6E72347D" w14:textId="77777777" w:rsidR="00BB7706" w:rsidRPr="00AB77C5" w:rsidRDefault="00BB7706" w:rsidP="000210FE">
      <w:pPr>
        <w:pStyle w:val="ekvgrundtexthalbe"/>
      </w:pPr>
    </w:p>
    <w:tbl>
      <w:tblPr>
        <w:tblW w:w="9354" w:type="dxa"/>
        <w:tblLayout w:type="fixed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8"/>
        <w:gridCol w:w="3118"/>
      </w:tblGrid>
      <w:tr w:rsidR="00BB7706" w:rsidRPr="007B69B2" w14:paraId="0EE19B33" w14:textId="77777777" w:rsidTr="00952365">
        <w:trPr>
          <w:trHeight w:hRule="exact" w:val="283"/>
        </w:trPr>
        <w:tc>
          <w:tcPr>
            <w:tcW w:w="3118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B58EF" w14:textId="4D0A36B8" w:rsidR="00BB7706" w:rsidRPr="007B69B2" w:rsidRDefault="00BB7706" w:rsidP="00FE61A6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aa</w:t>
            </w:r>
          </w:p>
        </w:tc>
        <w:tc>
          <w:tcPr>
            <w:tcW w:w="3118" w:type="dxa"/>
            <w:tcBorders>
              <w:bottom w:val="single" w:sz="12" w:space="0" w:color="333333"/>
              <w:right w:val="single" w:sz="4" w:space="0" w:color="333333"/>
            </w:tcBorders>
            <w:shd w:val="clear" w:color="auto" w:fill="D9D9D9" w:themeFill="background1" w:themeFillShade="D9"/>
            <w:vAlign w:val="center"/>
          </w:tcPr>
          <w:p w14:paraId="514FC19C" w14:textId="4D4A2482" w:rsidR="00BB7706" w:rsidRPr="007B69B2" w:rsidRDefault="00BB7706" w:rsidP="00FE61A6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ee</w:t>
            </w:r>
          </w:p>
        </w:tc>
        <w:tc>
          <w:tcPr>
            <w:tcW w:w="3118" w:type="dxa"/>
            <w:tcBorders>
              <w:left w:val="single" w:sz="4" w:space="0" w:color="333333"/>
              <w:bottom w:val="single" w:sz="12" w:space="0" w:color="333333"/>
            </w:tcBorders>
            <w:shd w:val="clear" w:color="auto" w:fill="D9D9D9" w:themeFill="background1" w:themeFillShade="D9"/>
            <w:vAlign w:val="center"/>
          </w:tcPr>
          <w:p w14:paraId="7BC35004" w14:textId="0B13D8E5" w:rsidR="00BB7706" w:rsidRPr="007B69B2" w:rsidRDefault="00BB7706" w:rsidP="00FE61A6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oo</w:t>
            </w:r>
          </w:p>
        </w:tc>
      </w:tr>
      <w:tr w:rsidR="00BB7706" w:rsidRPr="00AB77C5" w14:paraId="5B348B93" w14:textId="77777777" w:rsidTr="00BB7706">
        <w:trPr>
          <w:trHeight w:val="68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31646B8A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CD98F8A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747E4EC4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righ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2D08A0C5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CA0B9E7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3F0C74D7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lef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6A840AF2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BEB3CB0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6A4CC0A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</w:tr>
      <w:tr w:rsidR="00BB7706" w:rsidRPr="00AB77C5" w14:paraId="3630FDA3" w14:textId="77777777" w:rsidTr="00BB7706">
        <w:trPr>
          <w:trHeight w:val="68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65A57AC7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422A23A0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8641357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righ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7C2B3EA0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246AB6C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220E6BA6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lef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46BA08E0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E448BF5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9F34F2A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</w:tr>
      <w:tr w:rsidR="00BB7706" w:rsidRPr="00AB77C5" w14:paraId="27216AD7" w14:textId="77777777" w:rsidTr="00BB7706">
        <w:trPr>
          <w:trHeight w:val="680"/>
        </w:trPr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374C7E43" w14:textId="77777777" w:rsidTr="00F57F5C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0F377ED" w14:textId="77777777" w:rsidR="00BB7706" w:rsidRPr="00AB77C5" w:rsidRDefault="00BB7706" w:rsidP="00BB7706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58C460C" w14:textId="77777777" w:rsidR="00BB7706" w:rsidRPr="00AB77C5" w:rsidRDefault="00BB7706" w:rsidP="00BB7706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250BE9F6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1683025" w14:textId="77777777" w:rsidR="00BB7706" w:rsidRPr="00AB77C5" w:rsidRDefault="00BB7706" w:rsidP="00BB7706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51B5922" w14:textId="77777777" w:rsidR="00BB7706" w:rsidRPr="00AB77C5" w:rsidRDefault="00BB7706" w:rsidP="00BB7706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left w:val="single" w:sz="4" w:space="0" w:color="333333"/>
              <w:bottom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06A71DF9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537543B" w14:textId="77777777" w:rsidR="00BB7706" w:rsidRPr="00AB77C5" w:rsidRDefault="00BB7706" w:rsidP="00BB7706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4359852" w14:textId="77777777" w:rsidR="00BB7706" w:rsidRPr="00AB77C5" w:rsidRDefault="00BB7706" w:rsidP="00BB7706">
            <w:pPr>
              <w:rPr>
                <w:rFonts w:eastAsia="Calibri" w:cs="Times New Roman"/>
              </w:rPr>
            </w:pPr>
          </w:p>
        </w:tc>
      </w:tr>
    </w:tbl>
    <w:p w14:paraId="70FD4C4D" w14:textId="77777777" w:rsidR="00BB7706" w:rsidRDefault="00BB7706" w:rsidP="000210FE">
      <w:pPr>
        <w:pStyle w:val="ekvgrundtexthalbe"/>
      </w:pPr>
    </w:p>
    <w:p w14:paraId="67D0E1BA" w14:textId="77777777" w:rsidR="00BB7706" w:rsidRDefault="00BB7706" w:rsidP="00952365">
      <w:pPr>
        <w:pStyle w:val="ekvgrundtexthalbe"/>
      </w:pPr>
    </w:p>
    <w:p w14:paraId="55A14BF3" w14:textId="77777777" w:rsidR="005B135B" w:rsidRPr="00A35CF8" w:rsidRDefault="005B135B" w:rsidP="005B135B">
      <w:pPr>
        <w:pStyle w:val="ekvgrundtexthalbe"/>
      </w:pPr>
    </w:p>
    <w:p w14:paraId="03A22D4E" w14:textId="77777777" w:rsidR="005B135B" w:rsidRPr="00D3427F" w:rsidRDefault="005B135B" w:rsidP="005B135B">
      <w:pPr>
        <w:pStyle w:val="ekvnummerierung"/>
        <w:framePr w:wrap="around"/>
      </w:pPr>
      <w:r>
        <w:t>2</w:t>
      </w:r>
    </w:p>
    <w:p w14:paraId="5A1A6563" w14:textId="77777777" w:rsidR="00952365" w:rsidRPr="00287B24" w:rsidRDefault="00952365" w:rsidP="00952365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1B0715D" wp14:editId="28F9D3EE">
            <wp:extent cx="285115" cy="28829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0F967" w14:textId="537BB86A" w:rsidR="005B135B" w:rsidRDefault="00952365" w:rsidP="005B135B">
      <w:pPr>
        <w:rPr>
          <w:rStyle w:val="ekvfett"/>
          <w:b w:val="0"/>
        </w:rPr>
      </w:pPr>
      <w:r>
        <w:rPr>
          <w:lang w:eastAsia="de-DE"/>
        </w:rPr>
        <w:drawing>
          <wp:anchor distT="0" distB="0" distL="114300" distR="114300" simplePos="0" relativeHeight="251688960" behindDoc="0" locked="0" layoutInCell="1" allowOverlap="1" wp14:anchorId="4CF35190" wp14:editId="5EC676FF">
            <wp:simplePos x="0" y="0"/>
            <wp:positionH relativeFrom="column">
              <wp:posOffset>-718807</wp:posOffset>
            </wp:positionH>
            <wp:positionV relativeFrom="paragraph">
              <wp:posOffset>232349</wp:posOffset>
            </wp:positionV>
            <wp:extent cx="288290" cy="285115"/>
            <wp:effectExtent l="0" t="0" r="0" b="635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61A6">
        <w:rPr>
          <w:lang w:eastAsia="de-DE"/>
        </w:rPr>
        <w:t>Schreibe drei oder mehr Sätze</w:t>
      </w:r>
      <w:r w:rsidRPr="00952365">
        <w:rPr>
          <w:rStyle w:val="ekvarbeitsanweisungdeutsch"/>
        </w:rPr>
        <w:t xml:space="preserve"> mit den Wörtern aus Aufgabe 1.</w:t>
      </w:r>
    </w:p>
    <w:p w14:paraId="42AE095F" w14:textId="7497432B" w:rsidR="000210FE" w:rsidRDefault="000210FE" w:rsidP="007B6F2F">
      <w:pPr>
        <w:pStyle w:val="ekvgrundtexthalbe"/>
      </w:pPr>
    </w:p>
    <w:p w14:paraId="14C7765D" w14:textId="4949090B" w:rsidR="000210FE" w:rsidRDefault="000210FE" w:rsidP="004F1182"/>
    <w:p w14:paraId="459F48FB" w14:textId="6A22A5A4" w:rsidR="005B135B" w:rsidRDefault="005B135B" w:rsidP="004F731D">
      <w:pPr>
        <w:pStyle w:val="ekvue2arial"/>
      </w:pPr>
      <w:r w:rsidRPr="00A9321A">
        <w:t xml:space="preserve">Wörter mit </w:t>
      </w:r>
      <w:r w:rsidR="00267C0F" w:rsidRPr="004F731D">
        <w:t>lang</w:t>
      </w:r>
      <w:r w:rsidR="00267C0F">
        <w:t xml:space="preserve"> klingendem i</w:t>
      </w:r>
    </w:p>
    <w:p w14:paraId="0AC51A7E" w14:textId="6CFA043A" w:rsidR="005B135B" w:rsidRPr="00A9321A" w:rsidRDefault="005B135B" w:rsidP="005D562B">
      <w:pPr>
        <w:pStyle w:val="ekvgrundtexthalbe"/>
      </w:pPr>
    </w:p>
    <w:p w14:paraId="0ABFAE63" w14:textId="77777777" w:rsidR="005B135B" w:rsidRPr="00287B24" w:rsidRDefault="005B135B" w:rsidP="005B135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475D97B" wp14:editId="082508C5">
            <wp:extent cx="288290" cy="288290"/>
            <wp:effectExtent l="0" t="0" r="0" b="0"/>
            <wp:docPr id="116" name="Grafik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C056" w14:textId="77777777" w:rsidR="005B135B" w:rsidRPr="00D3427F" w:rsidRDefault="005B135B" w:rsidP="005B135B">
      <w:pPr>
        <w:pStyle w:val="ekvnummerierung"/>
        <w:framePr w:wrap="around"/>
      </w:pPr>
      <w:r>
        <w:t>3</w:t>
      </w:r>
    </w:p>
    <w:p w14:paraId="2A757B16" w14:textId="714792B0" w:rsidR="00224642" w:rsidRDefault="00224642" w:rsidP="00224642">
      <w:r>
        <w:t xml:space="preserve">Die meisten Wörter mit </w:t>
      </w:r>
      <w:r w:rsidRPr="00904C7F">
        <w:rPr>
          <w:b/>
          <w:bCs/>
        </w:rPr>
        <w:t>lang klingendem i</w:t>
      </w:r>
      <w:r>
        <w:t xml:space="preserve"> werden </w:t>
      </w:r>
      <w:r w:rsidRPr="00DF4803">
        <w:t>mit</w:t>
      </w:r>
      <w:r w:rsidRPr="00904C7F">
        <w:rPr>
          <w:b/>
          <w:bCs/>
        </w:rPr>
        <w:t xml:space="preserve"> ie geschrieben</w:t>
      </w:r>
      <w:r>
        <w:t>.</w:t>
      </w:r>
    </w:p>
    <w:p w14:paraId="508CA22C" w14:textId="4DA2BB38" w:rsidR="005B135B" w:rsidRDefault="005B135B" w:rsidP="00224642">
      <w:r>
        <w:t xml:space="preserve">Sprich die Wörter deutlich. Wird das </w:t>
      </w:r>
      <w:r>
        <w:rPr>
          <w:b/>
        </w:rPr>
        <w:t>i</w:t>
      </w:r>
      <w:r>
        <w:t xml:space="preserve"> lang oder kurz gesprochen?</w:t>
      </w:r>
      <w:r w:rsidR="00904C7F">
        <w:t xml:space="preserve"> </w:t>
      </w:r>
      <w:r>
        <w:t>Setze</w:t>
      </w:r>
      <w:r w:rsidR="00952365">
        <w:t xml:space="preserve"> </w:t>
      </w:r>
      <w:r w:rsidR="00952365" w:rsidRPr="00952365">
        <w:rPr>
          <w:b/>
        </w:rPr>
        <w:t>ie/i</w:t>
      </w:r>
      <w:r w:rsidRPr="00952365">
        <w:rPr>
          <w:b/>
        </w:rPr>
        <w:t xml:space="preserve"> </w:t>
      </w:r>
      <w:r>
        <w:t>richtig ein.</w:t>
      </w:r>
    </w:p>
    <w:p w14:paraId="3E36406F" w14:textId="7982EB83" w:rsidR="005B135B" w:rsidRDefault="005B135B" w:rsidP="005B135B">
      <w:r>
        <w:t xml:space="preserve">Überprüfe mit dem Wörterbuch und notiere die </w:t>
      </w:r>
      <w:r w:rsidR="00952365" w:rsidRPr="00952365">
        <w:t>Seitenzahl.</w:t>
      </w:r>
    </w:p>
    <w:p w14:paraId="4252C2FB" w14:textId="698AE79C" w:rsidR="005B135B" w:rsidRDefault="005B135B" w:rsidP="005B135B">
      <w:pPr>
        <w:pStyle w:val="ekvgrundtexthalbe"/>
      </w:pPr>
    </w:p>
    <w:p w14:paraId="7C0EFD28" w14:textId="6E7EBC09" w:rsidR="005B135B" w:rsidRDefault="000210FE" w:rsidP="008C38D7">
      <w:pPr>
        <w:pStyle w:val="ekvschreiblinie"/>
        <w:tabs>
          <w:tab w:val="clear" w:pos="340"/>
          <w:tab w:val="clear" w:pos="851"/>
          <w:tab w:val="left" w:pos="1276"/>
          <w:tab w:val="left" w:pos="3119"/>
          <w:tab w:val="left" w:pos="4962"/>
        </w:tabs>
      </w:pPr>
      <w:r>
        <w:drawing>
          <wp:anchor distT="0" distB="0" distL="114300" distR="114300" simplePos="0" relativeHeight="251694080" behindDoc="0" locked="0" layoutInCell="1" allowOverlap="1" wp14:anchorId="2AA44862" wp14:editId="38497568">
            <wp:simplePos x="0" y="0"/>
            <wp:positionH relativeFrom="column">
              <wp:posOffset>4386179</wp:posOffset>
            </wp:positionH>
            <wp:positionV relativeFrom="paragraph">
              <wp:posOffset>66040</wp:posOffset>
            </wp:positionV>
            <wp:extent cx="770633" cy="609131"/>
            <wp:effectExtent l="0" t="0" r="0" b="635"/>
            <wp:wrapNone/>
            <wp:docPr id="5" name="Grafik 5" descr="S574300492_Flieg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633" cy="6091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61A6">
        <w:t>b</w:t>
      </w:r>
      <w:r w:rsidRPr="008B18FC">
        <w:rPr>
          <w:rStyle w:val="ekvlsungunterstrichen"/>
        </w:rPr>
        <w:t>    </w:t>
      </w:r>
      <w:r>
        <w:rPr>
          <w:rStyle w:val="ekvlsungunterstrichen"/>
        </w:rPr>
        <w:t xml:space="preserve">  </w:t>
      </w:r>
      <w:r w:rsidR="005B135B" w:rsidRPr="00FC4AA7">
        <w:t>gen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  <w:r w:rsidR="005B135B">
        <w:tab/>
        <w:t>das Sch</w:t>
      </w:r>
      <w:r w:rsidRPr="008B18FC">
        <w:rPr>
          <w:rStyle w:val="ekvlsungunterstrichen"/>
        </w:rPr>
        <w:t>    </w:t>
      </w:r>
      <w:r>
        <w:rPr>
          <w:rStyle w:val="ekvlsungunterstrichen"/>
        </w:rPr>
        <w:t xml:space="preserve">  </w:t>
      </w:r>
      <w:r w:rsidR="005B135B" w:rsidRPr="00FC4AA7">
        <w:t>ff</w:t>
      </w:r>
      <w:r w:rsidR="00C731FA" w:rsidRPr="00C731FA">
        <w:t xml:space="preserve"> 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</w:p>
    <w:p w14:paraId="216DD14A" w14:textId="77777777" w:rsidR="00F71055" w:rsidRDefault="00F71055" w:rsidP="008C38D7">
      <w:pPr>
        <w:pStyle w:val="ekvgrundtexthalbe"/>
        <w:tabs>
          <w:tab w:val="left" w:pos="1276"/>
          <w:tab w:val="left" w:pos="3119"/>
          <w:tab w:val="left" w:pos="4962"/>
        </w:tabs>
      </w:pPr>
    </w:p>
    <w:p w14:paraId="6612EFE6" w14:textId="388AD0A8" w:rsidR="005B135B" w:rsidRDefault="005B135B" w:rsidP="008C38D7">
      <w:pPr>
        <w:pStyle w:val="ekvschreiblinie"/>
        <w:tabs>
          <w:tab w:val="clear" w:pos="340"/>
          <w:tab w:val="left" w:pos="993"/>
          <w:tab w:val="left" w:pos="1276"/>
          <w:tab w:val="left" w:pos="3119"/>
          <w:tab w:val="left" w:pos="4253"/>
          <w:tab w:val="left" w:pos="4820"/>
          <w:tab w:val="left" w:pos="4962"/>
        </w:tabs>
      </w:pPr>
      <w:r>
        <w:t>s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>
        <w:t>cher</w:t>
      </w:r>
      <w:r w:rsidR="00C731FA" w:rsidRPr="00C731FA">
        <w:t xml:space="preserve"> 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  <w:r w:rsidR="00C731FA">
        <w:tab/>
      </w:r>
      <w:r w:rsidR="00952365">
        <w:t>die F</w:t>
      </w:r>
      <w:r>
        <w:t>l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 w:rsidR="00952365">
        <w:t>g</w:t>
      </w:r>
      <w:r>
        <w:t>e</w:t>
      </w:r>
      <w:r w:rsidR="00C731FA" w:rsidRPr="00C731FA">
        <w:t xml:space="preserve"> </w:t>
      </w:r>
      <w:r w:rsidR="00C731FA">
        <w:tab/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</w:p>
    <w:p w14:paraId="2F782D99" w14:textId="3C36F780" w:rsidR="005B135B" w:rsidRDefault="005B135B" w:rsidP="005B135B">
      <w:pPr>
        <w:tabs>
          <w:tab w:val="left" w:pos="3261"/>
        </w:tabs>
      </w:pPr>
    </w:p>
    <w:p w14:paraId="23C1B375" w14:textId="77777777" w:rsidR="000210FE" w:rsidRDefault="000210FE" w:rsidP="000210FE">
      <w:pPr>
        <w:pStyle w:val="ekvgrundtexthalbe"/>
      </w:pPr>
    </w:p>
    <w:p w14:paraId="5108C886" w14:textId="77777777" w:rsidR="005B135B" w:rsidRPr="00287B24" w:rsidRDefault="005B135B" w:rsidP="005B135B">
      <w:pPr>
        <w:pStyle w:val="ekvpicto"/>
        <w:framePr w:wrap="around"/>
        <w:tabs>
          <w:tab w:val="left" w:pos="3261"/>
        </w:tabs>
      </w:pPr>
      <w:r>
        <w:rPr>
          <w:lang w:eastAsia="de-DE"/>
        </w:rPr>
        <w:drawing>
          <wp:inline distT="0" distB="0" distL="0" distR="0" wp14:anchorId="6C995265" wp14:editId="401B462B">
            <wp:extent cx="285115" cy="288290"/>
            <wp:effectExtent l="0" t="0" r="0" b="0"/>
            <wp:docPr id="115" name="Grafik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19638" w14:textId="77777777" w:rsidR="005B135B" w:rsidRPr="00D3427F" w:rsidRDefault="005B135B" w:rsidP="005B135B">
      <w:pPr>
        <w:pStyle w:val="ekvnummerierung"/>
        <w:framePr w:wrap="around"/>
        <w:tabs>
          <w:tab w:val="left" w:pos="3261"/>
        </w:tabs>
      </w:pPr>
      <w:r>
        <w:t>4</w:t>
      </w:r>
    </w:p>
    <w:p w14:paraId="5E0FA830" w14:textId="77777777" w:rsidR="00B345C4" w:rsidRDefault="005B135B" w:rsidP="005B135B">
      <w:pPr>
        <w:pStyle w:val="ekvbild"/>
        <w:tabs>
          <w:tab w:val="left" w:pos="3261"/>
        </w:tabs>
        <w:rPr>
          <w:rStyle w:val="ekvarbeitsanweisungdeutsch"/>
        </w:rPr>
      </w:pPr>
      <w:r w:rsidRPr="00344EDD">
        <w:rPr>
          <w:rStyle w:val="ekvarbeitsanweisungdeutsch"/>
        </w:rPr>
        <w:t>Achtung, Stolperfalle!</w:t>
      </w:r>
    </w:p>
    <w:p w14:paraId="684295EA" w14:textId="11284E59" w:rsidR="00B345C4" w:rsidRDefault="005B135B" w:rsidP="00B345C4">
      <w:pPr>
        <w:pStyle w:val="ekvbild"/>
        <w:tabs>
          <w:tab w:val="left" w:pos="3261"/>
        </w:tabs>
        <w:rPr>
          <w:rStyle w:val="ekvarbeitsanweisungdeutsch"/>
        </w:rPr>
      </w:pPr>
      <w:r w:rsidRPr="000210FE">
        <w:rPr>
          <w:rStyle w:val="ekvarbeitsanweisungdeutsch"/>
        </w:rPr>
        <w:t>Manchmal</w:t>
      </w:r>
      <w:r w:rsidRPr="00344EDD">
        <w:rPr>
          <w:rStyle w:val="ekvarbeitsanweisungdeutsch"/>
        </w:rPr>
        <w:t xml:space="preserve"> wird das </w:t>
      </w:r>
      <w:r w:rsidRPr="00344EDD">
        <w:rPr>
          <w:rStyle w:val="ekvfett"/>
        </w:rPr>
        <w:t>lang</w:t>
      </w:r>
      <w:r>
        <w:rPr>
          <w:rStyle w:val="ekvfett"/>
        </w:rPr>
        <w:t xml:space="preserve"> </w:t>
      </w:r>
      <w:r w:rsidR="00952365" w:rsidRPr="00952365">
        <w:rPr>
          <w:rStyle w:val="ekvfett"/>
        </w:rPr>
        <w:t>klingende</w:t>
      </w:r>
      <w:r w:rsidRPr="00344EDD">
        <w:rPr>
          <w:rStyle w:val="ekvfett"/>
        </w:rPr>
        <w:t xml:space="preserve"> i</w:t>
      </w:r>
      <w:r w:rsidRPr="00344EDD">
        <w:rPr>
          <w:rStyle w:val="ekvarbeitsanweisungdeutsch"/>
        </w:rPr>
        <w:t xml:space="preserve"> nur </w:t>
      </w:r>
      <w:r>
        <w:rPr>
          <w:rStyle w:val="ekvarbeitsanweisungdeutsch"/>
        </w:rPr>
        <w:t>als</w:t>
      </w:r>
      <w:r w:rsidRPr="00344EDD">
        <w:rPr>
          <w:rStyle w:val="ekvarbeitsanweisungdeutsch"/>
        </w:rPr>
        <w:t xml:space="preserve"> </w:t>
      </w:r>
      <w:r w:rsidRPr="00344EDD">
        <w:rPr>
          <w:rStyle w:val="ekvfett"/>
        </w:rPr>
        <w:t>i</w:t>
      </w:r>
      <w:r w:rsidRPr="00344EDD">
        <w:rPr>
          <w:rStyle w:val="ekvarbeitsanweisungdeutsch"/>
        </w:rPr>
        <w:t xml:space="preserve"> geschrieben. </w:t>
      </w:r>
      <w:r w:rsidR="00904C7F">
        <w:rPr>
          <w:rStyle w:val="ekvarbeitsanweisungdeutsch"/>
        </w:rPr>
        <w:t xml:space="preserve">Setze </w:t>
      </w:r>
      <w:r w:rsidR="00904C7F" w:rsidRPr="00904C7F">
        <w:rPr>
          <w:rStyle w:val="ekvarbeitsanweisungdeutsch"/>
          <w:b/>
          <w:bCs/>
        </w:rPr>
        <w:t>ie/i</w:t>
      </w:r>
      <w:r w:rsidR="00904C7F">
        <w:rPr>
          <w:rStyle w:val="ekvarbeitsanweisungdeutsch"/>
        </w:rPr>
        <w:t xml:space="preserve"> richtig ein.</w:t>
      </w:r>
    </w:p>
    <w:p w14:paraId="115544BD" w14:textId="4980AB90" w:rsidR="005B135B" w:rsidRDefault="005B135B" w:rsidP="00B345C4">
      <w:pPr>
        <w:pStyle w:val="ekvbild"/>
        <w:tabs>
          <w:tab w:val="left" w:pos="3261"/>
        </w:tabs>
        <w:rPr>
          <w:rStyle w:val="ekvarbeitsanweisungdeutsch"/>
        </w:rPr>
      </w:pPr>
      <w:r>
        <w:rPr>
          <w:rStyle w:val="ekvarbeitsanweisungdeutsch"/>
        </w:rPr>
        <w:t>Überprüfe</w:t>
      </w:r>
      <w:r w:rsidRPr="00344EDD">
        <w:rPr>
          <w:rStyle w:val="ekvarbeitsanweisungdeutsch"/>
        </w:rPr>
        <w:t xml:space="preserve"> mit </w:t>
      </w:r>
      <w:bookmarkStart w:id="1" w:name="_Hlk104805964"/>
      <w:r w:rsidRPr="00344EDD">
        <w:rPr>
          <w:rStyle w:val="ekvarbeitsanweisungdeutsch"/>
        </w:rPr>
        <w:t>de</w:t>
      </w:r>
      <w:r>
        <w:rPr>
          <w:rStyle w:val="ekvarbeitsanweisungdeutsch"/>
        </w:rPr>
        <w:t>m Wörterbuch</w:t>
      </w:r>
      <w:r w:rsidR="00904C7F">
        <w:rPr>
          <w:rStyle w:val="ekvarbeitsanweisungdeutsch"/>
        </w:rPr>
        <w:t xml:space="preserve"> und </w:t>
      </w:r>
      <w:r w:rsidR="00904C7F">
        <w:t>n</w:t>
      </w:r>
      <w:r w:rsidRPr="00344EDD">
        <w:rPr>
          <w:rStyle w:val="ekvarbeitsanweisungdeutsch"/>
        </w:rPr>
        <w:t xml:space="preserve">otiere </w:t>
      </w:r>
      <w:r w:rsidR="00EC5CC2">
        <w:t xml:space="preserve">die </w:t>
      </w:r>
      <w:r w:rsidR="00EC5CC2" w:rsidRPr="00952365">
        <w:t>Seitenzahl</w:t>
      </w:r>
      <w:r w:rsidR="00904C7F">
        <w:t>.</w:t>
      </w:r>
    </w:p>
    <w:bookmarkEnd w:id="1"/>
    <w:p w14:paraId="0F3AD364" w14:textId="42BAD59B" w:rsidR="005B135B" w:rsidRPr="00344EDD" w:rsidRDefault="005B135B" w:rsidP="005B135B">
      <w:pPr>
        <w:pStyle w:val="ekvgrundtexthalbe"/>
        <w:tabs>
          <w:tab w:val="left" w:pos="3261"/>
        </w:tabs>
        <w:rPr>
          <w:rStyle w:val="ekvarbeitsanweisungdeutsch"/>
        </w:rPr>
      </w:pPr>
    </w:p>
    <w:p w14:paraId="4E3D33F5" w14:textId="44525D56" w:rsidR="00B100E2" w:rsidRDefault="005B135B" w:rsidP="00CC737D">
      <w:pPr>
        <w:pStyle w:val="ekvschreiblinie"/>
        <w:tabs>
          <w:tab w:val="clear" w:pos="340"/>
          <w:tab w:val="clear" w:pos="851"/>
          <w:tab w:val="left" w:pos="993"/>
          <w:tab w:val="left" w:pos="1560"/>
          <w:tab w:val="left" w:pos="3119"/>
          <w:tab w:val="left" w:pos="4253"/>
          <w:tab w:val="left" w:pos="4990"/>
          <w:tab w:val="left" w:pos="5103"/>
          <w:tab w:val="left" w:pos="6663"/>
          <w:tab w:val="left" w:pos="7088"/>
          <w:tab w:val="left" w:pos="8505"/>
        </w:tabs>
      </w:pPr>
      <w:r>
        <w:t>der T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 w:rsidRPr="00FC4AA7">
        <w:t>ge</w:t>
      </w:r>
      <w:r>
        <w:t>r</w:t>
      </w:r>
      <w:r w:rsidR="00C731FA" w:rsidRPr="00C731FA">
        <w:t xml:space="preserve"> 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  <w:r>
        <w:tab/>
        <w:t xml:space="preserve"> der B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 w:rsidR="00CB2E04">
        <w:t>be</w:t>
      </w:r>
      <w:r w:rsidRPr="00EA1AED">
        <w:t>r</w:t>
      </w:r>
      <w:r w:rsidR="00C731FA" w:rsidRPr="00C731FA">
        <w:t xml:space="preserve"> 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  <w:r>
        <w:tab/>
      </w:r>
      <w:r w:rsidR="00B345C4">
        <w:t>der Sp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 w:rsidR="00B345C4">
        <w:t>gel</w:t>
      </w:r>
      <w:r>
        <w:t xml:space="preserve"> 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</w:p>
    <w:p w14:paraId="40D5E154" w14:textId="77777777" w:rsidR="00F71055" w:rsidRDefault="00F71055" w:rsidP="00CC737D">
      <w:pPr>
        <w:pStyle w:val="ekvgrundtexthalbe"/>
        <w:tabs>
          <w:tab w:val="left" w:pos="1560"/>
          <w:tab w:val="left" w:pos="3119"/>
          <w:tab w:val="left" w:pos="4990"/>
          <w:tab w:val="left" w:pos="5103"/>
          <w:tab w:val="left" w:pos="6663"/>
          <w:tab w:val="left" w:pos="7088"/>
          <w:tab w:val="left" w:pos="8505"/>
        </w:tabs>
      </w:pPr>
    </w:p>
    <w:p w14:paraId="602AEE82" w14:textId="1A3DC95A" w:rsidR="005B135B" w:rsidRPr="00EA1AED" w:rsidRDefault="001E2860" w:rsidP="00CC737D">
      <w:pPr>
        <w:pStyle w:val="ekvschreiblinie"/>
        <w:tabs>
          <w:tab w:val="clear" w:pos="340"/>
          <w:tab w:val="clear" w:pos="851"/>
          <w:tab w:val="left" w:pos="1134"/>
          <w:tab w:val="left" w:pos="1560"/>
          <w:tab w:val="left" w:pos="3119"/>
          <w:tab w:val="left" w:pos="4536"/>
          <w:tab w:val="left" w:pos="4990"/>
          <w:tab w:val="left" w:pos="5103"/>
          <w:tab w:val="left" w:pos="6663"/>
          <w:tab w:val="left" w:pos="7088"/>
          <w:tab w:val="left" w:pos="8505"/>
        </w:tabs>
        <w:rPr>
          <w:u w:val="single"/>
        </w:rPr>
      </w:pPr>
      <w:r w:rsidRPr="000210FE">
        <w:t>n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 w:rsidRPr="000210FE">
        <w:t>sen</w:t>
      </w:r>
      <w:r w:rsidR="00C731FA" w:rsidRPr="00C731FA">
        <w:t xml:space="preserve"> </w:t>
      </w:r>
      <w:r w:rsidR="00C731FA">
        <w:tab/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  <w:r w:rsidR="005B135B">
        <w:tab/>
      </w:r>
      <w:r w:rsidR="004C46C4">
        <w:t xml:space="preserve"> </w:t>
      </w:r>
      <w:r w:rsidR="005B135B">
        <w:t>die Ros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 w:rsidR="005B135B" w:rsidRPr="00A9321A">
        <w:t>ne</w:t>
      </w:r>
      <w:r w:rsidR="00C731FA" w:rsidRPr="00C731FA">
        <w:t xml:space="preserve"> 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  <w:r w:rsidR="005B135B">
        <w:tab/>
      </w:r>
      <w:r w:rsidR="00B345C4">
        <w:t>d</w:t>
      </w:r>
      <w:r w:rsidR="00CB2E04">
        <w:t>ie</w:t>
      </w:r>
      <w:r w:rsidR="00B345C4">
        <w:t xml:space="preserve"> </w:t>
      </w:r>
      <w:r w:rsidR="00CB2E04">
        <w:t>Law</w:t>
      </w:r>
      <w:r w:rsidR="000210FE" w:rsidRPr="008B18FC">
        <w:rPr>
          <w:rStyle w:val="ekvlsungunterstrichen"/>
        </w:rPr>
        <w:t>    </w:t>
      </w:r>
      <w:r w:rsidR="000210FE">
        <w:rPr>
          <w:rStyle w:val="ekvlsungunterstrichen"/>
        </w:rPr>
        <w:t xml:space="preserve">  </w:t>
      </w:r>
      <w:r w:rsidR="00B345C4" w:rsidRPr="00B345C4">
        <w:t>n</w:t>
      </w:r>
      <w:r w:rsidR="00CB2E04">
        <w:t>e</w:t>
      </w:r>
      <w:r w:rsidR="00C731FA" w:rsidRPr="00C731FA">
        <w:t xml:space="preserve"> </w:t>
      </w:r>
      <w:r w:rsidR="00C731FA">
        <w:tab/>
        <w:t xml:space="preserve">S. </w:t>
      </w:r>
      <w:r w:rsidR="00C731FA" w:rsidRPr="008B18FC">
        <w:rPr>
          <w:rStyle w:val="ekvlsungunterstrichen"/>
        </w:rPr>
        <w:t>    </w:t>
      </w:r>
      <w:r w:rsidR="00C731FA">
        <w:rPr>
          <w:rStyle w:val="ekvlsungunterstrichen"/>
        </w:rPr>
        <w:t xml:space="preserve">     </w:t>
      </w:r>
    </w:p>
    <w:p w14:paraId="38DC9BB1" w14:textId="73E6D666" w:rsidR="00777DA9" w:rsidRPr="00FE61A6" w:rsidRDefault="00777DA9" w:rsidP="00FE61A6">
      <w:pPr>
        <w:pStyle w:val="ekvgrundtexthalbe"/>
        <w:rPr>
          <w:rStyle w:val="ekvgrundtextarialZchn"/>
        </w:rPr>
      </w:pPr>
    </w:p>
    <w:p w14:paraId="39A96C2D" w14:textId="77777777" w:rsidR="00FE61A6" w:rsidRDefault="00FE61A6" w:rsidP="00FE61A6">
      <w:pPr>
        <w:pStyle w:val="ekvgrundtexthalbe"/>
      </w:pPr>
    </w:p>
    <w:p w14:paraId="33A7DE61" w14:textId="77777777" w:rsidR="00FE61A6" w:rsidRPr="00A35CF8" w:rsidRDefault="00FE61A6" w:rsidP="00FE61A6">
      <w:pPr>
        <w:pStyle w:val="ekvgrundtexthalbe"/>
      </w:pPr>
    </w:p>
    <w:p w14:paraId="4A0AF585" w14:textId="128070EB" w:rsidR="00FE61A6" w:rsidRPr="00D3427F" w:rsidRDefault="00FE61A6" w:rsidP="00FE61A6">
      <w:pPr>
        <w:pStyle w:val="ekvnummerierung"/>
        <w:framePr w:wrap="around"/>
      </w:pPr>
      <w:r>
        <w:t>5</w:t>
      </w:r>
    </w:p>
    <w:p w14:paraId="2179D7B2" w14:textId="77777777" w:rsidR="00FE61A6" w:rsidRPr="00287B24" w:rsidRDefault="00FE61A6" w:rsidP="00FE61A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62A4411" wp14:editId="4E8230B8">
            <wp:extent cx="285115" cy="288290"/>
            <wp:effectExtent l="0" t="0" r="0" b="0"/>
            <wp:docPr id="2" name="Grafik 2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Silhouette, Nachthimmel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BEE14" w14:textId="2B0DD5A2" w:rsidR="00FE61A6" w:rsidRPr="00FE61A6" w:rsidRDefault="00FE61A6" w:rsidP="00FE61A6">
      <w:pPr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93056" behindDoc="0" locked="0" layoutInCell="1" allowOverlap="1" wp14:anchorId="7393D616" wp14:editId="098902A1">
            <wp:simplePos x="0" y="0"/>
            <wp:positionH relativeFrom="column">
              <wp:posOffset>-718807</wp:posOffset>
            </wp:positionH>
            <wp:positionV relativeFrom="paragraph">
              <wp:posOffset>232349</wp:posOffset>
            </wp:positionV>
            <wp:extent cx="288290" cy="285115"/>
            <wp:effectExtent l="0" t="0" r="0" b="635"/>
            <wp:wrapNone/>
            <wp:docPr id="4" name="Grafik 4" descr="Ein Bild, das Text, Schild, dunkel, Bilderrahm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Text, Schild, dunkel, Bilderrahmen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w:t xml:space="preserve">Schreibe eine Fabel, in der du alle sechs </w:t>
      </w:r>
      <w:r w:rsidR="00AB08B7" w:rsidRPr="000210FE">
        <w:rPr>
          <w:lang w:eastAsia="de-DE"/>
        </w:rPr>
        <w:t>Wörter</w:t>
      </w:r>
      <w:r>
        <w:rPr>
          <w:lang w:eastAsia="de-DE"/>
        </w:rPr>
        <w:t xml:space="preserve"> aus Aufgabe 4 vewendest.</w:t>
      </w:r>
    </w:p>
    <w:sectPr w:rsidR="00FE61A6" w:rsidRPr="00FE61A6" w:rsidSect="00903706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9421D" w14:textId="77777777" w:rsidR="00836167" w:rsidRDefault="00836167" w:rsidP="003C599D">
      <w:pPr>
        <w:spacing w:line="240" w:lineRule="auto"/>
      </w:pPr>
      <w:r>
        <w:separator/>
      </w:r>
    </w:p>
  </w:endnote>
  <w:endnote w:type="continuationSeparator" w:id="0">
    <w:p w14:paraId="52881691" w14:textId="77777777" w:rsidR="00836167" w:rsidRDefault="00836167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2B244CEF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CD5C03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04E5887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E310F6" w:rsidRPr="00E310F6">
            <w:t>Liliane Oser, Hamburg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88F9" w14:textId="77777777" w:rsidR="00836167" w:rsidRDefault="00836167" w:rsidP="003C599D">
      <w:pPr>
        <w:spacing w:line="240" w:lineRule="auto"/>
      </w:pPr>
      <w:r>
        <w:separator/>
      </w:r>
    </w:p>
  </w:footnote>
  <w:footnote w:type="continuationSeparator" w:id="0">
    <w:p w14:paraId="46CE892C" w14:textId="77777777" w:rsidR="00836167" w:rsidRDefault="00836167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10FE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173E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2860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4642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67C0F"/>
    <w:rsid w:val="00271367"/>
    <w:rsid w:val="00275E38"/>
    <w:rsid w:val="0028107C"/>
    <w:rsid w:val="00287B24"/>
    <w:rsid w:val="00287DC0"/>
    <w:rsid w:val="002A25AE"/>
    <w:rsid w:val="002A457F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1715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C46C4"/>
    <w:rsid w:val="004D4BE1"/>
    <w:rsid w:val="004F1182"/>
    <w:rsid w:val="004F731D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276C"/>
    <w:rsid w:val="00565076"/>
    <w:rsid w:val="005656B4"/>
    <w:rsid w:val="0057073F"/>
    <w:rsid w:val="005714CE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135B"/>
    <w:rsid w:val="005B3E17"/>
    <w:rsid w:val="005B588B"/>
    <w:rsid w:val="005C047C"/>
    <w:rsid w:val="005C0FBD"/>
    <w:rsid w:val="005D367A"/>
    <w:rsid w:val="005D3E99"/>
    <w:rsid w:val="005D562B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2DB2"/>
    <w:rsid w:val="00766405"/>
    <w:rsid w:val="0076691A"/>
    <w:rsid w:val="007715D8"/>
    <w:rsid w:val="00772DA9"/>
    <w:rsid w:val="00777DA9"/>
    <w:rsid w:val="00782506"/>
    <w:rsid w:val="00787700"/>
    <w:rsid w:val="00794C12"/>
    <w:rsid w:val="00795E7A"/>
    <w:rsid w:val="007A2F5A"/>
    <w:rsid w:val="007A5AA1"/>
    <w:rsid w:val="007B5223"/>
    <w:rsid w:val="007B656B"/>
    <w:rsid w:val="007B6F2F"/>
    <w:rsid w:val="007B7171"/>
    <w:rsid w:val="007B7D0B"/>
    <w:rsid w:val="007C6460"/>
    <w:rsid w:val="007D186F"/>
    <w:rsid w:val="007D5D8B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167"/>
    <w:rsid w:val="00836A28"/>
    <w:rsid w:val="008443FA"/>
    <w:rsid w:val="00844602"/>
    <w:rsid w:val="00845881"/>
    <w:rsid w:val="00845AEA"/>
    <w:rsid w:val="00846D60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38D7"/>
    <w:rsid w:val="008C672C"/>
    <w:rsid w:val="008D3CE0"/>
    <w:rsid w:val="008D46C7"/>
    <w:rsid w:val="008D5A1A"/>
    <w:rsid w:val="008D7FDC"/>
    <w:rsid w:val="008E4B7A"/>
    <w:rsid w:val="008E6248"/>
    <w:rsid w:val="008F5203"/>
    <w:rsid w:val="008F6EDE"/>
    <w:rsid w:val="00902002"/>
    <w:rsid w:val="00902CEB"/>
    <w:rsid w:val="00903706"/>
    <w:rsid w:val="00904C7F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365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4B88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41C1"/>
    <w:rsid w:val="00A9695B"/>
    <w:rsid w:val="00AA2D66"/>
    <w:rsid w:val="00AA3A94"/>
    <w:rsid w:val="00AA3E8B"/>
    <w:rsid w:val="00AA5A5A"/>
    <w:rsid w:val="00AB05CF"/>
    <w:rsid w:val="00AB08B7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00E2"/>
    <w:rsid w:val="00B112CF"/>
    <w:rsid w:val="00B14B45"/>
    <w:rsid w:val="00B155E8"/>
    <w:rsid w:val="00B15F75"/>
    <w:rsid w:val="00B168C2"/>
    <w:rsid w:val="00B16D7B"/>
    <w:rsid w:val="00B2194E"/>
    <w:rsid w:val="00B21AC6"/>
    <w:rsid w:val="00B2346B"/>
    <w:rsid w:val="00B31F29"/>
    <w:rsid w:val="00B32DAF"/>
    <w:rsid w:val="00B345C4"/>
    <w:rsid w:val="00B37E68"/>
    <w:rsid w:val="00B415CE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706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552C"/>
    <w:rsid w:val="00C672D2"/>
    <w:rsid w:val="00C727B3"/>
    <w:rsid w:val="00C72BA2"/>
    <w:rsid w:val="00C731FA"/>
    <w:rsid w:val="00C842ED"/>
    <w:rsid w:val="00C84E4C"/>
    <w:rsid w:val="00C851EB"/>
    <w:rsid w:val="00C87044"/>
    <w:rsid w:val="00C94D17"/>
    <w:rsid w:val="00CA25D4"/>
    <w:rsid w:val="00CA5A56"/>
    <w:rsid w:val="00CB27C6"/>
    <w:rsid w:val="00CB2E04"/>
    <w:rsid w:val="00CB463B"/>
    <w:rsid w:val="00CB5B82"/>
    <w:rsid w:val="00CB782D"/>
    <w:rsid w:val="00CC3610"/>
    <w:rsid w:val="00CC54E0"/>
    <w:rsid w:val="00CC65A8"/>
    <w:rsid w:val="00CC737D"/>
    <w:rsid w:val="00CD5C03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285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A7CA8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3AEC"/>
    <w:rsid w:val="00DF4371"/>
    <w:rsid w:val="00DF4803"/>
    <w:rsid w:val="00DF625F"/>
    <w:rsid w:val="00DF74DB"/>
    <w:rsid w:val="00E01841"/>
    <w:rsid w:val="00E126C1"/>
    <w:rsid w:val="00E13C6C"/>
    <w:rsid w:val="00E21473"/>
    <w:rsid w:val="00E22935"/>
    <w:rsid w:val="00E22C67"/>
    <w:rsid w:val="00E310F6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5CC2"/>
    <w:rsid w:val="00EC662E"/>
    <w:rsid w:val="00EC6804"/>
    <w:rsid w:val="00EC74D9"/>
    <w:rsid w:val="00ED1F6B"/>
    <w:rsid w:val="00EE049D"/>
    <w:rsid w:val="00EE25BE"/>
    <w:rsid w:val="00EE2721"/>
    <w:rsid w:val="00EE2A0B"/>
    <w:rsid w:val="00EF4CB9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055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E61A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98ECC-4EE0-43B3-BC03-0CA29C0B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29</cp:revision>
  <cp:lastPrinted>2022-11-01T10:41:00Z</cp:lastPrinted>
  <dcterms:created xsi:type="dcterms:W3CDTF">2022-06-14T10:07:00Z</dcterms:created>
  <dcterms:modified xsi:type="dcterms:W3CDTF">2023-01-06T07:47:00Z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