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AC1E7DC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76DE0CC" w14:textId="400238B4" w:rsidR="00FB59FB" w:rsidRPr="00BF21CC" w:rsidRDefault="00FB59FB" w:rsidP="00BF21CC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7D55F109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650CDAEE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3937D59F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E0B0396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7956EA0" w14:textId="1D63D321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2A0752">
              <w:t>19</w:t>
            </w:r>
          </w:p>
        </w:tc>
      </w:tr>
      <w:tr w:rsidR="00BF17F2" w:rsidRPr="00BF17F2" w14:paraId="6CD1FA1B" w14:textId="77777777" w:rsidTr="005E3F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3BE8C6F4" w14:textId="77777777" w:rsidR="00FB59FB" w:rsidRPr="00BF17F2" w:rsidRDefault="00FB59FB" w:rsidP="00AE65F6">
            <w:pPr>
              <w:rPr>
                <w:color w:val="FFFFFF" w:themeColor="background1"/>
              </w:rPr>
            </w:pPr>
            <w:bookmarkStart w:id="0" w:name="bmStart"/>
            <w:bookmarkEnd w:id="0"/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6C2544EC" w14:textId="77777777" w:rsidR="00FB59FB" w:rsidRPr="00BF17F2" w:rsidRDefault="00FB59FB" w:rsidP="002A0752">
            <w:pPr>
              <w:spacing w:line="240" w:lineRule="auto"/>
              <w:rPr>
                <w:color w:val="FFFFFF" w:themeColor="background1"/>
              </w:rPr>
            </w:pPr>
          </w:p>
        </w:tc>
      </w:tr>
    </w:tbl>
    <w:p w14:paraId="195C76D6" w14:textId="77777777" w:rsidR="002A0752" w:rsidRPr="00287B24" w:rsidRDefault="002A0752" w:rsidP="002A0752">
      <w:pPr>
        <w:pStyle w:val="ekvpicto"/>
        <w:framePr w:wrap="around"/>
      </w:pPr>
      <w:bookmarkStart w:id="1" w:name="_Hlk116546288"/>
      <w:r>
        <w:rPr>
          <w:noProof/>
          <w:lang w:eastAsia="de-DE"/>
        </w:rPr>
        <w:drawing>
          <wp:inline distT="0" distB="0" distL="0" distR="0" wp14:anchorId="0B47B009" wp14:editId="5838F6E6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995F9" w14:textId="6577B242" w:rsidR="002A0752" w:rsidRDefault="002A0752" w:rsidP="002A0752">
      <w:pPr>
        <w:pStyle w:val="ekvue1arial"/>
      </w:pPr>
      <w:r>
        <w:t>Merken</w:t>
      </w:r>
      <w:r w:rsidRPr="001B0D02">
        <w:t xml:space="preserve"> </w:t>
      </w:r>
      <w:r>
        <w:t>(2)</w:t>
      </w:r>
    </w:p>
    <w:p w14:paraId="767B5CE7" w14:textId="77777777" w:rsidR="002A0752" w:rsidRPr="00EA1D39" w:rsidRDefault="002A0752" w:rsidP="002A0752"/>
    <w:p w14:paraId="75A7F609" w14:textId="58412429" w:rsidR="002A0752" w:rsidRDefault="002A0752" w:rsidP="00F856C8">
      <w:pPr>
        <w:pStyle w:val="ekvue2arial"/>
      </w:pPr>
      <w:r w:rsidRPr="00A9321A">
        <w:t xml:space="preserve">Wörter mit </w:t>
      </w:r>
      <w:r>
        <w:t>ß</w:t>
      </w:r>
    </w:p>
    <w:p w14:paraId="4796BBAB" w14:textId="77777777" w:rsidR="002A0752" w:rsidRPr="00311F3E" w:rsidRDefault="002A0752" w:rsidP="002A0752">
      <w:pPr>
        <w:pStyle w:val="ekvgrundtexthalbe"/>
      </w:pPr>
    </w:p>
    <w:p w14:paraId="7E1D6E79" w14:textId="77777777" w:rsidR="00DC4FFF" w:rsidRPr="00287B24" w:rsidRDefault="00DC4FFF" w:rsidP="00DC4FF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4A241C81" wp14:editId="66666723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A6775" w14:textId="77777777" w:rsidR="002A0752" w:rsidRPr="00D3427F" w:rsidRDefault="002A0752" w:rsidP="002A0752">
      <w:pPr>
        <w:pStyle w:val="ekvnummerierung"/>
        <w:framePr w:wrap="around"/>
      </w:pPr>
      <w:r>
        <w:t>1</w:t>
      </w:r>
    </w:p>
    <w:p w14:paraId="796AF9EF" w14:textId="5D4C0D89" w:rsidR="002A0752" w:rsidRDefault="002A0752" w:rsidP="005E3F51">
      <w:pPr>
        <w:rPr>
          <w:rStyle w:val="ekvarbeitsanweisungdeutsch"/>
        </w:rPr>
      </w:pPr>
      <w:r w:rsidRPr="003920A4">
        <w:rPr>
          <w:rStyle w:val="ekvarbeitsanweisungdeutsch"/>
        </w:rPr>
        <w:t xml:space="preserve">Markiere </w:t>
      </w:r>
      <w:r w:rsidR="00A70A7A" w:rsidRPr="00A70A7A">
        <w:rPr>
          <w:rStyle w:val="ekvarbeitsanweisungdeutsch"/>
          <w:b/>
          <w:bCs/>
        </w:rPr>
        <w:t>ß,</w:t>
      </w:r>
      <w:r w:rsidR="00A70A7A">
        <w:rPr>
          <w:rStyle w:val="ekvarbeitsanweisungdeutsch"/>
        </w:rPr>
        <w:t xml:space="preserve"> </w:t>
      </w:r>
      <w:r>
        <w:rPr>
          <w:rStyle w:val="ekvfett"/>
        </w:rPr>
        <w:t>s</w:t>
      </w:r>
      <w:r w:rsidR="00A70A7A">
        <w:rPr>
          <w:rStyle w:val="ekvarbeitsanweisungdeutsch"/>
        </w:rPr>
        <w:t xml:space="preserve"> und </w:t>
      </w:r>
      <w:proofErr w:type="spellStart"/>
      <w:r>
        <w:rPr>
          <w:rStyle w:val="ekvfett"/>
        </w:rPr>
        <w:t>ss</w:t>
      </w:r>
      <w:proofErr w:type="spellEnd"/>
      <w:r w:rsidRPr="003920A4">
        <w:rPr>
          <w:rStyle w:val="ekvarbeitsanweisungdeutsch"/>
        </w:rPr>
        <w:t xml:space="preserve"> </w:t>
      </w:r>
      <w:r>
        <w:rPr>
          <w:rStyle w:val="ekvarbeitsanweisungdeutsch"/>
        </w:rPr>
        <w:t>in</w:t>
      </w:r>
      <w:r w:rsidRPr="003920A4">
        <w:rPr>
          <w:rStyle w:val="ekvarbeitsanweisungdeutsch"/>
        </w:rPr>
        <w:t xml:space="preserve"> unterschiedlichen Farben.</w:t>
      </w:r>
      <w:r>
        <w:rPr>
          <w:rStyle w:val="ekvarbeitsanweisungdeutsch"/>
        </w:rPr>
        <w:t xml:space="preserve"> </w:t>
      </w:r>
      <w:r w:rsidRPr="003A112F">
        <w:rPr>
          <w:rStyle w:val="ekvarbeitsanweisungdeutsch"/>
        </w:rPr>
        <w:t>Ordne</w:t>
      </w:r>
      <w:r>
        <w:rPr>
          <w:rStyle w:val="ekvarbeitsanweisungdeutsch"/>
        </w:rPr>
        <w:t xml:space="preserve"> </w:t>
      </w:r>
      <w:r w:rsidRPr="003920A4">
        <w:rPr>
          <w:rStyle w:val="ekvarbeitsanweisungdeutsch"/>
        </w:rPr>
        <w:t>die Wörter in die Tabelle ein.</w:t>
      </w:r>
    </w:p>
    <w:p w14:paraId="18032F07" w14:textId="77777777" w:rsidR="002A0752" w:rsidRDefault="002A0752" w:rsidP="005E3F51">
      <w:pPr>
        <w:pStyle w:val="ekvgrundtexthalbe"/>
        <w:rPr>
          <w:rStyle w:val="ekvarbeitsanweisungdeutsch"/>
        </w:rPr>
      </w:pPr>
    </w:p>
    <w:bookmarkStart w:id="2" w:name="_Hlk106273906"/>
    <w:bookmarkStart w:id="3" w:name="_Hlk106273433"/>
    <w:p w14:paraId="3EE1B6F0" w14:textId="39244300" w:rsidR="002A0752" w:rsidRDefault="002A0752" w:rsidP="00B81063">
      <w:pPr>
        <w:pStyle w:val="ekvbild"/>
      </w:pPr>
      <w:r>
        <w:rPr>
          <w:noProof/>
          <w:lang w:eastAsia="de-DE"/>
        </w:rPr>
        <mc:AlternateContent>
          <mc:Choice Requires="wps">
            <w:drawing>
              <wp:inline distT="0" distB="0" distL="0" distR="0" wp14:anchorId="5457B7D1" wp14:editId="771198DE">
                <wp:extent cx="810000" cy="270000"/>
                <wp:effectExtent l="0" t="0" r="20955" b="15875"/>
                <wp:docPr id="163" name="Textfeld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F4B42D4" w14:textId="4C136905" w:rsidR="002A0752" w:rsidRPr="009F0109" w:rsidRDefault="00D7600F" w:rsidP="002A0752">
                            <w:pPr>
                              <w:pStyle w:val="ekvaufgabenwortkarte"/>
                            </w:pPr>
                            <w:r>
                              <w:t>die Klasse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57B7D1" id="_x0000_t202" coordsize="21600,21600" o:spt="202" path="m,l,21600r21600,l21600,xe">
                <v:stroke joinstyle="miter"/>
                <v:path gradientshapeok="t" o:connecttype="rect"/>
              </v:shapetype>
              <v:shape id="Textfeld 163" o:spid="_x0000_s1026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" fillcolor="white [3212]" strokecolor="black [3213]" strokeweight=".5pt">
                <v:textbox>
                  <w:txbxContent>
                    <w:p w14:paraId="4F4B42D4" w14:textId="4C136905" w:rsidR="002A0752" w:rsidRPr="009F0109" w:rsidRDefault="00D7600F" w:rsidP="002A0752">
                      <w:pPr>
                        <w:pStyle w:val="ekvaufgabenwortkarte"/>
                      </w:pPr>
                      <w:r>
                        <w:t>die Klasse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noProof/>
          <w:lang w:eastAsia="de-DE"/>
        </w:rPr>
        <mc:AlternateContent>
          <mc:Choice Requires="wps">
            <w:drawing>
              <wp:inline distT="0" distB="0" distL="0" distR="0" wp14:anchorId="0F68BE29" wp14:editId="4053D71A">
                <wp:extent cx="810000" cy="270000"/>
                <wp:effectExtent l="0" t="0" r="20955" b="15875"/>
                <wp:docPr id="164" name="Textfeld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A0F5694" w14:textId="376EF103" w:rsidR="002A0752" w:rsidRPr="009F0109" w:rsidRDefault="002A0752" w:rsidP="002A0752">
                            <w:pPr>
                              <w:pStyle w:val="ekvaufgabenwortkarte"/>
                            </w:pPr>
                            <w:r>
                              <w:t>grüßen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68BE29" id="Textfeld 164" o:spid="_x0000_s1027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DyF/uJ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2A0F5694" w14:textId="376EF103" w:rsidR="002A0752" w:rsidRPr="009F0109" w:rsidRDefault="002A0752" w:rsidP="002A0752">
                      <w:pPr>
                        <w:pStyle w:val="ekvaufgabenwortkarte"/>
                      </w:pPr>
                      <w:r>
                        <w:t>grüßen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noProof/>
          <w:lang w:eastAsia="de-DE"/>
        </w:rPr>
        <mc:AlternateContent>
          <mc:Choice Requires="wps">
            <w:drawing>
              <wp:inline distT="0" distB="0" distL="0" distR="0" wp14:anchorId="6B6FE0BA" wp14:editId="3E0D2912">
                <wp:extent cx="810000" cy="270000"/>
                <wp:effectExtent l="0" t="0" r="20955" b="15875"/>
                <wp:docPr id="165" name="Textfeld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762972E" w14:textId="797D0119" w:rsidR="002A0752" w:rsidRPr="009F0109" w:rsidRDefault="002A0752" w:rsidP="002A0752">
                            <w:pPr>
                              <w:pStyle w:val="ekvaufgabenwortkarte"/>
                            </w:pPr>
                            <w:r>
                              <w:t>die Vase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6FE0BA" id="Textfeld 165" o:spid="_x0000_s1028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" fillcolor="white [3212]" strokecolor="black [3213]" strokeweight=".5pt">
                <v:textbox>
                  <w:txbxContent>
                    <w:p w14:paraId="2762972E" w14:textId="797D0119" w:rsidR="002A0752" w:rsidRPr="009F0109" w:rsidRDefault="002A0752" w:rsidP="002A0752">
                      <w:pPr>
                        <w:pStyle w:val="ekvaufgabenwortkarte"/>
                      </w:pPr>
                      <w:r>
                        <w:t>die Vase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2"/>
      <w:r w:rsidRPr="006C68EA">
        <w:t> </w:t>
      </w:r>
      <w:r w:rsidRPr="006C68EA">
        <w:t> </w:t>
      </w:r>
      <w:r>
        <w:rPr>
          <w:noProof/>
          <w:lang w:eastAsia="de-DE"/>
        </w:rPr>
        <mc:AlternateContent>
          <mc:Choice Requires="wps">
            <w:drawing>
              <wp:inline distT="0" distB="0" distL="0" distR="0" wp14:anchorId="19ED67CA" wp14:editId="43B37877">
                <wp:extent cx="810000" cy="270000"/>
                <wp:effectExtent l="0" t="0" r="20955" b="15875"/>
                <wp:docPr id="2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A88B462" w14:textId="203DAA62" w:rsidR="002A0752" w:rsidRPr="009F0109" w:rsidRDefault="002A0752" w:rsidP="002A0752">
                            <w:pPr>
                              <w:pStyle w:val="ekvaufgabenwortkarte"/>
                              <w:jc w:val="center"/>
                            </w:pPr>
                            <w:r>
                              <w:t>blass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ED67CA" id="Textfeld 26" o:spid="_x0000_s1029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PVkaytIAgAA&#10;pw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3A88B462" w14:textId="203DAA62" w:rsidR="002A0752" w:rsidRPr="009F0109" w:rsidRDefault="002A0752" w:rsidP="002A0752">
                      <w:pPr>
                        <w:pStyle w:val="ekvaufgabenwortkarte"/>
                        <w:jc w:val="center"/>
                      </w:pPr>
                      <w:r>
                        <w:t>blass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noProof/>
          <w:lang w:eastAsia="de-DE"/>
        </w:rPr>
        <mc:AlternateContent>
          <mc:Choice Requires="wps">
            <w:drawing>
              <wp:inline distT="0" distB="0" distL="0" distR="0" wp14:anchorId="57213D07" wp14:editId="312F208B">
                <wp:extent cx="810000" cy="270000"/>
                <wp:effectExtent l="0" t="0" r="20955" b="15875"/>
                <wp:docPr id="195" name="Textfeld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8579D9A" w14:textId="34B8C436" w:rsidR="002A0752" w:rsidRPr="009F0109" w:rsidRDefault="002A0752" w:rsidP="002A0752">
                            <w:pPr>
                              <w:pStyle w:val="ekvaufgabenwortkarte"/>
                            </w:pPr>
                            <w:r>
                              <w:t>der Rucksack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213D07" id="Textfeld 195" o:spid="_x0000_s1030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JMRRtN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38579D9A" w14:textId="34B8C436" w:rsidR="002A0752" w:rsidRPr="009F0109" w:rsidRDefault="002A0752" w:rsidP="002A0752">
                      <w:pPr>
                        <w:pStyle w:val="ekvaufgabenwortkarte"/>
                      </w:pPr>
                      <w:r>
                        <w:t>der Rucksack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  <w:r w:rsidRPr="006C68EA">
        <w:t> </w:t>
      </w:r>
      <w:r>
        <w:rPr>
          <w:noProof/>
          <w:lang w:eastAsia="de-DE"/>
        </w:rPr>
        <mc:AlternateContent>
          <mc:Choice Requires="wps">
            <w:drawing>
              <wp:inline distT="0" distB="0" distL="0" distR="0" wp14:anchorId="780036A8" wp14:editId="3B3DB3C8">
                <wp:extent cx="810000" cy="270000"/>
                <wp:effectExtent l="0" t="0" r="20955" b="15875"/>
                <wp:docPr id="196" name="Textfeld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000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C4FC0B9" w14:textId="55AAB632" w:rsidR="002A0752" w:rsidRPr="009F0109" w:rsidRDefault="002A0752" w:rsidP="002A0752">
                            <w:pPr>
                              <w:pStyle w:val="ekvaufgabenwortkarte"/>
                            </w:pPr>
                            <w:r>
                              <w:t>barfuß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0036A8" id="Textfeld 196" o:spid="_x0000_s1031" type="#_x0000_t202" style="width:63.8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" fillcolor="white [3212]" strokecolor="black [3213]" strokeweight=".5pt">
                <v:textbox>
                  <w:txbxContent>
                    <w:p w14:paraId="5C4FC0B9" w14:textId="55AAB632" w:rsidR="002A0752" w:rsidRPr="009F0109" w:rsidRDefault="002A0752" w:rsidP="002A0752">
                      <w:pPr>
                        <w:pStyle w:val="ekvaufgabenwortkarte"/>
                      </w:pPr>
                      <w:r>
                        <w:t>barfuß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6C68EA">
        <w:t> </w:t>
      </w:r>
    </w:p>
    <w:p w14:paraId="7433E37C" w14:textId="65F8458D" w:rsidR="002A0752" w:rsidRDefault="002A0752" w:rsidP="002A0752">
      <w:pPr>
        <w:pStyle w:val="ekvgrundtexthalbe"/>
      </w:pPr>
      <w:bookmarkStart w:id="4" w:name="_Hlk106177630"/>
      <w:r w:rsidRPr="006C68EA">
        <w:t> </w:t>
      </w:r>
      <w:bookmarkEnd w:id="3"/>
      <w:bookmarkEnd w:id="4"/>
    </w:p>
    <w:tbl>
      <w:tblPr>
        <w:tblW w:w="93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8"/>
        <w:gridCol w:w="3118"/>
      </w:tblGrid>
      <w:tr w:rsidR="002A0752" w:rsidRPr="004C0B1C" w14:paraId="7384B596" w14:textId="77777777" w:rsidTr="005E3F51">
        <w:trPr>
          <w:trHeight w:val="227"/>
        </w:trPr>
        <w:tc>
          <w:tcPr>
            <w:tcW w:w="3118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05AB0523" w14:textId="005DD787" w:rsidR="002A0752" w:rsidRPr="004C0B1C" w:rsidRDefault="00F94ED9" w:rsidP="000A1479">
            <w:pPr>
              <w:pStyle w:val="ekvtabelle"/>
              <w:ind w:left="142"/>
              <w:jc w:val="center"/>
              <w:rPr>
                <w:rStyle w:val="ekvfett"/>
              </w:rPr>
            </w:pPr>
            <w:r>
              <w:rPr>
                <w:rStyle w:val="ekvfett"/>
              </w:rPr>
              <w:t>ß</w:t>
            </w:r>
          </w:p>
        </w:tc>
        <w:tc>
          <w:tcPr>
            <w:tcW w:w="3118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</w:tcPr>
          <w:p w14:paraId="0CF0B136" w14:textId="2B2215CF" w:rsidR="002A0752" w:rsidRPr="004C0B1C" w:rsidRDefault="002A0752" w:rsidP="000A1479">
            <w:pPr>
              <w:pStyle w:val="ekvtabelle"/>
              <w:ind w:left="142"/>
              <w:jc w:val="center"/>
              <w:rPr>
                <w:rStyle w:val="ekvfett"/>
              </w:rPr>
            </w:pPr>
            <w:r>
              <w:rPr>
                <w:rStyle w:val="ekvfett"/>
              </w:rPr>
              <w:t>s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08CB1F84" w14:textId="78F19B9E" w:rsidR="002A0752" w:rsidRPr="004C0B1C" w:rsidRDefault="00F94ED9" w:rsidP="000A1479">
            <w:pPr>
              <w:pStyle w:val="ekvtabelle"/>
              <w:ind w:left="142"/>
              <w:jc w:val="center"/>
              <w:rPr>
                <w:rStyle w:val="ekvfett"/>
              </w:rPr>
            </w:pPr>
            <w:proofErr w:type="spellStart"/>
            <w:r>
              <w:rPr>
                <w:rStyle w:val="ekvfett"/>
              </w:rPr>
              <w:t>ss</w:t>
            </w:r>
            <w:proofErr w:type="spellEnd"/>
          </w:p>
        </w:tc>
      </w:tr>
      <w:tr w:rsidR="002A0752" w:rsidRPr="009D1DD4" w14:paraId="1EEEC31D" w14:textId="77777777" w:rsidTr="005E3F51">
        <w:trPr>
          <w:trHeight w:hRule="exact" w:val="57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453722E5" w14:textId="77777777" w:rsidR="002A0752" w:rsidRPr="009D1DD4" w:rsidRDefault="002A0752" w:rsidP="000A1479">
            <w:pPr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6F427824" w14:textId="77777777" w:rsidR="002A0752" w:rsidRPr="009D1DD4" w:rsidRDefault="002A0752" w:rsidP="000A1479">
            <w:pPr>
              <w:spacing w:line="240" w:lineRule="auto"/>
              <w:rPr>
                <w:sz w:val="20"/>
                <w:lang w:eastAsia="de-DE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6407EBD2" w14:textId="77777777" w:rsidR="002A0752" w:rsidRPr="009D1DD4" w:rsidRDefault="002A0752" w:rsidP="000A1479">
            <w:pPr>
              <w:spacing w:line="240" w:lineRule="auto"/>
              <w:rPr>
                <w:rFonts w:eastAsia="Calibri" w:cs="Times New Roman"/>
                <w:sz w:val="20"/>
                <w:lang w:eastAsia="de-DE"/>
              </w:rPr>
            </w:pPr>
          </w:p>
        </w:tc>
      </w:tr>
      <w:tr w:rsidR="002A0752" w:rsidRPr="009D1DD4" w14:paraId="6DE11A32" w14:textId="77777777" w:rsidTr="00FA31FF">
        <w:trPr>
          <w:trHeight w:hRule="exact" w:val="567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48BFF19F" w14:textId="35C753AC" w:rsidR="002A0752" w:rsidRPr="00EA1D39" w:rsidRDefault="002A0752" w:rsidP="000A1479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06A5428C" w14:textId="77777777" w:rsidR="002A0752" w:rsidRPr="00EA1D39" w:rsidRDefault="002A0752" w:rsidP="000A1479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0CF6A9E9" w14:textId="77777777" w:rsidR="002A0752" w:rsidRPr="00EA1D39" w:rsidRDefault="002A0752" w:rsidP="000A1479">
            <w:pPr>
              <w:pStyle w:val="ekvschreiblinie"/>
              <w:tabs>
                <w:tab w:val="clear" w:pos="340"/>
                <w:tab w:val="clear" w:pos="595"/>
                <w:tab w:val="left" w:pos="2976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</w:tr>
      <w:tr w:rsidR="002A0752" w:rsidRPr="009D1DD4" w14:paraId="0EBC2550" w14:textId="77777777" w:rsidTr="00FA31FF">
        <w:trPr>
          <w:trHeight w:hRule="exact" w:val="567"/>
        </w:trPr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6FB6E619" w14:textId="5D4FEB13" w:rsidR="002A0752" w:rsidRPr="00EA1D39" w:rsidRDefault="002A0752" w:rsidP="000A1479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right w:val="single" w:sz="4" w:space="0" w:color="auto"/>
            </w:tcBorders>
            <w:vAlign w:val="center"/>
          </w:tcPr>
          <w:p w14:paraId="56A649B0" w14:textId="77777777" w:rsidR="002A0752" w:rsidRPr="00EA1D39" w:rsidRDefault="002A0752" w:rsidP="000A1479">
            <w:pPr>
              <w:pStyle w:val="ekvschreiblinie"/>
              <w:tabs>
                <w:tab w:val="clear" w:pos="340"/>
                <w:tab w:val="clear" w:pos="595"/>
                <w:tab w:val="left" w:pos="2977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465C179" w14:textId="77777777" w:rsidR="002A0752" w:rsidRPr="00EA1D39" w:rsidRDefault="002A0752" w:rsidP="000A1479">
            <w:pPr>
              <w:pStyle w:val="ekvschreiblinie"/>
              <w:tabs>
                <w:tab w:val="clear" w:pos="340"/>
                <w:tab w:val="clear" w:pos="595"/>
                <w:tab w:val="left" w:pos="2976"/>
              </w:tabs>
              <w:ind w:left="142"/>
              <w:rPr>
                <w:rStyle w:val="ekvhandschriftunterstrichen"/>
              </w:rPr>
            </w:pPr>
            <w:r w:rsidRPr="00EA1D39">
              <w:rPr>
                <w:rStyle w:val="ekvhandschriftunterstrichen"/>
              </w:rPr>
              <w:tab/>
            </w:r>
            <w:r w:rsidRPr="00EA1D39">
              <w:rPr>
                <w:rStyle w:val="ekvhandschriftunterstrichen"/>
              </w:rPr>
              <w:tab/>
            </w:r>
          </w:p>
        </w:tc>
      </w:tr>
      <w:tr w:rsidR="002A0752" w:rsidRPr="00FB3BCE" w14:paraId="1EC864F6" w14:textId="77777777" w:rsidTr="000A1479">
        <w:tblPrEx>
          <w:tblBorders>
            <w:bottom w:val="single" w:sz="4" w:space="0" w:color="333333"/>
            <w:insideH w:val="single" w:sz="4" w:space="0" w:color="auto"/>
            <w:insideV w:val="single" w:sz="4" w:space="0" w:color="auto"/>
          </w:tblBorders>
        </w:tblPrEx>
        <w:trPr>
          <w:trHeight w:hRule="exact" w:val="137"/>
        </w:trPr>
        <w:tc>
          <w:tcPr>
            <w:tcW w:w="3118" w:type="dxa"/>
            <w:tcBorders>
              <w:top w:val="nil"/>
              <w:bottom w:val="single" w:sz="4" w:space="0" w:color="333333"/>
            </w:tcBorders>
          </w:tcPr>
          <w:p w14:paraId="05125F3E" w14:textId="34348E94" w:rsidR="002A0752" w:rsidRPr="00FB3BCE" w:rsidRDefault="002A0752" w:rsidP="000A1479">
            <w:pPr>
              <w:pStyle w:val="ekvgrundtexthalbe"/>
            </w:pPr>
          </w:p>
        </w:tc>
        <w:tc>
          <w:tcPr>
            <w:tcW w:w="3118" w:type="dxa"/>
            <w:tcBorders>
              <w:top w:val="nil"/>
              <w:bottom w:val="single" w:sz="4" w:space="0" w:color="333333"/>
            </w:tcBorders>
          </w:tcPr>
          <w:p w14:paraId="2CDC8DF7" w14:textId="77777777" w:rsidR="002A0752" w:rsidRPr="00FB3BCE" w:rsidRDefault="002A0752" w:rsidP="000A1479">
            <w:pPr>
              <w:pStyle w:val="ekvgrundtexthalbe"/>
            </w:pPr>
          </w:p>
        </w:tc>
        <w:tc>
          <w:tcPr>
            <w:tcW w:w="3118" w:type="dxa"/>
            <w:tcBorders>
              <w:top w:val="nil"/>
              <w:bottom w:val="single" w:sz="4" w:space="0" w:color="333333"/>
            </w:tcBorders>
            <w:tcMar>
              <w:left w:w="142" w:type="dxa"/>
            </w:tcMar>
          </w:tcPr>
          <w:p w14:paraId="243EF84D" w14:textId="77777777" w:rsidR="002A0752" w:rsidRPr="00FB3BCE" w:rsidRDefault="002A0752" w:rsidP="000A1479">
            <w:pPr>
              <w:pStyle w:val="ekvgrundtexthalbe"/>
            </w:pPr>
          </w:p>
        </w:tc>
      </w:tr>
    </w:tbl>
    <w:p w14:paraId="12F22A8A" w14:textId="682AE085" w:rsidR="002A0752" w:rsidRDefault="002A0752" w:rsidP="002A0752"/>
    <w:p w14:paraId="6F5698D1" w14:textId="77777777" w:rsidR="002A0752" w:rsidRPr="00D3427F" w:rsidRDefault="002A0752" w:rsidP="002A0752">
      <w:pPr>
        <w:pStyle w:val="ekvnummerierung"/>
        <w:framePr w:wrap="around"/>
      </w:pPr>
      <w:r>
        <w:t>2</w:t>
      </w:r>
    </w:p>
    <w:p w14:paraId="7F1D520C" w14:textId="77777777" w:rsidR="00DC4FFF" w:rsidRPr="00287B24" w:rsidRDefault="00DC4FFF" w:rsidP="00DC4FF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22E1A2C7" wp14:editId="452E7A71">
            <wp:extent cx="28829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24154" w14:textId="2AE15787" w:rsidR="00DC4FFF" w:rsidRPr="003920A4" w:rsidRDefault="00DC4FFF" w:rsidP="002A0752">
      <w:pPr>
        <w:rPr>
          <w:rStyle w:val="ekvarbeitsanweisungdeutsch"/>
        </w:rPr>
      </w:pPr>
      <w:r>
        <w:rPr>
          <w:rStyle w:val="ekvarbeitsanweisungdeutsch"/>
        </w:rPr>
        <w:t xml:space="preserve">Setze </w:t>
      </w:r>
      <w:r w:rsidR="00A70A7A" w:rsidRPr="00A70A7A">
        <w:rPr>
          <w:rStyle w:val="ekvarbeitsanweisungdeutsch"/>
          <w:b/>
          <w:bCs/>
        </w:rPr>
        <w:t xml:space="preserve">ß, </w:t>
      </w:r>
      <w:r w:rsidRPr="00DC4FFF">
        <w:rPr>
          <w:rStyle w:val="ekvarbeitsanweisungdeutsch"/>
          <w:b/>
          <w:bCs/>
        </w:rPr>
        <w:t xml:space="preserve">s, </w:t>
      </w:r>
      <w:proofErr w:type="spellStart"/>
      <w:r w:rsidRPr="00DC4FFF">
        <w:rPr>
          <w:rStyle w:val="ekvarbeitsanweisungdeutsch"/>
          <w:b/>
          <w:bCs/>
        </w:rPr>
        <w:t>ss</w:t>
      </w:r>
      <w:proofErr w:type="spellEnd"/>
      <w:r>
        <w:rPr>
          <w:rStyle w:val="ekvarbeitsanweisungdeutsch"/>
        </w:rPr>
        <w:t xml:space="preserve"> richtig ein</w:t>
      </w:r>
      <w:r w:rsidR="00101756">
        <w:rPr>
          <w:rStyle w:val="ekvarbeitsanweisungdeutsch"/>
        </w:rPr>
        <w:t xml:space="preserve">. </w:t>
      </w:r>
      <w:r>
        <w:rPr>
          <w:rStyle w:val="ekvarbeitsanweisungdeutsch"/>
        </w:rPr>
        <w:t>Überprüfe mit dem Wörterbuch</w:t>
      </w:r>
      <w:r w:rsidR="00FA31FF">
        <w:rPr>
          <w:rStyle w:val="ekvarbeitsanweisungdeutsch"/>
        </w:rPr>
        <w:t xml:space="preserve"> und notiere die Seitenzahl.</w:t>
      </w:r>
    </w:p>
    <w:p w14:paraId="657753B4" w14:textId="67AE094F" w:rsidR="002A0752" w:rsidRDefault="002A0752" w:rsidP="00DC4FFF">
      <w:pPr>
        <w:pStyle w:val="ekvgrundtexthalbe"/>
      </w:pPr>
    </w:p>
    <w:tbl>
      <w:tblPr>
        <w:tblStyle w:val="Tabellenraster2"/>
        <w:tblW w:w="98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1928"/>
        <w:gridCol w:w="1560"/>
        <w:gridCol w:w="1928"/>
        <w:gridCol w:w="1276"/>
        <w:gridCol w:w="1560"/>
      </w:tblGrid>
      <w:tr w:rsidR="00FA31FF" w:rsidRPr="00E74840" w14:paraId="0137A871" w14:textId="77777777" w:rsidTr="00B81063">
        <w:trPr>
          <w:trHeight w:val="567"/>
        </w:trPr>
        <w:tc>
          <w:tcPr>
            <w:tcW w:w="1559" w:type="dxa"/>
            <w:vAlign w:val="center"/>
          </w:tcPr>
          <w:p w14:paraId="367295DF" w14:textId="4F927B02" w:rsidR="00FA31FF" w:rsidRPr="00451299" w:rsidRDefault="00FA31FF" w:rsidP="00FA31FF">
            <w:r>
              <w:t>der Klo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</w:t>
            </w:r>
          </w:p>
        </w:tc>
        <w:tc>
          <w:tcPr>
            <w:tcW w:w="1928" w:type="dxa"/>
            <w:vAlign w:val="center"/>
          </w:tcPr>
          <w:p w14:paraId="36E72DD9" w14:textId="62A5DD2A" w:rsidR="00FA31FF" w:rsidRPr="00451299" w:rsidRDefault="00FA31FF" w:rsidP="00FA31FF">
            <w:r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  <w:tc>
          <w:tcPr>
            <w:tcW w:w="1560" w:type="dxa"/>
            <w:vAlign w:val="center"/>
          </w:tcPr>
          <w:p w14:paraId="5D0EE23A" w14:textId="1ED20B8E" w:rsidR="00FA31FF" w:rsidRPr="00451299" w:rsidRDefault="0034766A" w:rsidP="00FA31FF">
            <w:r>
              <w:t>b</w:t>
            </w:r>
            <w:r w:rsidR="00D7600F">
              <w:t>ei</w:t>
            </w:r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</w:t>
            </w:r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 </w:t>
            </w:r>
            <w:r w:rsidR="00D7600F">
              <w:t>en</w:t>
            </w:r>
          </w:p>
        </w:tc>
        <w:tc>
          <w:tcPr>
            <w:tcW w:w="1928" w:type="dxa"/>
            <w:vAlign w:val="center"/>
          </w:tcPr>
          <w:p w14:paraId="1F09B133" w14:textId="28D9A0F4" w:rsidR="00FA31FF" w:rsidRPr="00451299" w:rsidRDefault="00FA31FF" w:rsidP="00FA31FF">
            <w:r w:rsidRPr="00A46ECA"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1DFBB1B" w14:textId="3CAFE38D" w:rsidR="00FA31FF" w:rsidRPr="00451299" w:rsidRDefault="00D7600F" w:rsidP="00FA31FF">
            <w:r>
              <w:t>nu</w:t>
            </w:r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</w:t>
            </w:r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 </w:t>
            </w:r>
            <w:proofErr w:type="spellStart"/>
            <w:r w:rsidR="00FA31FF">
              <w:t>ig</w:t>
            </w:r>
            <w:proofErr w:type="spellEnd"/>
          </w:p>
        </w:tc>
        <w:tc>
          <w:tcPr>
            <w:tcW w:w="1560" w:type="dxa"/>
            <w:vAlign w:val="center"/>
          </w:tcPr>
          <w:p w14:paraId="0F19E2E3" w14:textId="0EE26BFF" w:rsidR="00FA31FF" w:rsidRPr="00451299" w:rsidRDefault="00FA31FF" w:rsidP="00FA31FF">
            <w:r w:rsidRPr="00651EA3"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</w:tr>
      <w:tr w:rsidR="00FA31FF" w:rsidRPr="00E74840" w14:paraId="27EECDB3" w14:textId="77777777" w:rsidTr="00B81063">
        <w:trPr>
          <w:trHeight w:val="567"/>
        </w:trPr>
        <w:tc>
          <w:tcPr>
            <w:tcW w:w="1559" w:type="dxa"/>
            <w:vAlign w:val="center"/>
          </w:tcPr>
          <w:p w14:paraId="4F459971" w14:textId="4185D963" w:rsidR="00FA31FF" w:rsidRPr="00451299" w:rsidRDefault="00FA31FF" w:rsidP="00FA31FF">
            <w:r>
              <w:t xml:space="preserve">das </w:t>
            </w:r>
            <w:proofErr w:type="spellStart"/>
            <w:r>
              <w:t>Gla</w:t>
            </w:r>
            <w:proofErr w:type="spellEnd"/>
            <w:r w:rsidR="00B81063" w:rsidRPr="008B18FC">
              <w:rPr>
                <w:rStyle w:val="ekvlsungunterstrichen"/>
              </w:rPr>
              <w:t>   </w:t>
            </w:r>
            <w:r w:rsidR="00B81063">
              <w:rPr>
                <w:rStyle w:val="ekvlsungunterstrichen"/>
              </w:rPr>
              <w:t xml:space="preserve"> </w:t>
            </w:r>
            <w:r w:rsidR="00B81063" w:rsidRPr="008B18FC">
              <w:rPr>
                <w:rStyle w:val="ekvlsungunterstrichen"/>
              </w:rPr>
              <w:t> </w:t>
            </w:r>
            <w:r w:rsidR="00B81063">
              <w:rPr>
                <w:rStyle w:val="ekvlsungunterstrichen"/>
              </w:rPr>
              <w:t xml:space="preserve">  </w:t>
            </w:r>
          </w:p>
        </w:tc>
        <w:tc>
          <w:tcPr>
            <w:tcW w:w="1928" w:type="dxa"/>
            <w:vAlign w:val="center"/>
          </w:tcPr>
          <w:p w14:paraId="1114B5E0" w14:textId="4F49C3DF" w:rsidR="00FA31FF" w:rsidRPr="00451299" w:rsidRDefault="00FA31FF" w:rsidP="00FA31FF">
            <w:r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  <w:tc>
          <w:tcPr>
            <w:tcW w:w="1560" w:type="dxa"/>
            <w:vAlign w:val="center"/>
          </w:tcPr>
          <w:p w14:paraId="296FD844" w14:textId="275AA9C6" w:rsidR="00FA31FF" w:rsidRPr="00451299" w:rsidRDefault="00D7600F" w:rsidP="00FA31FF">
            <w:proofErr w:type="spellStart"/>
            <w:r>
              <w:t>wi</w:t>
            </w:r>
            <w:proofErr w:type="spellEnd"/>
            <w:r w:rsidR="00B81063" w:rsidRPr="008B18FC">
              <w:rPr>
                <w:rStyle w:val="ekvlsungunterstrichen"/>
              </w:rPr>
              <w:t>   </w:t>
            </w:r>
            <w:r w:rsidR="00B81063">
              <w:rPr>
                <w:rStyle w:val="ekvlsungunterstrichen"/>
              </w:rPr>
              <w:t xml:space="preserve"> </w:t>
            </w:r>
            <w:r w:rsidR="00B81063" w:rsidRPr="008B18FC">
              <w:rPr>
                <w:rStyle w:val="ekvlsungunterstrichen"/>
              </w:rPr>
              <w:t> </w:t>
            </w:r>
            <w:r w:rsidR="00B81063">
              <w:rPr>
                <w:rStyle w:val="ekvlsungunterstrichen"/>
              </w:rPr>
              <w:t xml:space="preserve">  </w:t>
            </w:r>
            <w:r>
              <w:t>en</w:t>
            </w:r>
          </w:p>
        </w:tc>
        <w:tc>
          <w:tcPr>
            <w:tcW w:w="1928" w:type="dxa"/>
            <w:vAlign w:val="center"/>
          </w:tcPr>
          <w:p w14:paraId="42C86638" w14:textId="65EED15B" w:rsidR="00FA31FF" w:rsidRPr="00451299" w:rsidRDefault="00FA31FF" w:rsidP="00FA31FF">
            <w:r w:rsidRPr="00A46ECA"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D06510E" w14:textId="0A99015E" w:rsidR="00FA31FF" w:rsidRPr="00451299" w:rsidRDefault="00D7600F" w:rsidP="00FA31FF">
            <w:proofErr w:type="spellStart"/>
            <w:r>
              <w:t>rie</w:t>
            </w:r>
            <w:proofErr w:type="spellEnd"/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</w:t>
            </w:r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 </w:t>
            </w:r>
            <w:proofErr w:type="spellStart"/>
            <w:r>
              <w:t>ig</w:t>
            </w:r>
            <w:proofErr w:type="spellEnd"/>
          </w:p>
        </w:tc>
        <w:tc>
          <w:tcPr>
            <w:tcW w:w="1560" w:type="dxa"/>
            <w:vAlign w:val="center"/>
          </w:tcPr>
          <w:p w14:paraId="16605058" w14:textId="477F9B21" w:rsidR="00FA31FF" w:rsidRPr="00451299" w:rsidRDefault="00FA31FF" w:rsidP="00FA31FF">
            <w:r w:rsidRPr="00651EA3"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</w:tr>
      <w:tr w:rsidR="00FA31FF" w:rsidRPr="00E74840" w14:paraId="1879F782" w14:textId="77777777" w:rsidTr="00B81063">
        <w:trPr>
          <w:trHeight w:val="567"/>
        </w:trPr>
        <w:tc>
          <w:tcPr>
            <w:tcW w:w="1559" w:type="dxa"/>
            <w:vAlign w:val="center"/>
          </w:tcPr>
          <w:p w14:paraId="0F56190F" w14:textId="46F186C0" w:rsidR="00FA31FF" w:rsidRPr="00451299" w:rsidRDefault="00D7600F" w:rsidP="00FA31FF">
            <w:r>
              <w:t xml:space="preserve">der </w:t>
            </w:r>
            <w:proofErr w:type="spellStart"/>
            <w:r>
              <w:t>Ku</w:t>
            </w:r>
            <w:proofErr w:type="spellEnd"/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</w:t>
            </w:r>
          </w:p>
        </w:tc>
        <w:tc>
          <w:tcPr>
            <w:tcW w:w="1928" w:type="dxa"/>
            <w:vAlign w:val="center"/>
          </w:tcPr>
          <w:p w14:paraId="185E9DB4" w14:textId="5BEC2956" w:rsidR="00FA31FF" w:rsidRPr="00451299" w:rsidRDefault="00FA31FF" w:rsidP="00FA31FF">
            <w:r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  <w:tc>
          <w:tcPr>
            <w:tcW w:w="1560" w:type="dxa"/>
            <w:vAlign w:val="center"/>
          </w:tcPr>
          <w:p w14:paraId="680672DF" w14:textId="3ACB6125" w:rsidR="00FA31FF" w:rsidRPr="00451299" w:rsidRDefault="00D7600F" w:rsidP="00FA31FF">
            <w:proofErr w:type="spellStart"/>
            <w:r>
              <w:t>ra</w:t>
            </w:r>
            <w:proofErr w:type="spellEnd"/>
            <w:r w:rsidR="00B81063" w:rsidRPr="008B18FC">
              <w:rPr>
                <w:rStyle w:val="ekvlsungunterstrichen"/>
              </w:rPr>
              <w:t>   </w:t>
            </w:r>
            <w:r w:rsidR="00B81063">
              <w:rPr>
                <w:rStyle w:val="ekvlsungunterstrichen"/>
              </w:rPr>
              <w:t xml:space="preserve"> </w:t>
            </w:r>
            <w:r w:rsidR="00B81063" w:rsidRPr="008B18FC">
              <w:rPr>
                <w:rStyle w:val="ekvlsungunterstrichen"/>
              </w:rPr>
              <w:t> </w:t>
            </w:r>
            <w:r w:rsidR="00B81063">
              <w:rPr>
                <w:rStyle w:val="ekvlsungunterstrichen"/>
              </w:rPr>
              <w:t xml:space="preserve">  </w:t>
            </w:r>
            <w:proofErr w:type="spellStart"/>
            <w:r>
              <w:t>ieren</w:t>
            </w:r>
            <w:proofErr w:type="spellEnd"/>
          </w:p>
        </w:tc>
        <w:tc>
          <w:tcPr>
            <w:tcW w:w="1928" w:type="dxa"/>
            <w:vAlign w:val="center"/>
          </w:tcPr>
          <w:p w14:paraId="5A71D669" w14:textId="15E27B5C" w:rsidR="00FA31FF" w:rsidRPr="00451299" w:rsidRDefault="00FA31FF" w:rsidP="00FA31FF">
            <w:r w:rsidRPr="00A46ECA"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C3B6E95" w14:textId="754C9184" w:rsidR="00FA31FF" w:rsidRPr="00451299" w:rsidRDefault="00FA31FF" w:rsidP="00FA31FF">
            <w:proofErr w:type="spellStart"/>
            <w:r>
              <w:t>blo</w:t>
            </w:r>
            <w:proofErr w:type="spellEnd"/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</w:t>
            </w:r>
            <w:r w:rsidR="00B81063" w:rsidRPr="008B18FC">
              <w:rPr>
                <w:rStyle w:val="ekvlsungunterstrichen"/>
              </w:rPr>
              <w:t>  </w:t>
            </w:r>
            <w:r w:rsidR="00B81063">
              <w:rPr>
                <w:rStyle w:val="ekvlsungunterstrichen"/>
              </w:rPr>
              <w:t xml:space="preserve">  </w:t>
            </w:r>
          </w:p>
        </w:tc>
        <w:tc>
          <w:tcPr>
            <w:tcW w:w="1560" w:type="dxa"/>
            <w:vAlign w:val="center"/>
          </w:tcPr>
          <w:p w14:paraId="6F0E2E4E" w14:textId="375BFC56" w:rsidR="00FA31FF" w:rsidRPr="00451299" w:rsidRDefault="00FA31FF" w:rsidP="00FA31FF">
            <w:r w:rsidRPr="00651EA3">
              <w:t xml:space="preserve">S. </w:t>
            </w:r>
            <w:r w:rsidR="00B81063" w:rsidRPr="008B18FC">
              <w:rPr>
                <w:rStyle w:val="ekvlsungunterstrichen"/>
              </w:rPr>
              <w:t>    </w:t>
            </w:r>
            <w:r w:rsidR="00B81063">
              <w:rPr>
                <w:rStyle w:val="ekvlsungunterstrichen"/>
              </w:rPr>
              <w:t xml:space="preserve">    </w:t>
            </w:r>
          </w:p>
        </w:tc>
      </w:tr>
    </w:tbl>
    <w:p w14:paraId="4F5B0FC0" w14:textId="25F344FA" w:rsidR="00B81063" w:rsidRDefault="00B81063" w:rsidP="005E3F51">
      <w:pPr>
        <w:pStyle w:val="ekvgrundtexthalbe"/>
      </w:pPr>
    </w:p>
    <w:p w14:paraId="56A26A0D" w14:textId="20EB2432" w:rsidR="00B81063" w:rsidRDefault="00B81063" w:rsidP="00B81063">
      <w:pPr>
        <w:pStyle w:val="ekvgrundtexthalbe"/>
      </w:pPr>
    </w:p>
    <w:p w14:paraId="11D96671" w14:textId="4532E5D1" w:rsidR="002A0752" w:rsidRDefault="002A0752" w:rsidP="00F856C8">
      <w:pPr>
        <w:pStyle w:val="ekvue2arial"/>
      </w:pPr>
      <w:r w:rsidRPr="00F856C8">
        <w:t>Fremdwörter</w:t>
      </w:r>
    </w:p>
    <w:p w14:paraId="5C3BCA4D" w14:textId="0B7921C5" w:rsidR="002A0752" w:rsidRPr="00311F3E" w:rsidRDefault="002A0752" w:rsidP="002A0752">
      <w:pPr>
        <w:pStyle w:val="ekvgrundtexthalbe"/>
      </w:pPr>
    </w:p>
    <w:p w14:paraId="7CCCD039" w14:textId="77777777" w:rsidR="002A0752" w:rsidRPr="00D3427F" w:rsidRDefault="002A0752" w:rsidP="002A0752">
      <w:pPr>
        <w:pStyle w:val="ekvnummerierung"/>
        <w:framePr w:wrap="around"/>
      </w:pPr>
      <w:r>
        <w:t>3</w:t>
      </w:r>
    </w:p>
    <w:p w14:paraId="585D1C42" w14:textId="77777777" w:rsidR="002A0752" w:rsidRPr="00287B24" w:rsidRDefault="002A0752" w:rsidP="002A0752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DD5EC84" wp14:editId="12DF8069">
            <wp:extent cx="288290" cy="288290"/>
            <wp:effectExtent l="0" t="0" r="0" b="0"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1EC11" w14:textId="17513B42" w:rsidR="002A0752" w:rsidRDefault="002A0752" w:rsidP="002A0752">
      <w:pPr>
        <w:rPr>
          <w:rStyle w:val="ekvarbeitsanweisungdeutsch"/>
        </w:rPr>
      </w:pPr>
      <w:r w:rsidRPr="00311F3E">
        <w:rPr>
          <w:rStyle w:val="ekvarbeitsanweisungdeutsch"/>
        </w:rPr>
        <w:t>Verbinde die Bilder mit den passenden Fremdwörtern.</w:t>
      </w:r>
    </w:p>
    <w:p w14:paraId="559A04B8" w14:textId="60DBB1AA" w:rsidR="002A0752" w:rsidRDefault="002A0752" w:rsidP="005E3F51">
      <w:pPr>
        <w:pStyle w:val="ekvgrundtexthalbe"/>
      </w:pPr>
      <w:r w:rsidRPr="00DF22A3">
        <w:t xml:space="preserve"> </w:t>
      </w:r>
    </w:p>
    <w:p w14:paraId="10B3D7B2" w14:textId="476914AF" w:rsidR="002A0752" w:rsidRDefault="002A0752" w:rsidP="002A0752">
      <w:r w:rsidRPr="00EA1D3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4E0ABF" wp14:editId="581D1B64">
                <wp:simplePos x="0" y="0"/>
                <wp:positionH relativeFrom="column">
                  <wp:posOffset>2970530</wp:posOffset>
                </wp:positionH>
                <wp:positionV relativeFrom="paragraph">
                  <wp:posOffset>10795</wp:posOffset>
                </wp:positionV>
                <wp:extent cx="906145" cy="269875"/>
                <wp:effectExtent l="0" t="0" r="27305" b="15875"/>
                <wp:wrapNone/>
                <wp:docPr id="51" name="Textfel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145" cy="269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C34EB6D" w14:textId="77777777" w:rsidR="002A0752" w:rsidRPr="00EA1D39" w:rsidRDefault="002A0752" w:rsidP="002A0752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B62CA5">
                              <w:rPr>
                                <w:sz w:val="22"/>
                              </w:rPr>
                              <w:t>Cornflakes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E0ABF" id="Textfeld 51" o:spid="_x0000_s1032" type="#_x0000_t202" style="position:absolute;margin-left:233.9pt;margin-top:.85pt;width:71.35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" fillcolor="white [3212]" strokecolor="black [3213]" strokeweight=".5pt">
                <v:textbox>
                  <w:txbxContent>
                    <w:p w14:paraId="1C34EB6D" w14:textId="77777777" w:rsidR="002A0752" w:rsidRPr="00EA1D39" w:rsidRDefault="002A0752" w:rsidP="002A0752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 w:rsidRPr="00B62CA5">
                        <w:rPr>
                          <w:sz w:val="22"/>
                        </w:rPr>
                        <w:t>Cornflakes</w:t>
                      </w:r>
                    </w:p>
                  </w:txbxContent>
                </v:textbox>
              </v:shape>
            </w:pict>
          </mc:Fallback>
        </mc:AlternateContent>
      </w:r>
      <w:r w:rsidRPr="00EA1D3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20D022" wp14:editId="07DD8B1C">
                <wp:simplePos x="0" y="0"/>
                <wp:positionH relativeFrom="column">
                  <wp:posOffset>4454034</wp:posOffset>
                </wp:positionH>
                <wp:positionV relativeFrom="paragraph">
                  <wp:posOffset>10012</wp:posOffset>
                </wp:positionV>
                <wp:extent cx="906470" cy="270000"/>
                <wp:effectExtent l="0" t="0" r="27305" b="15875"/>
                <wp:wrapNone/>
                <wp:docPr id="52" name="Textfel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47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41F42FB" w14:textId="77777777" w:rsidR="002A0752" w:rsidRPr="00EA1D39" w:rsidRDefault="002A0752" w:rsidP="002A0752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B62CA5">
                              <w:rPr>
                                <w:sz w:val="22"/>
                              </w:rPr>
                              <w:t>Toast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0D022" id="Textfeld 52" o:spid="_x0000_s1033" type="#_x0000_t202" style="position:absolute;margin-left:350.7pt;margin-top:.8pt;width:71.4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" fillcolor="white [3212]" strokecolor="black [3213]" strokeweight=".5pt">
                <v:textbox>
                  <w:txbxContent>
                    <w:p w14:paraId="541F42FB" w14:textId="77777777" w:rsidR="002A0752" w:rsidRPr="00EA1D39" w:rsidRDefault="002A0752" w:rsidP="002A0752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 w:rsidRPr="00B62CA5">
                        <w:rPr>
                          <w:sz w:val="22"/>
                        </w:rPr>
                        <w:t>Toast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E7415" wp14:editId="66282B55">
                <wp:simplePos x="0" y="0"/>
                <wp:positionH relativeFrom="column">
                  <wp:posOffset>1484296</wp:posOffset>
                </wp:positionH>
                <wp:positionV relativeFrom="paragraph">
                  <wp:posOffset>11430</wp:posOffset>
                </wp:positionV>
                <wp:extent cx="906470" cy="270000"/>
                <wp:effectExtent l="0" t="0" r="27305" b="15875"/>
                <wp:wrapNone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47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AF26697" w14:textId="77777777" w:rsidR="002A0752" w:rsidRPr="00B62CA5" w:rsidRDefault="002A0752" w:rsidP="002A0752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Burger</w:t>
                            </w:r>
                          </w:p>
                          <w:p w14:paraId="20568301" w14:textId="77777777" w:rsidR="002A0752" w:rsidRPr="009F0109" w:rsidRDefault="002A0752" w:rsidP="002A0752">
                            <w:pPr>
                              <w:pStyle w:val="ekvaufgabenwortkart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E7415" id="Textfeld 50" o:spid="_x0000_s1034" type="#_x0000_t202" style="position:absolute;margin-left:116.85pt;margin-top:.9pt;width:71.4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" fillcolor="white [3212]" strokecolor="black [3213]" strokeweight=".5pt">
                <v:textbox>
                  <w:txbxContent>
                    <w:p w14:paraId="5AF26697" w14:textId="77777777" w:rsidR="002A0752" w:rsidRPr="00B62CA5" w:rsidRDefault="002A0752" w:rsidP="002A0752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Burger</w:t>
                      </w:r>
                    </w:p>
                    <w:p w14:paraId="20568301" w14:textId="77777777" w:rsidR="002A0752" w:rsidRPr="009F0109" w:rsidRDefault="002A0752" w:rsidP="002A0752">
                      <w:pPr>
                        <w:pStyle w:val="ekvaufgabenwortkart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1356B0" wp14:editId="36F16C9D">
                <wp:simplePos x="0" y="0"/>
                <wp:positionH relativeFrom="column">
                  <wp:posOffset>635</wp:posOffset>
                </wp:positionH>
                <wp:positionV relativeFrom="paragraph">
                  <wp:posOffset>12755</wp:posOffset>
                </wp:positionV>
                <wp:extent cx="906470" cy="270000"/>
                <wp:effectExtent l="0" t="0" r="27305" b="15875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470" cy="27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697DAF1" w14:textId="77777777" w:rsidR="002A0752" w:rsidRPr="00EA1D39" w:rsidRDefault="002A0752" w:rsidP="002A0752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B62CA5">
                              <w:rPr>
                                <w:sz w:val="22"/>
                              </w:rPr>
                              <w:t>Croissant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356B0" id="Textfeld 49" o:spid="_x0000_s1035" type="#_x0000_t202" style="position:absolute;margin-left:.05pt;margin-top:1pt;width:71.4pt;height:2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" fillcolor="white [3212]" strokecolor="black [3213]" strokeweight=".5pt">
                <v:textbox>
                  <w:txbxContent>
                    <w:p w14:paraId="5697DAF1" w14:textId="77777777" w:rsidR="002A0752" w:rsidRPr="00EA1D39" w:rsidRDefault="002A0752" w:rsidP="002A0752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 w:rsidRPr="00B62CA5">
                        <w:rPr>
                          <w:sz w:val="22"/>
                        </w:rPr>
                        <w:t>Croissant</w:t>
                      </w:r>
                    </w:p>
                  </w:txbxContent>
                </v:textbox>
              </v:shape>
            </w:pict>
          </mc:Fallback>
        </mc:AlternateContent>
      </w:r>
    </w:p>
    <w:p w14:paraId="5E667AC3" w14:textId="2E086A80" w:rsidR="002A0752" w:rsidRDefault="002A0752" w:rsidP="002A075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6E0923B" wp14:editId="23A82CDF">
                <wp:simplePos x="0" y="0"/>
                <wp:positionH relativeFrom="column">
                  <wp:posOffset>414232</wp:posOffset>
                </wp:positionH>
                <wp:positionV relativeFrom="paragraph">
                  <wp:posOffset>46355</wp:posOffset>
                </wp:positionV>
                <wp:extent cx="4512521" cy="75988"/>
                <wp:effectExtent l="0" t="0" r="2540" b="635"/>
                <wp:wrapNone/>
                <wp:docPr id="58" name="Gruppieren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2521" cy="75988"/>
                          <a:chOff x="0" y="0"/>
                          <a:chExt cx="4512521" cy="75988"/>
                        </a:xfrm>
                      </wpg:grpSpPr>
                      <wps:wsp>
                        <wps:cNvPr id="38" name="Ellipse 38"/>
                        <wps:cNvSpPr>
                          <a:spLocks noChangeArrowheads="1"/>
                        </wps:cNvSpPr>
                        <wps:spPr bwMode="auto">
                          <a:xfrm>
                            <a:off x="29675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477433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44407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Ellipse 28"/>
                        <wps:cNvSpPr>
                          <a:spLocks noChangeArrowheads="1"/>
                        </wps:cNvSpPr>
                        <wps:spPr bwMode="auto">
                          <a:xfrm>
                            <a:off x="0" y="4233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45ED2C" id="Gruppieren 58" o:spid="_x0000_s1026" style="position:absolute;margin-left:32.6pt;margin-top:3.65pt;width:355.3pt;height:6pt;z-index:251664384" coordsize="45125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">
                <v:oval id="Ellipse 38" o:spid="_x0000_s1027" style="position:absolute;left:29675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" fillcolor="black" stroked="f"/>
                <v:oval id="Oval 18" o:spid="_x0000_s1028" style="position:absolute;left:14774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" fillcolor="black" stroked="f" strokeweight=".5pt"/>
                <v:oval id="Oval 16" o:spid="_x0000_s1029" style="position:absolute;left:44407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" fillcolor="black" stroked="f"/>
                <v:oval id="Ellipse 28" o:spid="_x0000_s1030" style="position:absolute;top:42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" fillcolor="black" stroked="f" strokeweight=".5pt"/>
              </v:group>
            </w:pict>
          </mc:Fallback>
        </mc:AlternateContent>
      </w:r>
    </w:p>
    <w:p w14:paraId="1C808666" w14:textId="66F3F31E" w:rsidR="002A0752" w:rsidRPr="00DF22A3" w:rsidRDefault="002A0752" w:rsidP="002A0752">
      <w:pPr>
        <w:pStyle w:val="ekvgrundtexthalbe"/>
      </w:pPr>
    </w:p>
    <w:p w14:paraId="09B0BEB1" w14:textId="60153B8B" w:rsidR="002A0752" w:rsidRDefault="002A0752" w:rsidP="002A0752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0125C47" wp14:editId="1D18A7BB">
                <wp:simplePos x="0" y="0"/>
                <wp:positionH relativeFrom="column">
                  <wp:posOffset>414020</wp:posOffset>
                </wp:positionH>
                <wp:positionV relativeFrom="paragraph">
                  <wp:posOffset>124037</wp:posOffset>
                </wp:positionV>
                <wp:extent cx="4512310" cy="75565"/>
                <wp:effectExtent l="0" t="0" r="2540" b="635"/>
                <wp:wrapNone/>
                <wp:docPr id="59" name="Gruppieren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2310" cy="75565"/>
                          <a:chOff x="0" y="0"/>
                          <a:chExt cx="4512521" cy="75988"/>
                        </a:xfrm>
                      </wpg:grpSpPr>
                      <wps:wsp>
                        <wps:cNvPr id="60" name="Ellipse 60"/>
                        <wps:cNvSpPr>
                          <a:spLocks noChangeArrowheads="1"/>
                        </wps:cNvSpPr>
                        <wps:spPr bwMode="auto">
                          <a:xfrm>
                            <a:off x="29675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1477433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4440766" y="0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Ellipse 63"/>
                        <wps:cNvSpPr>
                          <a:spLocks noChangeArrowheads="1"/>
                        </wps:cNvSpPr>
                        <wps:spPr bwMode="auto">
                          <a:xfrm>
                            <a:off x="0" y="4233"/>
                            <a:ext cx="71755" cy="7175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FFA4B1" id="Gruppieren 59" o:spid="_x0000_s1026" style="position:absolute;margin-left:32.6pt;margin-top:9.75pt;width:355.3pt;height:5.95pt;z-index:251669504" coordsize="45125,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">
                <v:oval id="Ellipse 60" o:spid="_x0000_s1027" style="position:absolute;left:29675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" fillcolor="black" stroked="f"/>
                <v:oval id="Oval 18" o:spid="_x0000_s1028" style="position:absolute;left:14774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" fillcolor="black" stroked="f" strokeweight=".5pt"/>
                <v:oval id="Oval 16" o:spid="_x0000_s1029" style="position:absolute;left:44407;width:718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" fillcolor="black" stroked="f"/>
                <v:oval id="Ellipse 63" o:spid="_x0000_s1030" style="position:absolute;top:42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" fillcolor="black" stroked="f" strokeweight=".5pt"/>
              </v:group>
            </w:pict>
          </mc:Fallback>
        </mc:AlternateContent>
      </w:r>
    </w:p>
    <w:p w14:paraId="5C90324A" w14:textId="38B3BE83" w:rsidR="002A0752" w:rsidRDefault="00B81063" w:rsidP="002A0752">
      <w:r>
        <w:rPr>
          <w:noProof/>
        </w:rPr>
        <w:drawing>
          <wp:anchor distT="0" distB="0" distL="114300" distR="114300" simplePos="0" relativeHeight="251674624" behindDoc="0" locked="0" layoutInCell="1" allowOverlap="1" wp14:anchorId="77951670" wp14:editId="4241AE41">
            <wp:simplePos x="0" y="0"/>
            <wp:positionH relativeFrom="column">
              <wp:posOffset>4591685</wp:posOffset>
            </wp:positionH>
            <wp:positionV relativeFrom="paragraph">
              <wp:posOffset>112395</wp:posOffset>
            </wp:positionV>
            <wp:extent cx="593090" cy="352425"/>
            <wp:effectExtent l="0" t="0" r="0" b="0"/>
            <wp:wrapNone/>
            <wp:docPr id="9" name="Grafik 9" descr="S683310732_053_0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4A85C3C0" wp14:editId="61B83AC8">
            <wp:simplePos x="0" y="0"/>
            <wp:positionH relativeFrom="column">
              <wp:posOffset>204919</wp:posOffset>
            </wp:positionH>
            <wp:positionV relativeFrom="paragraph">
              <wp:posOffset>82550</wp:posOffset>
            </wp:positionV>
            <wp:extent cx="461010" cy="427990"/>
            <wp:effectExtent l="0" t="0" r="0" b="0"/>
            <wp:wrapNone/>
            <wp:docPr id="7" name="Grafik 7" descr="S683310732_053_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427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627B2485" wp14:editId="4A41455F">
            <wp:simplePos x="0" y="0"/>
            <wp:positionH relativeFrom="column">
              <wp:posOffset>3139440</wp:posOffset>
            </wp:positionH>
            <wp:positionV relativeFrom="paragraph">
              <wp:posOffset>112453</wp:posOffset>
            </wp:positionV>
            <wp:extent cx="591185" cy="373571"/>
            <wp:effectExtent l="0" t="0" r="0" b="7620"/>
            <wp:wrapNone/>
            <wp:docPr id="8" name="Grafik 8" descr="S683310732_053_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3735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3B61AC39" wp14:editId="5B9C3F72">
            <wp:simplePos x="0" y="0"/>
            <wp:positionH relativeFrom="column">
              <wp:posOffset>1574800</wp:posOffset>
            </wp:positionH>
            <wp:positionV relativeFrom="paragraph">
              <wp:posOffset>114935</wp:posOffset>
            </wp:positionV>
            <wp:extent cx="652780" cy="514350"/>
            <wp:effectExtent l="0" t="0" r="0" b="0"/>
            <wp:wrapNone/>
            <wp:docPr id="10" name="Grafik 10" descr="S683310732_053_0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E61E3F" w14:textId="268A07AA" w:rsidR="002A0752" w:rsidRDefault="002A0752" w:rsidP="002A0752"/>
    <w:p w14:paraId="712316CC" w14:textId="49ABF967" w:rsidR="002A0752" w:rsidRDefault="002A0752" w:rsidP="002A0752">
      <w:pPr>
        <w:rPr>
          <w:rStyle w:val="ekvarbeitsanweisungdeutsch"/>
        </w:rPr>
      </w:pPr>
    </w:p>
    <w:p w14:paraId="6A2E8DFD" w14:textId="3AFE51D6" w:rsidR="002A0752" w:rsidRDefault="002A0752" w:rsidP="002A0752">
      <w:pPr>
        <w:pStyle w:val="ekvgrundtexthalbe"/>
        <w:rPr>
          <w:rStyle w:val="ekvarbeitsanweisungdeutsch"/>
        </w:rPr>
      </w:pPr>
    </w:p>
    <w:p w14:paraId="170A02BF" w14:textId="6B8258F9" w:rsidR="002A0752" w:rsidRDefault="002A0752" w:rsidP="002A0752">
      <w:pPr>
        <w:pStyle w:val="ekvgrundtexthalbe"/>
        <w:rPr>
          <w:rStyle w:val="ekvarbeitsanweisungdeutsch"/>
        </w:rPr>
      </w:pPr>
    </w:p>
    <w:p w14:paraId="76181913" w14:textId="77777777" w:rsidR="002A0752" w:rsidRPr="00287B24" w:rsidRDefault="002A0752" w:rsidP="002A0752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6CAD53B1" wp14:editId="5070AEED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6D6E1" w14:textId="77777777" w:rsidR="002A0752" w:rsidRPr="00D3427F" w:rsidRDefault="002A0752" w:rsidP="002A0752">
      <w:pPr>
        <w:pStyle w:val="ekvnummerierung"/>
        <w:framePr w:wrap="around"/>
      </w:pPr>
      <w:r>
        <w:t>4</w:t>
      </w:r>
    </w:p>
    <w:p w14:paraId="70EE3BA5" w14:textId="000663DD" w:rsidR="002A0752" w:rsidRDefault="002A0752" w:rsidP="002A0752">
      <w:r>
        <w:t xml:space="preserve">Schlage die falsch geschriebenen Fremdwörter im Wörterbuch nach. </w:t>
      </w:r>
    </w:p>
    <w:p w14:paraId="7E7314D6" w14:textId="57FA0E72" w:rsidR="002A0752" w:rsidRDefault="002A0752" w:rsidP="002A0752">
      <w:r>
        <w:t>Notiere die Seitenzahl des Nachschlagewortes und schreibe es richtig auf.</w:t>
      </w:r>
    </w:p>
    <w:p w14:paraId="52B113A1" w14:textId="72AC436F" w:rsidR="002A0752" w:rsidRDefault="002A0752" w:rsidP="00FA31FF"/>
    <w:p w14:paraId="6E4AEA3E" w14:textId="414C3FE3" w:rsidR="002A0752" w:rsidRDefault="00B81063" w:rsidP="006F0932">
      <w:pPr>
        <w:tabs>
          <w:tab w:val="left" w:pos="1560"/>
          <w:tab w:val="left" w:pos="4678"/>
          <w:tab w:val="left" w:pos="4820"/>
          <w:tab w:val="left" w:pos="5103"/>
          <w:tab w:val="left" w:pos="5727"/>
        </w:tabs>
        <w:rPr>
          <w:rStyle w:val="ekvhandschriftunterstrichen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76BBDAA5" wp14:editId="4457EC8A">
            <wp:simplePos x="0" y="0"/>
            <wp:positionH relativeFrom="column">
              <wp:posOffset>4196648</wp:posOffset>
            </wp:positionH>
            <wp:positionV relativeFrom="paragraph">
              <wp:posOffset>115960</wp:posOffset>
            </wp:positionV>
            <wp:extent cx="1628316" cy="1269996"/>
            <wp:effectExtent l="0" t="0" r="0" b="6985"/>
            <wp:wrapNone/>
            <wp:docPr id="1" name="Grafik 1" descr="S574270656_Labyrinth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316" cy="12699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0752" w:rsidRPr="003A112F">
        <w:t xml:space="preserve">das </w:t>
      </w:r>
      <w:proofErr w:type="spellStart"/>
      <w:r w:rsidR="002A0752" w:rsidRPr="003A112F">
        <w:t>Shampu</w:t>
      </w:r>
      <w:proofErr w:type="spellEnd"/>
      <w:r w:rsidR="002A0752">
        <w:tab/>
      </w:r>
      <w:r w:rsidR="00DC4FFF" w:rsidRPr="00633B00">
        <w:rPr>
          <w:rStyle w:val="ekvhandschriftunterstrichen"/>
        </w:rPr>
        <w:tab/>
      </w:r>
      <w:r w:rsidR="002A0752" w:rsidRPr="002C2B71">
        <w:rPr>
          <w:rStyle w:val="ekvhandschriftunterstrichen"/>
          <w:u w:val="none"/>
        </w:rPr>
        <w:tab/>
      </w:r>
      <w:r w:rsidR="002A0752">
        <w:t>S.</w:t>
      </w:r>
      <w:r w:rsidR="002A0752">
        <w:tab/>
      </w:r>
      <w:r w:rsidR="002A0752" w:rsidRPr="00633B00">
        <w:rPr>
          <w:rStyle w:val="ekvhandschriftunterstrichen"/>
        </w:rPr>
        <w:tab/>
      </w:r>
    </w:p>
    <w:p w14:paraId="4B0935CC" w14:textId="06D74A06" w:rsidR="002A0752" w:rsidRDefault="002A0752" w:rsidP="006F0932">
      <w:pPr>
        <w:tabs>
          <w:tab w:val="left" w:pos="1560"/>
          <w:tab w:val="left" w:pos="4678"/>
          <w:tab w:val="left" w:pos="4820"/>
          <w:tab w:val="left" w:pos="5103"/>
          <w:tab w:val="left" w:pos="5727"/>
        </w:tabs>
        <w:rPr>
          <w:rStyle w:val="ekvhandschriftunterstrichen"/>
        </w:rPr>
      </w:pPr>
    </w:p>
    <w:p w14:paraId="3B61B4E4" w14:textId="5CE920BE" w:rsidR="002A0752" w:rsidRDefault="002A0752" w:rsidP="006F0932">
      <w:pPr>
        <w:tabs>
          <w:tab w:val="left" w:pos="1560"/>
          <w:tab w:val="left" w:pos="4678"/>
          <w:tab w:val="left" w:pos="4820"/>
          <w:tab w:val="left" w:pos="5103"/>
          <w:tab w:val="left" w:pos="5727"/>
        </w:tabs>
        <w:rPr>
          <w:rStyle w:val="ekvhandschriftunterstrichen"/>
        </w:rPr>
      </w:pPr>
      <w:r w:rsidRPr="003A112F">
        <w:t xml:space="preserve">das </w:t>
      </w:r>
      <w:proofErr w:type="spellStart"/>
      <w:r w:rsidRPr="003A112F">
        <w:t>Teather</w:t>
      </w:r>
      <w:proofErr w:type="spellEnd"/>
      <w:r>
        <w:tab/>
      </w:r>
      <w:r w:rsidRPr="00633B00">
        <w:rPr>
          <w:rStyle w:val="ekvhandschriftunterstrichen"/>
        </w:rPr>
        <w:tab/>
      </w:r>
      <w:r w:rsidRPr="002C2B71">
        <w:rPr>
          <w:rStyle w:val="ekvhandschriftunterstrichen"/>
          <w:u w:val="none"/>
        </w:rPr>
        <w:tab/>
      </w:r>
      <w:r>
        <w:t>S.</w:t>
      </w:r>
      <w:r>
        <w:tab/>
      </w:r>
      <w:r w:rsidRPr="00633B00">
        <w:rPr>
          <w:rStyle w:val="ekvhandschriftunterstrichen"/>
        </w:rPr>
        <w:tab/>
      </w:r>
    </w:p>
    <w:p w14:paraId="7699F2DC" w14:textId="0B06D9F6" w:rsidR="00A70A7A" w:rsidRDefault="00A70A7A" w:rsidP="006F0932">
      <w:pPr>
        <w:tabs>
          <w:tab w:val="left" w:pos="1560"/>
          <w:tab w:val="left" w:pos="4678"/>
          <w:tab w:val="left" w:pos="4820"/>
          <w:tab w:val="left" w:pos="5103"/>
          <w:tab w:val="left" w:pos="5727"/>
        </w:tabs>
        <w:rPr>
          <w:rStyle w:val="ekvhandschriftunterstrichen"/>
        </w:rPr>
      </w:pPr>
    </w:p>
    <w:p w14:paraId="1511C9ED" w14:textId="778213B0" w:rsidR="00A70A7A" w:rsidRDefault="00D12093" w:rsidP="006F0932">
      <w:pPr>
        <w:tabs>
          <w:tab w:val="left" w:pos="1560"/>
          <w:tab w:val="left" w:pos="4678"/>
          <w:tab w:val="left" w:pos="4820"/>
          <w:tab w:val="left" w:pos="5103"/>
          <w:tab w:val="left" w:pos="5727"/>
        </w:tabs>
        <w:rPr>
          <w:rStyle w:val="ekvhandschriftunterstrichen"/>
        </w:rPr>
      </w:pPr>
      <w:r>
        <w:t xml:space="preserve">der </w:t>
      </w:r>
      <w:proofErr w:type="spellStart"/>
      <w:r>
        <w:t>Pulower</w:t>
      </w:r>
      <w:proofErr w:type="spellEnd"/>
      <w:r w:rsidR="00A70A7A">
        <w:tab/>
      </w:r>
      <w:r w:rsidR="00A70A7A" w:rsidRPr="00633B00">
        <w:rPr>
          <w:rStyle w:val="ekvhandschriftunterstrichen"/>
        </w:rPr>
        <w:tab/>
      </w:r>
      <w:r w:rsidR="00A70A7A" w:rsidRPr="002C2B71">
        <w:rPr>
          <w:rStyle w:val="ekvhandschriftunterstrichen"/>
          <w:u w:val="none"/>
        </w:rPr>
        <w:tab/>
      </w:r>
      <w:r w:rsidR="00A70A7A">
        <w:t>S.</w:t>
      </w:r>
      <w:r w:rsidR="00A70A7A">
        <w:tab/>
      </w:r>
      <w:r w:rsidR="00A70A7A" w:rsidRPr="00633B00">
        <w:rPr>
          <w:rStyle w:val="ekvhandschriftunterstrichen"/>
        </w:rPr>
        <w:tab/>
      </w:r>
    </w:p>
    <w:p w14:paraId="06217334" w14:textId="77777777" w:rsidR="002A0752" w:rsidRDefault="002A0752" w:rsidP="006F0932">
      <w:pPr>
        <w:tabs>
          <w:tab w:val="left" w:pos="1560"/>
          <w:tab w:val="left" w:pos="4678"/>
          <w:tab w:val="left" w:pos="4820"/>
          <w:tab w:val="left" w:pos="5103"/>
          <w:tab w:val="left" w:pos="5727"/>
        </w:tabs>
        <w:rPr>
          <w:rStyle w:val="ekvhandschriftunterstrichen"/>
        </w:rPr>
      </w:pPr>
    </w:p>
    <w:p w14:paraId="4E74DF0F" w14:textId="4DE3A3D0" w:rsidR="007B4ECE" w:rsidRPr="00DC4FFF" w:rsidRDefault="002A0752" w:rsidP="006F0932">
      <w:pPr>
        <w:tabs>
          <w:tab w:val="left" w:pos="1560"/>
          <w:tab w:val="left" w:pos="4678"/>
          <w:tab w:val="left" w:pos="4820"/>
          <w:tab w:val="left" w:pos="5103"/>
          <w:tab w:val="left" w:pos="5727"/>
        </w:tabs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 w:rsidRPr="003A112F">
        <w:t xml:space="preserve">das </w:t>
      </w:r>
      <w:proofErr w:type="spellStart"/>
      <w:r w:rsidRPr="003A112F">
        <w:t>Labürint</w:t>
      </w:r>
      <w:proofErr w:type="spellEnd"/>
      <w:r>
        <w:tab/>
      </w:r>
      <w:r w:rsidRPr="00633B00">
        <w:rPr>
          <w:rStyle w:val="ekvhandschriftunterstrichen"/>
        </w:rPr>
        <w:tab/>
      </w:r>
      <w:r w:rsidRPr="002C2B71">
        <w:rPr>
          <w:rStyle w:val="ekvhandschriftunterstrichen"/>
          <w:u w:val="none"/>
        </w:rPr>
        <w:tab/>
      </w:r>
      <w:r>
        <w:t>S.</w:t>
      </w:r>
      <w:r>
        <w:tab/>
      </w:r>
      <w:r w:rsidRPr="00633B00">
        <w:rPr>
          <w:rStyle w:val="ekvhandschriftunterstrichen"/>
        </w:rPr>
        <w:tab/>
      </w:r>
      <w:bookmarkEnd w:id="1"/>
    </w:p>
    <w:sectPr w:rsidR="007B4ECE" w:rsidRPr="00DC4FFF" w:rsidSect="008D5A1A">
      <w:footerReference w:type="defaul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37C74" w14:textId="77777777" w:rsidR="005C3642" w:rsidRDefault="005C3642" w:rsidP="003C599D">
      <w:pPr>
        <w:spacing w:line="240" w:lineRule="auto"/>
      </w:pPr>
      <w:r>
        <w:separator/>
      </w:r>
    </w:p>
  </w:endnote>
  <w:endnote w:type="continuationSeparator" w:id="0">
    <w:p w14:paraId="6F009766" w14:textId="77777777" w:rsidR="005C3642" w:rsidRDefault="005C364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505CE784" w14:textId="77777777" w:rsidTr="006B2D23">
      <w:trPr>
        <w:trHeight w:hRule="exact" w:val="680"/>
      </w:trPr>
      <w:tc>
        <w:tcPr>
          <w:tcW w:w="1131" w:type="dxa"/>
          <w:noWrap/>
        </w:tcPr>
        <w:p w14:paraId="5D732556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1BB31AEC" wp14:editId="411C992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56C37C0" w14:textId="0078B286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D12093">
            <w:t>2</w:t>
          </w:r>
          <w:r w:rsidR="0034766A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3A37C9E" w14:textId="76D79090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D12093">
            <w:rPr>
              <w:rFonts w:cs="Arial"/>
              <w:szCs w:val="10"/>
            </w:rPr>
            <w:t>Antje Hagemann, Berlin, 1−4; Liliane Oser, Hamburg, 5</w:t>
          </w:r>
        </w:p>
        <w:p w14:paraId="71F09841" w14:textId="79F5395C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D12093">
            <w:t>Redaktion GSV</w:t>
          </w:r>
        </w:p>
      </w:tc>
      <w:tc>
        <w:tcPr>
          <w:tcW w:w="397" w:type="dxa"/>
        </w:tcPr>
        <w:p w14:paraId="360DF42B" w14:textId="77777777" w:rsidR="00193A18" w:rsidRPr="00913892" w:rsidRDefault="00193A18" w:rsidP="00913892">
          <w:pPr>
            <w:pStyle w:val="ekvpagina"/>
          </w:pPr>
        </w:p>
      </w:tc>
    </w:tr>
  </w:tbl>
  <w:p w14:paraId="172AA140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75BF2" w14:textId="77777777" w:rsidR="005C3642" w:rsidRDefault="005C3642" w:rsidP="003C599D">
      <w:pPr>
        <w:spacing w:line="240" w:lineRule="auto"/>
      </w:pPr>
      <w:r>
        <w:separator/>
      </w:r>
    </w:p>
  </w:footnote>
  <w:footnote w:type="continuationSeparator" w:id="0">
    <w:p w14:paraId="689FE866" w14:textId="77777777" w:rsidR="005C3642" w:rsidRDefault="005C364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752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1756"/>
    <w:rsid w:val="00103057"/>
    <w:rsid w:val="00107D77"/>
    <w:rsid w:val="00124062"/>
    <w:rsid w:val="00126E1F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1E7B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0752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4766A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F7BEC"/>
    <w:rsid w:val="00501528"/>
    <w:rsid w:val="00501C6F"/>
    <w:rsid w:val="005069C1"/>
    <w:rsid w:val="00513284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C3642"/>
    <w:rsid w:val="005D367A"/>
    <w:rsid w:val="005D377B"/>
    <w:rsid w:val="005D3E99"/>
    <w:rsid w:val="005E15AC"/>
    <w:rsid w:val="005E3F51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932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48AC"/>
    <w:rsid w:val="007D68F4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4304"/>
    <w:rsid w:val="00936CF0"/>
    <w:rsid w:val="00942106"/>
    <w:rsid w:val="0094260D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0A7A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1063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24E9"/>
    <w:rsid w:val="00C842ED"/>
    <w:rsid w:val="00C84E4C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093"/>
    <w:rsid w:val="00D12661"/>
    <w:rsid w:val="00D1582D"/>
    <w:rsid w:val="00D170B8"/>
    <w:rsid w:val="00D2569D"/>
    <w:rsid w:val="00D267BD"/>
    <w:rsid w:val="00D3427F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600F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4FFF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856C8"/>
    <w:rsid w:val="00F94A4B"/>
    <w:rsid w:val="00F94ED9"/>
    <w:rsid w:val="00F94FAE"/>
    <w:rsid w:val="00F97AD4"/>
    <w:rsid w:val="00FA2122"/>
    <w:rsid w:val="00FA31FF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F7A23D"/>
  <w15:chartTrackingRefBased/>
  <w15:docId w15:val="{12419469-808D-456C-B1EE-F8A90A78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uiPriority w:val="99"/>
    <w:semiHidden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semiHidden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table" w:customStyle="1" w:styleId="Tabellenraster2">
    <w:name w:val="Tabellenraster2"/>
    <w:basedOn w:val="NormaleTabelle"/>
    <w:next w:val="Tabellenraster"/>
    <w:uiPriority w:val="39"/>
    <w:rsid w:val="0010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10</cp:revision>
  <cp:lastPrinted>2022-11-01T10:54:00Z</cp:lastPrinted>
  <dcterms:created xsi:type="dcterms:W3CDTF">2022-10-13T07:38:00Z</dcterms:created>
  <dcterms:modified xsi:type="dcterms:W3CDTF">2023-01-06T07:48:00Z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