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246BE233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ED34B8">
              <w:t>21</w:t>
            </w:r>
          </w:p>
        </w:tc>
      </w:tr>
      <w:tr w:rsidR="00BF17F2" w:rsidRPr="00BF17F2" w14:paraId="59519736" w14:textId="77777777" w:rsidTr="006527F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659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3F2CE130" w14:textId="0EF565DC" w:rsidR="00052482" w:rsidRDefault="00ED34B8" w:rsidP="00052482">
      <w:pPr>
        <w:pStyle w:val="ekvue1arial"/>
      </w:pPr>
      <w:bookmarkStart w:id="0" w:name="bmStart"/>
      <w:bookmarkEnd w:id="0"/>
      <w:r>
        <w:t>Weitere Rechtschreib-Tricks (2)</w:t>
      </w:r>
    </w:p>
    <w:p w14:paraId="2627F38C" w14:textId="06C61110" w:rsidR="00377A63" w:rsidRDefault="00377A63" w:rsidP="006C4ADF"/>
    <w:p w14:paraId="39221C91" w14:textId="4B8BE013" w:rsidR="00377A63" w:rsidRDefault="00377A63" w:rsidP="00377A63">
      <w:pPr>
        <w:pStyle w:val="ekvue2arial"/>
      </w:pPr>
      <w:r w:rsidRPr="00377A63">
        <w:t>Zusammengesetzte Nomen</w:t>
      </w:r>
    </w:p>
    <w:p w14:paraId="37C7CC79" w14:textId="29354288" w:rsidR="00052482" w:rsidRDefault="00052482" w:rsidP="006C4ADF">
      <w:pPr>
        <w:pStyle w:val="ekvgrundtexthalbe"/>
      </w:pPr>
    </w:p>
    <w:p w14:paraId="06FC163A" w14:textId="77777777" w:rsidR="00052482" w:rsidRPr="00D3427F" w:rsidRDefault="00052482" w:rsidP="00052482">
      <w:pPr>
        <w:pStyle w:val="ekvnummerierung"/>
        <w:framePr w:wrap="around"/>
      </w:pPr>
      <w:r>
        <w:t>1</w:t>
      </w:r>
    </w:p>
    <w:p w14:paraId="0FED6180" w14:textId="77777777" w:rsidR="00052482" w:rsidRPr="00287B24" w:rsidRDefault="00052482" w:rsidP="0005248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6F320AA8" wp14:editId="7A92C712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22858" w14:textId="6626E8D8" w:rsidR="00052482" w:rsidRDefault="00052482" w:rsidP="00052482">
      <w:pPr>
        <w:rPr>
          <w:rStyle w:val="ekvarbeitsanweisungdeutsch"/>
        </w:rPr>
      </w:pPr>
      <w:r>
        <w:rPr>
          <w:rStyle w:val="ekvarbeitsanweisungdeutsch"/>
        </w:rPr>
        <w:t>Schneide die Wortkarten aus.</w:t>
      </w:r>
      <w:r w:rsidR="00A73000">
        <w:rPr>
          <w:rStyle w:val="ekvarbeitsanweisungdeutsch"/>
        </w:rPr>
        <w:t xml:space="preserve"> Ergänze auf der leeren Wortkarte ein Nomen deiner Wahl.</w:t>
      </w:r>
    </w:p>
    <w:p w14:paraId="53927E53" w14:textId="41FFA711" w:rsidR="00052482" w:rsidRDefault="00052482" w:rsidP="00052482">
      <w:pPr>
        <w:rPr>
          <w:rStyle w:val="ekvarbeitsanweisungdeutsch"/>
        </w:rPr>
      </w:pPr>
      <w: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AEEC9F3" wp14:editId="6AF49689">
                <wp:simplePos x="0" y="0"/>
                <wp:positionH relativeFrom="column">
                  <wp:posOffset>5980398</wp:posOffset>
                </wp:positionH>
                <wp:positionV relativeFrom="paragraph">
                  <wp:posOffset>124658</wp:posOffset>
                </wp:positionV>
                <wp:extent cx="200058" cy="2228748"/>
                <wp:effectExtent l="0" t="0" r="9525" b="635"/>
                <wp:wrapNone/>
                <wp:docPr id="13" name="Gruppieren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058" cy="2228748"/>
                          <a:chOff x="0" y="0"/>
                          <a:chExt cx="200058" cy="2228748"/>
                        </a:xfrm>
                      </wpg:grpSpPr>
                      <pic:pic xmlns:pic="http://schemas.openxmlformats.org/drawingml/2006/picture">
                        <pic:nvPicPr>
                          <pic:cNvPr id="276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16595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88" y="1035952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78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25" y="1555309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7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88" y="2071903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88" y="0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7E270570" id="Gruppieren 13" o:spid="_x0000_s1026" style="position:absolute;margin-left:470.9pt;margin-top:9.8pt;width:15.75pt;height:175.5pt;z-index:251672576" coordsize="2000,22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top:5165;width:1917;height:15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">
                  <v:imagedata r:id="rId15" o:title="" croptop="11909f" cropbottom="14688f" cropleft="16259f" cropright="14533f"/>
                </v:shape>
                <v:shape id="Picture 7" o:spid="_x0000_s1028" type="#_x0000_t75" style="position:absolute;left:82;top:10359;width:1918;height:15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">
                  <v:imagedata r:id="rId15" o:title="" croptop="11909f" cropbottom="14688f" cropleft="16259f" cropright="14533f"/>
                </v:shape>
                <v:shape id="Picture 7" o:spid="_x0000_s1029" type="#_x0000_t75" style="position:absolute;left:55;top:15553;width:1917;height:15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">
                  <v:imagedata r:id="rId15" o:title="" croptop="11909f" cropbottom="14688f" cropleft="16259f" cropright="14533f"/>
                </v:shape>
                <v:shape id="Picture 9" o:spid="_x0000_s1030" type="#_x0000_t75" style="position:absolute;left:82;top:20719;width:1918;height:15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">
                  <v:imagedata r:id="rId15" o:title="" croptop="11909f" cropbottom="14688f" cropleft="16259f" cropright="14533f"/>
                </v:shape>
                <v:shape id="Picture 7" o:spid="_x0000_s1031" type="#_x0000_t75" style="position:absolute;left:82;width:1918;height:15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">
                  <v:imagedata r:id="rId15" o:title="" croptop="11909f" cropbottom="14688f" cropleft="16259f" cropright="14533f"/>
                </v:shape>
              </v:group>
            </w:pict>
          </mc:Fallback>
        </mc:AlternateConten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340"/>
        <w:gridCol w:w="2340"/>
        <w:gridCol w:w="2340"/>
      </w:tblGrid>
      <w:tr w:rsidR="00052482" w:rsidRPr="007615A9" w14:paraId="00F701F9" w14:textId="77777777" w:rsidTr="00052482">
        <w:trPr>
          <w:trHeight w:hRule="exact" w:val="737"/>
        </w:trPr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5257F" w14:textId="77777777" w:rsidR="00052482" w:rsidRPr="007615A9" w:rsidRDefault="00052482" w:rsidP="00B2578E">
            <w:pPr>
              <w:jc w:val="center"/>
            </w:pPr>
            <w:r>
              <w:t>Schokolade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C4FD3" w14:textId="77777777" w:rsidR="00052482" w:rsidRPr="007615A9" w:rsidRDefault="00052482" w:rsidP="00B2578E">
            <w:pPr>
              <w:jc w:val="center"/>
            </w:pPr>
            <w:r>
              <w:t>Kirsche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F57EE" w14:textId="77777777" w:rsidR="00052482" w:rsidRPr="007615A9" w:rsidRDefault="00052482" w:rsidP="00B2578E">
            <w:pPr>
              <w:jc w:val="center"/>
            </w:pPr>
            <w:r>
              <w:t>Stich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CE5C2" w14:textId="744054AB" w:rsidR="00052482" w:rsidRPr="007615A9" w:rsidRDefault="00052482" w:rsidP="00B2578E">
            <w:pPr>
              <w:jc w:val="center"/>
            </w:pPr>
            <w:r>
              <w:t>Haus</w:t>
            </w:r>
          </w:p>
        </w:tc>
      </w:tr>
      <w:tr w:rsidR="00052482" w:rsidRPr="007615A9" w14:paraId="120384B5" w14:textId="77777777" w:rsidTr="00052482">
        <w:trPr>
          <w:trHeight w:hRule="exact" w:val="737"/>
        </w:trPr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3644F" w14:textId="77777777" w:rsidR="00052482" w:rsidRPr="007615A9" w:rsidRDefault="00052482" w:rsidP="00B2578E">
            <w:pPr>
              <w:jc w:val="center"/>
            </w:pPr>
            <w:r>
              <w:t>Gespenst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BDCAD" w14:textId="77777777" w:rsidR="00052482" w:rsidRPr="007615A9" w:rsidRDefault="00052482" w:rsidP="00B2578E">
            <w:pPr>
              <w:jc w:val="center"/>
            </w:pPr>
            <w:r>
              <w:t>Schloss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DC41B" w14:textId="77777777" w:rsidR="00052482" w:rsidRPr="007615A9" w:rsidRDefault="00052482" w:rsidP="00B2578E">
            <w:pPr>
              <w:jc w:val="center"/>
            </w:pPr>
            <w:r>
              <w:t>Blüte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92D81" w14:textId="77777777" w:rsidR="00052482" w:rsidRPr="007615A9" w:rsidRDefault="00052482" w:rsidP="00B2578E">
            <w:pPr>
              <w:jc w:val="center"/>
            </w:pPr>
            <w:r>
              <w:t>Biene</w:t>
            </w:r>
          </w:p>
        </w:tc>
      </w:tr>
      <w:tr w:rsidR="00052482" w:rsidRPr="007615A9" w14:paraId="42A65263" w14:textId="77777777" w:rsidTr="00052482">
        <w:trPr>
          <w:trHeight w:hRule="exact" w:val="737"/>
        </w:trPr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6DB3D" w14:textId="77777777" w:rsidR="00052482" w:rsidRPr="007615A9" w:rsidRDefault="00052482" w:rsidP="00B2578E">
            <w:pPr>
              <w:jc w:val="center"/>
            </w:pPr>
            <w:r>
              <w:t>Stück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57194" w14:textId="77777777" w:rsidR="00052482" w:rsidRPr="007615A9" w:rsidRDefault="00052482" w:rsidP="00B2578E">
            <w:pPr>
              <w:jc w:val="center"/>
            </w:pPr>
            <w:r>
              <w:t>Honig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2FA02" w14:textId="77777777" w:rsidR="00052482" w:rsidRPr="007615A9" w:rsidRDefault="00052482" w:rsidP="00B2578E">
            <w:pPr>
              <w:jc w:val="center"/>
            </w:pPr>
            <w:r>
              <w:t>Kuchen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DDDE4" w14:textId="77777777" w:rsidR="00052482" w:rsidRPr="007615A9" w:rsidRDefault="00052482" w:rsidP="00B2578E">
            <w:pPr>
              <w:jc w:val="center"/>
            </w:pPr>
            <w:r>
              <w:t>Ferien</w:t>
            </w:r>
          </w:p>
        </w:tc>
      </w:tr>
      <w:tr w:rsidR="00052482" w:rsidRPr="007615A9" w14:paraId="3C325FB7" w14:textId="77777777" w:rsidTr="00052482">
        <w:trPr>
          <w:trHeight w:hRule="exact" w:val="737"/>
        </w:trPr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382A6" w14:textId="77777777" w:rsidR="00052482" w:rsidRPr="007615A9" w:rsidRDefault="00052482" w:rsidP="00B2578E">
            <w:pPr>
              <w:jc w:val="center"/>
            </w:pPr>
            <w:r>
              <w:t>Baum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7D63F" w14:textId="77777777" w:rsidR="00052482" w:rsidRPr="007615A9" w:rsidRDefault="00052482" w:rsidP="00B2578E">
            <w:pPr>
              <w:jc w:val="center"/>
            </w:pPr>
            <w:r>
              <w:t>Schule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314B7" w14:textId="77777777" w:rsidR="00052482" w:rsidRPr="007615A9" w:rsidRDefault="00052482" w:rsidP="00B2578E">
            <w:pPr>
              <w:jc w:val="center"/>
            </w:pPr>
            <w:r>
              <w:t>Zeit</w:t>
            </w:r>
          </w:p>
        </w:tc>
        <w:tc>
          <w:tcPr>
            <w:tcW w:w="23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BEBBD" w14:textId="77777777" w:rsidR="005603AF" w:rsidRDefault="005603AF" w:rsidP="005603A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0"/>
                <w:tab w:val="left" w:pos="2114"/>
              </w:tabs>
              <w:spacing w:line="140" w:lineRule="exact"/>
              <w:rPr>
                <w:rStyle w:val="ekvhandschriftunterstrichen"/>
              </w:rPr>
            </w:pPr>
          </w:p>
          <w:p w14:paraId="31F1E4CA" w14:textId="77777777" w:rsidR="005603AF" w:rsidRDefault="005603AF" w:rsidP="005603A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0"/>
                <w:tab w:val="left" w:pos="2114"/>
              </w:tabs>
              <w:spacing w:line="140" w:lineRule="exact"/>
              <w:rPr>
                <w:rStyle w:val="ekvhandschriftunterstrichen"/>
              </w:rPr>
            </w:pPr>
          </w:p>
          <w:p w14:paraId="27CE9B8E" w14:textId="3D4F9AC9" w:rsidR="00052482" w:rsidRPr="00CF17CB" w:rsidRDefault="005603AF" w:rsidP="00D955ED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114"/>
              </w:tabs>
              <w:spacing w:line="140" w:lineRule="exact"/>
              <w:ind w:left="130"/>
              <w:rPr>
                <w:u w:val="single"/>
              </w:rPr>
            </w:pPr>
            <w:r>
              <w:rPr>
                <w:rStyle w:val="ekvhandschriftunterstrichen"/>
              </w:rPr>
              <w:tab/>
            </w:r>
          </w:p>
        </w:tc>
      </w:tr>
    </w:tbl>
    <w:p w14:paraId="738ED41B" w14:textId="505D96B4" w:rsidR="00052482" w:rsidRDefault="00052482" w:rsidP="00052482">
      <w:pPr>
        <w:rPr>
          <w:rStyle w:val="ekvarbeitsanweisungdeutsch"/>
        </w:rPr>
      </w:pP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16B6610" wp14:editId="54B1F387">
                <wp:simplePos x="0" y="0"/>
                <wp:positionH relativeFrom="column">
                  <wp:posOffset>-80591</wp:posOffset>
                </wp:positionH>
                <wp:positionV relativeFrom="paragraph">
                  <wp:posOffset>30895</wp:posOffset>
                </wp:positionV>
                <wp:extent cx="6107352" cy="191771"/>
                <wp:effectExtent l="0" t="0" r="8255" b="0"/>
                <wp:wrapNone/>
                <wp:docPr id="11" name="Gruppieren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7352" cy="191771"/>
                          <a:chOff x="0" y="0"/>
                          <a:chExt cx="6107352" cy="191771"/>
                        </a:xfrm>
                      </wpg:grpSpPr>
                      <pic:pic xmlns:pic="http://schemas.openxmlformats.org/drawingml/2006/picture">
                        <pic:nvPicPr>
                          <pic:cNvPr id="280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rot="16200000" flipH="1">
                            <a:off x="5933045" y="17462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81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rot="16200000" flipH="1">
                            <a:off x="2960554" y="17462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82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rot="16200000" flipH="1">
                            <a:off x="-17462" y="17463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83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rot="16200000" flipH="1">
                            <a:off x="1468784" y="17462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84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 rot="16200000" flipH="1">
                            <a:off x="4446799" y="17463"/>
                            <a:ext cx="191770" cy="15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10F0A587" id="Gruppieren 11" o:spid="_x0000_s1026" style="position:absolute;margin-left:-6.35pt;margin-top:2.45pt;width:480.9pt;height:15.1pt;z-index:251669504" coordsize="61073,19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">
                <v:shape id="Picture 8" o:spid="_x0000_s1027" type="#_x0000_t75" style="position:absolute;left:59330;top:175;width:1917;height:1568;rotation:9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">
                  <v:imagedata r:id="rId15" o:title="" croptop="11909f" cropbottom="14688f" cropleft="16259f" cropright="14533f"/>
                </v:shape>
                <v:shape id="Picture 8" o:spid="_x0000_s1028" type="#_x0000_t75" style="position:absolute;left:29605;top:175;width:1917;height:1568;rotation:9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">
                  <v:imagedata r:id="rId15" o:title="" croptop="11909f" cropbottom="14688f" cropleft="16259f" cropright="14533f"/>
                </v:shape>
                <v:shape id="Picture 8" o:spid="_x0000_s1029" type="#_x0000_t75" style="position:absolute;left:-175;top:175;width:1917;height:1568;rotation:9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">
                  <v:imagedata r:id="rId15" o:title="" croptop="11909f" cropbottom="14688f" cropleft="16259f" cropright="14533f"/>
                </v:shape>
                <v:shape id="Picture 8" o:spid="_x0000_s1030" type="#_x0000_t75" style="position:absolute;left:14687;top:175;width:1917;height:1568;rotation:9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">
                  <v:imagedata r:id="rId15" o:title="" croptop="11909f" cropbottom="14688f" cropleft="16259f" cropright="14533f"/>
                </v:shape>
                <v:shape id="Picture 8" o:spid="_x0000_s1031" type="#_x0000_t75" style="position:absolute;left:44468;top:174;width:1917;height:1569;rotation:9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">
                  <v:imagedata r:id="rId15" o:title="" croptop="11909f" cropbottom="14688f" cropleft="16259f" cropright="14533f"/>
                </v:shape>
              </v:group>
            </w:pict>
          </mc:Fallback>
        </mc:AlternateContent>
      </w:r>
    </w:p>
    <w:p w14:paraId="496C0DD6" w14:textId="2C890392" w:rsidR="00052482" w:rsidRDefault="00052482" w:rsidP="00052482">
      <w:pPr>
        <w:rPr>
          <w:rStyle w:val="ekvarbeitsanweisungdeutsch"/>
        </w:rPr>
      </w:pPr>
    </w:p>
    <w:p w14:paraId="1F5AB2B6" w14:textId="77777777" w:rsidR="008D064B" w:rsidRDefault="008D064B" w:rsidP="008D064B">
      <w:pPr>
        <w:pStyle w:val="ekvgrundtexthalbe"/>
        <w:rPr>
          <w:rStyle w:val="ekvarbeitsanweisungdeutsch"/>
        </w:rPr>
      </w:pPr>
    </w:p>
    <w:p w14:paraId="515BB8A9" w14:textId="77777777" w:rsidR="00052482" w:rsidRPr="00287B24" w:rsidRDefault="00052482" w:rsidP="0005248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FB60D48" wp14:editId="2B13454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81724" w14:textId="77777777" w:rsidR="00052482" w:rsidRPr="00D3427F" w:rsidRDefault="00052482" w:rsidP="00052482">
      <w:pPr>
        <w:pStyle w:val="ekvnummerierung"/>
        <w:framePr w:wrap="around"/>
      </w:pPr>
      <w:r>
        <w:t>2</w:t>
      </w:r>
    </w:p>
    <w:p w14:paraId="052CA190" w14:textId="4B8837C3" w:rsidR="00052482" w:rsidRDefault="00052482" w:rsidP="00052482">
      <w:pPr>
        <w:rPr>
          <w:rStyle w:val="ekvarbeitsanweisungdeutsch"/>
        </w:rPr>
      </w:pPr>
      <w:r>
        <w:rPr>
          <w:rStyle w:val="ekvarbeitsanweisungdeutsch"/>
        </w:rPr>
        <w:t>Lege möglichst lange Wörterschlangen. Dabei müssen immer zwei nebeneinanderliegende</w:t>
      </w:r>
    </w:p>
    <w:p w14:paraId="1C3ED0DB" w14:textId="0EF55A29" w:rsidR="00052482" w:rsidRPr="00D32257" w:rsidRDefault="00052482" w:rsidP="00052482">
      <w:pPr>
        <w:rPr>
          <w:rStyle w:val="ekvarbeitsanweisungdeutsch"/>
        </w:rPr>
      </w:pPr>
      <w:r>
        <w:rPr>
          <w:rStyle w:val="ekvarbeitsanweisungdeutsch"/>
        </w:rPr>
        <w:t xml:space="preserve">Nomen ein zusammengesetztes Nomen ergeben. </w:t>
      </w:r>
    </w:p>
    <w:p w14:paraId="793680E9" w14:textId="4EE96B20" w:rsidR="00052482" w:rsidRDefault="00052482" w:rsidP="00052482">
      <w:pPr>
        <w:pStyle w:val="ekvgrundtexthalbe"/>
        <w:rPr>
          <w:rStyle w:val="ekvarbeitsanweisungdeutsch"/>
        </w:rPr>
      </w:pPr>
    </w:p>
    <w:p w14:paraId="30DF163C" w14:textId="1B86D839" w:rsidR="00052482" w:rsidRDefault="00052482" w:rsidP="00052482">
      <w:pPr>
        <w:pStyle w:val="ekvgrundtexthalbe"/>
        <w:rPr>
          <w:rStyle w:val="ekvarbeitsanweisungdeutsch"/>
        </w:rPr>
      </w:pPr>
      <w:r w:rsidRPr="008C03D2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C14D49" wp14:editId="6B2BDCAF">
                <wp:simplePos x="0" y="0"/>
                <wp:positionH relativeFrom="column">
                  <wp:posOffset>0</wp:posOffset>
                </wp:positionH>
                <wp:positionV relativeFrom="paragraph">
                  <wp:posOffset>58420</wp:posOffset>
                </wp:positionV>
                <wp:extent cx="699135" cy="269875"/>
                <wp:effectExtent l="0" t="0" r="24765" b="15875"/>
                <wp:wrapNone/>
                <wp:docPr id="22" name="Textfeld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F8303D0" w14:textId="77777777" w:rsidR="00052482" w:rsidRPr="001013EF" w:rsidRDefault="00052482" w:rsidP="00052482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  <w:r>
                              <w:rPr>
                                <w:rStyle w:val="ekvlsung"/>
                              </w:rPr>
                              <w:t>Vogel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1CC14D49" id="_x0000_t202" coordsize="21600,21600" o:spt="202" path="m,l,21600r21600,l21600,xe">
                <v:stroke joinstyle="miter"/>
                <v:path gradientshapeok="t" o:connecttype="rect"/>
              </v:shapetype>
              <v:shape id="Textfeld 22" o:spid="_x0000_s1026" type="#_x0000_t202" style="position:absolute;margin-left:0;margin-top:4.6pt;width:55.05pt;height:21.2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" filled="f" strokecolor="black [3213]" strokeweight=".5pt">
                <v:textbox inset=",0,,0">
                  <w:txbxContent>
                    <w:p w14:paraId="0F8303D0" w14:textId="77777777" w:rsidR="00052482" w:rsidRPr="001013EF" w:rsidRDefault="00052482" w:rsidP="00052482">
                      <w:pPr>
                        <w:jc w:val="center"/>
                        <w:rPr>
                          <w:rStyle w:val="ekvlsung"/>
                        </w:rPr>
                      </w:pPr>
                      <w:r>
                        <w:rPr>
                          <w:rStyle w:val="ekvlsung"/>
                        </w:rPr>
                        <w:t>Vogel</w:t>
                      </w:r>
                    </w:p>
                  </w:txbxContent>
                </v:textbox>
              </v:shape>
            </w:pict>
          </mc:Fallback>
        </mc:AlternateContent>
      </w:r>
      <w:r w:rsidRPr="008C03D2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D62CEB" wp14:editId="129E5FF7">
                <wp:simplePos x="0" y="0"/>
                <wp:positionH relativeFrom="column">
                  <wp:posOffset>1703070</wp:posOffset>
                </wp:positionH>
                <wp:positionV relativeFrom="paragraph">
                  <wp:posOffset>60325</wp:posOffset>
                </wp:positionV>
                <wp:extent cx="699135" cy="269875"/>
                <wp:effectExtent l="0" t="0" r="24765" b="15875"/>
                <wp:wrapNone/>
                <wp:docPr id="18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0065F4F" w14:textId="77777777" w:rsidR="00052482" w:rsidRPr="008C03D2" w:rsidRDefault="00052482" w:rsidP="00052482">
                            <w:pPr>
                              <w:jc w:val="center"/>
                              <w:rPr>
                                <w:color w:val="000000"/>
                                <w:sz w:val="22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z w:val="22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  <w:t>Kuchen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3DD62CEB" id="Textfeld 18" o:spid="_x0000_s1027" type="#_x0000_t202" style="position:absolute;margin-left:134.1pt;margin-top:4.75pt;width:55.05pt;height:21.2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" filled="f" strokecolor="black [3213]" strokeweight=".5pt">
                <v:textbox inset=",0,,0">
                  <w:txbxContent>
                    <w:p w14:paraId="00065F4F" w14:textId="77777777" w:rsidR="00052482" w:rsidRPr="008C03D2" w:rsidRDefault="00052482" w:rsidP="00052482">
                      <w:pPr>
                        <w:jc w:val="center"/>
                        <w:rPr>
                          <w:color w:val="000000"/>
                          <w:sz w:val="22"/>
                          <w14:textFill>
                            <w14:solidFill>
                              <w14:srgbClr w14:val="000000">
                                <w14:lumMod w14:val="65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z w:val="22"/>
                          <w14:textFill>
                            <w14:solidFill>
                              <w14:srgbClr w14:val="000000">
                                <w14:lumMod w14:val="65000"/>
                              </w14:srgbClr>
                            </w14:solidFill>
                          </w14:textFill>
                        </w:rPr>
                        <w:t>Kuchen</w:t>
                      </w:r>
                    </w:p>
                  </w:txbxContent>
                </v:textbox>
              </v:shape>
            </w:pict>
          </mc:Fallback>
        </mc:AlternateContent>
      </w:r>
      <w:r w:rsidRPr="008C03D2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A57788" wp14:editId="60D42FF0">
                <wp:simplePos x="0" y="0"/>
                <wp:positionH relativeFrom="column">
                  <wp:posOffset>844550</wp:posOffset>
                </wp:positionH>
                <wp:positionV relativeFrom="paragraph">
                  <wp:posOffset>59690</wp:posOffset>
                </wp:positionV>
                <wp:extent cx="699135" cy="269875"/>
                <wp:effectExtent l="0" t="0" r="24765" b="15875"/>
                <wp:wrapNone/>
                <wp:docPr id="211" name="Textfeld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AFC66F4" w14:textId="77777777" w:rsidR="00052482" w:rsidRPr="008C03D2" w:rsidRDefault="00052482" w:rsidP="00052482">
                            <w:pPr>
                              <w:jc w:val="center"/>
                              <w:rPr>
                                <w:color w:val="000000"/>
                                <w:sz w:val="22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/>
                                <w:sz w:val="22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  <w:t>Kirsche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21A57788" id="Textfeld 211" o:spid="_x0000_s1028" type="#_x0000_t202" style="position:absolute;margin-left:66.5pt;margin-top:4.7pt;width:55.05pt;height:21.2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" filled="f" strokecolor="black [3213]" strokeweight=".5pt">
                <v:textbox inset=",0,,0">
                  <w:txbxContent>
                    <w:p w14:paraId="3AFC66F4" w14:textId="77777777" w:rsidR="00052482" w:rsidRPr="008C03D2" w:rsidRDefault="00052482" w:rsidP="00052482">
                      <w:pPr>
                        <w:jc w:val="center"/>
                        <w:rPr>
                          <w:color w:val="000000"/>
                          <w:sz w:val="22"/>
                          <w14:textFill>
                            <w14:solidFill>
                              <w14:srgbClr w14:val="000000">
                                <w14:lumMod w14:val="65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color w:val="000000"/>
                          <w:sz w:val="22"/>
                          <w14:textFill>
                            <w14:solidFill>
                              <w14:srgbClr w14:val="000000">
                                <w14:lumMod w14:val="65000"/>
                              </w14:srgbClr>
                            </w14:solidFill>
                          </w14:textFill>
                        </w:rPr>
                        <w:t>Kirsche</w:t>
                      </w:r>
                    </w:p>
                  </w:txbxContent>
                </v:textbox>
              </v:shape>
            </w:pict>
          </mc:Fallback>
        </mc:AlternateContent>
      </w:r>
    </w:p>
    <w:p w14:paraId="7964C9DE" w14:textId="7D7B327D" w:rsidR="00052482" w:rsidRDefault="006F21CC" w:rsidP="008D064B">
      <w:pPr>
        <w:tabs>
          <w:tab w:val="left" w:pos="3828"/>
        </w:tabs>
        <w:rPr>
          <w:rStyle w:val="ekvarbeitsanweisungdeutsch"/>
        </w:rPr>
      </w:pPr>
      <w:r>
        <w:drawing>
          <wp:anchor distT="0" distB="0" distL="114300" distR="114300" simplePos="0" relativeHeight="251679744" behindDoc="1" locked="0" layoutInCell="1" allowOverlap="1" wp14:anchorId="60F03AA1" wp14:editId="24378AD7">
            <wp:simplePos x="0" y="0"/>
            <wp:positionH relativeFrom="column">
              <wp:posOffset>4047048</wp:posOffset>
            </wp:positionH>
            <wp:positionV relativeFrom="paragraph">
              <wp:posOffset>85725</wp:posOffset>
            </wp:positionV>
            <wp:extent cx="813818" cy="944120"/>
            <wp:effectExtent l="0" t="0" r="5715" b="8890"/>
            <wp:wrapNone/>
            <wp:docPr id="7" name="Grafik 7" descr="S503006731_KV090_Kinder_Befragung_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13818" cy="944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2482">
        <w:rPr>
          <w:rStyle w:val="ekvarbeitsanweisungdeutsch"/>
        </w:rPr>
        <w:tab/>
      </w:r>
      <w:r w:rsidR="00052482">
        <w:rPr>
          <w:rStyle w:val="ekvarbeitsanweisungdeutsch"/>
        </w:rPr>
        <w:tab/>
      </w:r>
      <w:r w:rsidR="00052482">
        <w:rPr>
          <w:rStyle w:val="ekvarbeitsanweisungdeutsch"/>
        </w:rPr>
        <w:tab/>
      </w:r>
      <w:r w:rsidR="00052482">
        <w:rPr>
          <w:rStyle w:val="ekvarbeitsanweisungdeutsch"/>
        </w:rPr>
        <w:tab/>
      </w:r>
      <w:r w:rsidR="008D064B">
        <w:rPr>
          <w:rStyle w:val="ekvarbeitsanweisungdeutsch"/>
        </w:rPr>
        <w:t xml:space="preserve">  </w:t>
      </w:r>
      <w:r w:rsidR="00052482">
        <w:rPr>
          <w:rStyle w:val="ekvarbeitsanweisungdeutsch"/>
        </w:rPr>
        <w:t>…</w:t>
      </w:r>
    </w:p>
    <w:p w14:paraId="2AA15431" w14:textId="6D721DB3" w:rsidR="00052482" w:rsidRDefault="00052482" w:rsidP="00052482">
      <w:pPr>
        <w:tabs>
          <w:tab w:val="left" w:pos="4111"/>
        </w:tabs>
        <w:rPr>
          <w:rStyle w:val="ekvarbeitsanweisungdeutsch"/>
        </w:rPr>
      </w:pPr>
    </w:p>
    <w:p w14:paraId="0A27B019" w14:textId="1099A974" w:rsidR="00052482" w:rsidRDefault="006527FE" w:rsidP="00052482">
      <w:pPr>
        <w:pStyle w:val="ekvbild"/>
        <w:rPr>
          <w:rStyle w:val="ekvarbeitsanweisungdeutsch"/>
        </w:rPr>
      </w:pPr>
      <w:r w:rsidRPr="00DE6D73">
        <w:rPr>
          <w:rStyle w:val="ekvarbeitsanweisungdeutsch"/>
          <w:lang w:eastAsia="de-DE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74E475" wp14:editId="0F222B47">
                <wp:simplePos x="0" y="0"/>
                <wp:positionH relativeFrom="page">
                  <wp:posOffset>1858010</wp:posOffset>
                </wp:positionH>
                <wp:positionV relativeFrom="paragraph">
                  <wp:posOffset>43278</wp:posOffset>
                </wp:positionV>
                <wp:extent cx="3060700" cy="493395"/>
                <wp:effectExtent l="0" t="0" r="292100" b="20955"/>
                <wp:wrapNone/>
                <wp:docPr id="20" name="Abgerundete rechteckige Legend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700" cy="493395"/>
                        </a:xfrm>
                        <a:prstGeom prst="wedgeRoundRectCallout">
                          <a:avLst>
                            <a:gd name="adj1" fmla="val 57320"/>
                            <a:gd name="adj2" fmla="val 19406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935ECD" w14:textId="77777777" w:rsidR="00052482" w:rsidRDefault="00052482" w:rsidP="00052482">
                            <w:pPr>
                              <w:pStyle w:val="ekvsprechblase"/>
                            </w:pPr>
                            <w:r>
                              <w:t xml:space="preserve">Mein eigenes Wort ist </w:t>
                            </w:r>
                            <w:r w:rsidRPr="009254A3">
                              <w:rPr>
                                <w:rStyle w:val="ekvfett"/>
                              </w:rPr>
                              <w:t>Vogel</w:t>
                            </w:r>
                            <w:r>
                              <w:t>:</w:t>
                            </w:r>
                          </w:p>
                          <w:p w14:paraId="397DE2BE" w14:textId="6C14A06C" w:rsidR="00052482" w:rsidRPr="00BB7A52" w:rsidRDefault="00052482" w:rsidP="00052482">
                            <w:pPr>
                              <w:pStyle w:val="ekvsprechblase"/>
                            </w:pPr>
                            <w:r>
                              <w:t>Vogelkirsche, Kirschkuchen,</w:t>
                            </w:r>
                            <w:r w:rsidR="008D064B">
                              <w:t xml:space="preserve"> </w:t>
                            </w:r>
                            <w:r>
                              <w:t>Kuchen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5C74E47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4" o:spid="_x0000_s1029" type="#_x0000_t62" style="position:absolute;margin-left:146.3pt;margin-top:3.4pt;width:241pt;height:38.85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" adj="23181,14992" fillcolor="white [3212]" strokecolor="#a5a5a5 [2092]">
                <v:textbox>
                  <w:txbxContent>
                    <w:p w14:paraId="13935ECD" w14:textId="77777777" w:rsidR="00052482" w:rsidRDefault="00052482" w:rsidP="00052482">
                      <w:pPr>
                        <w:pStyle w:val="ekvsprechblase"/>
                      </w:pPr>
                      <w:r>
                        <w:t xml:space="preserve">Mein eigenes Wort ist </w:t>
                      </w:r>
                      <w:r w:rsidRPr="009254A3">
                        <w:rPr>
                          <w:rStyle w:val="ekvfett"/>
                        </w:rPr>
                        <w:t>Vogel</w:t>
                      </w:r>
                      <w:r>
                        <w:t>:</w:t>
                      </w:r>
                    </w:p>
                    <w:p w14:paraId="397DE2BE" w14:textId="6C14A06C" w:rsidR="00052482" w:rsidRPr="00BB7A52" w:rsidRDefault="00052482" w:rsidP="00052482">
                      <w:pPr>
                        <w:pStyle w:val="ekvsprechblase"/>
                      </w:pPr>
                      <w:r>
                        <w:t>Vogelkirsche, Kirschkuchen,</w:t>
                      </w:r>
                      <w:r w:rsidR="008D064B">
                        <w:t xml:space="preserve"> </w:t>
                      </w:r>
                      <w:r>
                        <w:t>Kuchen …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56DDAF8" w14:textId="7F86A83C" w:rsidR="00052482" w:rsidRDefault="00052482" w:rsidP="00052482">
      <w:pPr>
        <w:rPr>
          <w:rStyle w:val="ekvarbeitsanweisungdeutsch"/>
        </w:rPr>
      </w:pPr>
    </w:p>
    <w:p w14:paraId="791DA2BA" w14:textId="467FFDF8" w:rsidR="00052482" w:rsidRDefault="00052482" w:rsidP="006F21CC">
      <w:pPr>
        <w:pStyle w:val="ekvbild"/>
        <w:rPr>
          <w:rStyle w:val="ekvarbeitsanweisungdeutsch"/>
        </w:rPr>
      </w:pPr>
    </w:p>
    <w:p w14:paraId="3280CA0F" w14:textId="77777777" w:rsidR="006F21CC" w:rsidRDefault="006F21CC" w:rsidP="006F21CC">
      <w:pPr>
        <w:rPr>
          <w:rStyle w:val="ekvarbeitsanweisungdeutsch"/>
        </w:rPr>
      </w:pPr>
    </w:p>
    <w:p w14:paraId="63671D2B" w14:textId="77777777" w:rsidR="006F21CC" w:rsidRDefault="006F21CC" w:rsidP="008D064B">
      <w:pPr>
        <w:pStyle w:val="ekvgrundtexthalbe"/>
        <w:rPr>
          <w:rStyle w:val="ekvarbeitsanweisungdeutsch"/>
        </w:rPr>
      </w:pPr>
    </w:p>
    <w:p w14:paraId="00F8B8CE" w14:textId="77777777" w:rsidR="00052482" w:rsidRPr="00287B24" w:rsidRDefault="00052482" w:rsidP="0005248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E465312" wp14:editId="64E7D699">
            <wp:extent cx="288290" cy="288290"/>
            <wp:effectExtent l="0" t="0" r="0" b="0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6546E" w14:textId="77777777" w:rsidR="00052482" w:rsidRPr="00D3427F" w:rsidRDefault="00052482" w:rsidP="00052482">
      <w:pPr>
        <w:pStyle w:val="ekvnummerierung"/>
        <w:framePr w:wrap="around"/>
      </w:pPr>
      <w:r>
        <w:t>3</w:t>
      </w:r>
    </w:p>
    <w:p w14:paraId="1971F680" w14:textId="7B6B96AD" w:rsidR="00052482" w:rsidRDefault="00052482" w:rsidP="00052482">
      <w:pPr>
        <w:tabs>
          <w:tab w:val="left" w:pos="4111"/>
        </w:tabs>
      </w:pPr>
      <w:r>
        <w:rPr>
          <w:lang w:eastAsia="de-DE"/>
        </w:rPr>
        <w:drawing>
          <wp:anchor distT="0" distB="0" distL="114300" distR="114300" simplePos="0" relativeHeight="251657216" behindDoc="0" locked="0" layoutInCell="1" allowOverlap="1" wp14:anchorId="01670C53" wp14:editId="2D20923C">
            <wp:simplePos x="0" y="0"/>
            <wp:positionH relativeFrom="column">
              <wp:posOffset>-727788</wp:posOffset>
            </wp:positionH>
            <wp:positionV relativeFrom="paragraph">
              <wp:posOffset>238760</wp:posOffset>
            </wp:positionV>
            <wp:extent cx="288290" cy="285115"/>
            <wp:effectExtent l="0" t="0" r="0" b="635"/>
            <wp:wrapNone/>
            <wp:docPr id="100" name="Grafik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arbeitsheft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15A9">
        <w:t xml:space="preserve">Schreibe </w:t>
      </w:r>
      <w:r>
        <w:t>die zusammengesetzten Nomen mit Artikel auf.</w:t>
      </w:r>
    </w:p>
    <w:p w14:paraId="440A5914" w14:textId="25F64EB6" w:rsidR="00052482" w:rsidRPr="00287B24" w:rsidRDefault="00052482" w:rsidP="00052482">
      <w:pPr>
        <w:pStyle w:val="ekvpicto"/>
        <w:framePr w:wrap="around"/>
      </w:pPr>
    </w:p>
    <w:p w14:paraId="5C08202B" w14:textId="3EC2621A" w:rsidR="00052482" w:rsidRDefault="00052482" w:rsidP="00052482">
      <w:pPr>
        <w:tabs>
          <w:tab w:val="left" w:pos="4111"/>
        </w:tabs>
        <w:rPr>
          <w:rStyle w:val="ekvarbeitsanweisungdeutsch"/>
        </w:rPr>
      </w:pPr>
    </w:p>
    <w:p w14:paraId="6382D99F" w14:textId="25E5D2C5" w:rsidR="00052482" w:rsidRDefault="00052482" w:rsidP="00052482">
      <w:pPr>
        <w:pStyle w:val="ekvgrundtexthalbe"/>
        <w:rPr>
          <w:rStyle w:val="ekvarbeitsanweisungdeutsch"/>
        </w:rPr>
      </w:pPr>
    </w:p>
    <w:p w14:paraId="3EC6EB89" w14:textId="0C55489C" w:rsidR="00052482" w:rsidRDefault="00052482" w:rsidP="00052482">
      <w:pPr>
        <w:pStyle w:val="ekvgrundtexthalbe"/>
        <w:rPr>
          <w:rStyle w:val="ekvarbeitsanweisungdeutsch"/>
        </w:rPr>
      </w:pPr>
    </w:p>
    <w:p w14:paraId="7046BF68" w14:textId="77777777" w:rsidR="00052482" w:rsidRPr="00D3427F" w:rsidRDefault="00052482" w:rsidP="00052482">
      <w:pPr>
        <w:pStyle w:val="ekvnummerierung"/>
        <w:framePr w:wrap="around"/>
      </w:pPr>
      <w:r>
        <w:t>4</w:t>
      </w:r>
    </w:p>
    <w:p w14:paraId="6529F469" w14:textId="77777777" w:rsidR="00052482" w:rsidRPr="00287B24" w:rsidRDefault="00052482" w:rsidP="0005248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D505A13" wp14:editId="2E9C47E5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C1FFD" w14:textId="1174C424" w:rsidR="00377A63" w:rsidRDefault="00052482" w:rsidP="00052482">
      <w:pPr>
        <w:tabs>
          <w:tab w:val="left" w:pos="4111"/>
        </w:tabs>
      </w:pPr>
      <w:r>
        <w:t xml:space="preserve">Bilde mit den </w:t>
      </w:r>
      <w:r w:rsidR="00ED34B8">
        <w:rPr>
          <w:b/>
          <w:bCs/>
        </w:rPr>
        <w:t>Wortbausteinen</w:t>
      </w:r>
      <w:r>
        <w:t xml:space="preserve"> </w:t>
      </w:r>
      <w:r>
        <w:rPr>
          <w:rStyle w:val="ekvfett"/>
        </w:rPr>
        <w:t>-heit</w:t>
      </w:r>
      <w:r>
        <w:t xml:space="preserve">, </w:t>
      </w:r>
      <w:r>
        <w:rPr>
          <w:rStyle w:val="ekvfett"/>
        </w:rPr>
        <w:t>-keit</w:t>
      </w:r>
      <w:r>
        <w:t xml:space="preserve"> und </w:t>
      </w:r>
      <w:r>
        <w:rPr>
          <w:rStyle w:val="ekvfett"/>
        </w:rPr>
        <w:t>-ung</w:t>
      </w:r>
      <w:r>
        <w:t xml:space="preserve"> zusammengesetzte Nomen. </w:t>
      </w:r>
    </w:p>
    <w:p w14:paraId="15925543" w14:textId="6AAAAFF0" w:rsidR="00052482" w:rsidRDefault="00052482" w:rsidP="00052482">
      <w:pPr>
        <w:tabs>
          <w:tab w:val="left" w:pos="4111"/>
        </w:tabs>
      </w:pPr>
      <w:r>
        <w:t>Ordne sie in die Tabelle ein.</w:t>
      </w:r>
      <w:r w:rsidR="00377A63">
        <w:t xml:space="preserve"> </w:t>
      </w:r>
      <w:r w:rsidR="00377A63" w:rsidRPr="00377A63">
        <w:t>Ergänze weitere passende Wörter.</w:t>
      </w:r>
    </w:p>
    <w:p w14:paraId="1D10396E" w14:textId="0DD90037" w:rsidR="00052482" w:rsidRDefault="00A73000" w:rsidP="00052482">
      <w:pPr>
        <w:tabs>
          <w:tab w:val="left" w:pos="4111"/>
        </w:tabs>
        <w:rPr>
          <w:rStyle w:val="ekvarbeitsanweisungdeutsch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EA05C3" wp14:editId="315DAEAD">
                <wp:simplePos x="0" y="0"/>
                <wp:positionH relativeFrom="column">
                  <wp:posOffset>-3809</wp:posOffset>
                </wp:positionH>
                <wp:positionV relativeFrom="paragraph">
                  <wp:posOffset>116204</wp:posOffset>
                </wp:positionV>
                <wp:extent cx="781050" cy="447675"/>
                <wp:effectExtent l="0" t="0" r="19050" b="28575"/>
                <wp:wrapNone/>
                <wp:docPr id="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1050" cy="4476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1BD1A1AD" id="Gerader Verbinder 2" o:spid="_x0000_s1026" style="position:absolute;flip:y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pt,9.15pt" to="61.2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" strokecolor="black [3213]" strokeweight=".5pt">
                <v:stroke joinstyle="miter"/>
              </v:line>
            </w:pict>
          </mc:Fallback>
        </mc:AlternateContent>
      </w:r>
    </w:p>
    <w:p w14:paraId="3174585D" w14:textId="78E117D0" w:rsidR="00052482" w:rsidRDefault="00052482" w:rsidP="00052482">
      <w:pPr>
        <w:pStyle w:val="ekvbild"/>
      </w:pPr>
      <w:r>
        <w:rPr>
          <w:lang w:eastAsia="de-DE"/>
        </w:rPr>
        <mc:AlternateContent>
          <mc:Choice Requires="wps">
            <w:drawing>
              <wp:inline distT="0" distB="0" distL="0" distR="0" wp14:anchorId="1A8B7D48" wp14:editId="45684051">
                <wp:extent cx="810000" cy="270000"/>
                <wp:effectExtent l="0" t="0" r="20955" b="15875"/>
                <wp:docPr id="163" name="Textfeld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08AEEDB" w14:textId="237DDE24" w:rsidR="00052482" w:rsidRPr="009F0109" w:rsidRDefault="00052482" w:rsidP="00052482">
                            <w:pPr>
                              <w:pStyle w:val="ekvaufgabenwortkarte"/>
                            </w:pPr>
                            <w:r>
                              <w:t>sammeln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1A8B7D48" id="Textfeld 163" o:spid="_x0000_s1030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" fillcolor="white [3212]" strokecolor="black [3213]" strokeweight=".5pt">
                <v:textbox>
                  <w:txbxContent>
                    <w:p w14:paraId="008AEEDB" w14:textId="237DDE24" w:rsidR="00052482" w:rsidRPr="009F0109" w:rsidRDefault="00052482" w:rsidP="00052482">
                      <w:pPr>
                        <w:pStyle w:val="ekvaufgabenwortkarte"/>
                      </w:pPr>
                      <w:r>
                        <w:t>sammeln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04D308FC" wp14:editId="2F0C6039">
                <wp:extent cx="810000" cy="270000"/>
                <wp:effectExtent l="0" t="0" r="20955" b="15875"/>
                <wp:docPr id="164" name="Textfeld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CFA0958" w14:textId="43A9ABB6" w:rsidR="00052482" w:rsidRPr="009F0109" w:rsidRDefault="00052482" w:rsidP="00052482">
                            <w:pPr>
                              <w:pStyle w:val="ekvaufgabenwortkarte"/>
                            </w:pPr>
                            <w:r>
                              <w:t>übel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04D308FC" id="Textfeld 164" o:spid="_x0000_s1031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" fillcolor="white [3212]" strokecolor="black [3213]" strokeweight=".5pt">
                <v:textbox>
                  <w:txbxContent>
                    <w:p w14:paraId="6CFA0958" w14:textId="43A9ABB6" w:rsidR="00052482" w:rsidRPr="009F0109" w:rsidRDefault="00052482" w:rsidP="00052482">
                      <w:pPr>
                        <w:pStyle w:val="ekvaufgabenwortkarte"/>
                      </w:pPr>
                      <w:r>
                        <w:t>übel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3A5EC9F6" wp14:editId="6176C280">
                <wp:extent cx="810000" cy="270000"/>
                <wp:effectExtent l="0" t="0" r="20955" b="15875"/>
                <wp:docPr id="166" name="Textfeld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0ADAC94" w14:textId="79A9C7D4" w:rsidR="00052482" w:rsidRPr="009F0109" w:rsidRDefault="00052482" w:rsidP="00052482">
                            <w:pPr>
                              <w:pStyle w:val="ekvaufgabenwortkarte"/>
                            </w:pPr>
                            <w:r>
                              <w:t>frei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3A5EC9F6" id="Textfeld 166" o:spid="_x0000_s1032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" fillcolor="white [3212]" strokecolor="black [3213]" strokeweight=".5pt">
                <v:textbox>
                  <w:txbxContent>
                    <w:p w14:paraId="20ADAC94" w14:textId="79A9C7D4" w:rsidR="00052482" w:rsidRPr="009F0109" w:rsidRDefault="00052482" w:rsidP="00052482">
                      <w:pPr>
                        <w:pStyle w:val="ekvaufgabenwortkarte"/>
                      </w:pPr>
                      <w:r>
                        <w:t>frei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Start w:id="1" w:name="_Hlk106177630"/>
      <w:r w:rsidR="00377A63" w:rsidRPr="006C68EA">
        <w:t> </w:t>
      </w:r>
      <w:r w:rsidR="00377A63" w:rsidRPr="006C68EA">
        <w:t> </w:t>
      </w:r>
      <w:r w:rsidR="008D064B">
        <w:rPr>
          <w:lang w:eastAsia="de-DE"/>
        </w:rPr>
        <mc:AlternateContent>
          <mc:Choice Requires="wps">
            <w:drawing>
              <wp:inline distT="0" distB="0" distL="0" distR="0" wp14:anchorId="75BEF556" wp14:editId="39D6CBDE">
                <wp:extent cx="810000" cy="270000"/>
                <wp:effectExtent l="0" t="0" r="20955" b="15875"/>
                <wp:docPr id="191" name="Textfeld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FE87B58" w14:textId="77777777" w:rsidR="008D064B" w:rsidRPr="009F0109" w:rsidRDefault="008D064B" w:rsidP="008D064B">
                            <w:pPr>
                              <w:pStyle w:val="ekvaufgabenwortkarte"/>
                            </w:pPr>
                            <w:r>
                              <w:t>höflich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75BEF556" id="Textfeld 191" o:spid="_x0000_s1033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" fillcolor="white [3212]" strokecolor="black [3213]" strokeweight=".5pt">
                <v:textbox>
                  <w:txbxContent>
                    <w:p w14:paraId="4FE87B58" w14:textId="77777777" w:rsidR="008D064B" w:rsidRPr="009F0109" w:rsidRDefault="008D064B" w:rsidP="008D064B">
                      <w:pPr>
                        <w:pStyle w:val="ekvaufgabenwortkarte"/>
                      </w:pPr>
                      <w:r>
                        <w:t>höflich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8D064B" w:rsidRPr="006C68EA">
        <w:t> </w:t>
      </w:r>
      <w:r w:rsidR="008D064B" w:rsidRPr="006C68EA">
        <w:t> </w:t>
      </w:r>
      <w:r w:rsidR="008D064B">
        <w:rPr>
          <w:lang w:eastAsia="de-DE"/>
        </w:rPr>
        <mc:AlternateContent>
          <mc:Choice Requires="wps">
            <w:drawing>
              <wp:inline distT="0" distB="0" distL="0" distR="0" wp14:anchorId="1B2D5A1D" wp14:editId="35E6B971">
                <wp:extent cx="810000" cy="270000"/>
                <wp:effectExtent l="0" t="0" r="20955" b="15875"/>
                <wp:docPr id="195" name="Textfeld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1A851D6" w14:textId="77777777" w:rsidR="008D064B" w:rsidRPr="009F0109" w:rsidRDefault="008D064B" w:rsidP="008D064B">
                            <w:pPr>
                              <w:pStyle w:val="ekvaufgabenwortkarte"/>
                            </w:pPr>
                            <w:r>
                              <w:t>klug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1B2D5A1D" id="Textfeld 195" o:spid="_x0000_s1034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" fillcolor="white [3212]" strokecolor="black [3213]" strokeweight=".5pt">
                <v:textbox>
                  <w:txbxContent>
                    <w:p w14:paraId="71A851D6" w14:textId="77777777" w:rsidR="008D064B" w:rsidRPr="009F0109" w:rsidRDefault="008D064B" w:rsidP="008D064B">
                      <w:pPr>
                        <w:pStyle w:val="ekvaufgabenwortkarte"/>
                      </w:pPr>
                      <w:r>
                        <w:t>klug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8D064B" w:rsidRPr="006C68EA">
        <w:t> </w:t>
      </w:r>
      <w:r w:rsidR="008D064B" w:rsidRPr="006C68EA">
        <w:t> </w:t>
      </w:r>
      <w:r w:rsidR="008D064B">
        <w:rPr>
          <w:lang w:eastAsia="de-DE"/>
        </w:rPr>
        <mc:AlternateContent>
          <mc:Choice Requires="wps">
            <w:drawing>
              <wp:inline distT="0" distB="0" distL="0" distR="0" wp14:anchorId="219BFCE3" wp14:editId="78415326">
                <wp:extent cx="810000" cy="270000"/>
                <wp:effectExtent l="0" t="0" r="20955" b="15875"/>
                <wp:docPr id="197" name="Textfeld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B12DA24" w14:textId="77777777" w:rsidR="008D064B" w:rsidRPr="009F0109" w:rsidRDefault="008D064B" w:rsidP="008D064B">
                            <w:pPr>
                              <w:pStyle w:val="ekvaufgabenwortkarte"/>
                            </w:pPr>
                            <w:r>
                              <w:t>Zeit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219BFCE3" id="Textfeld 197" o:spid="_x0000_s1035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" fillcolor="white [3212]" strokecolor="black [3213]" strokeweight=".5pt">
                <v:textbox>
                  <w:txbxContent>
                    <w:p w14:paraId="4B12DA24" w14:textId="77777777" w:rsidR="008D064B" w:rsidRPr="009F0109" w:rsidRDefault="008D064B" w:rsidP="008D064B">
                      <w:pPr>
                        <w:pStyle w:val="ekvaufgabenwortkarte"/>
                      </w:pPr>
                      <w:r>
                        <w:t>Zeit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Start w:id="2" w:name="_Hlk73089818"/>
      <w:r w:rsidR="008D064B" w:rsidRPr="006C68EA">
        <w:t> </w:t>
      </w:r>
      <w:bookmarkEnd w:id="1"/>
      <w:bookmarkEnd w:id="2"/>
      <w:r w:rsidRPr="006C68EA">
        <w:t> </w:t>
      </w:r>
    </w:p>
    <w:p w14:paraId="6F975DA8" w14:textId="4833E3D0" w:rsidR="00052482" w:rsidRDefault="00052482" w:rsidP="00052482">
      <w:pPr>
        <w:rPr>
          <w:rStyle w:val="ekvarbeitsanweisungdeutsch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0"/>
        <w:gridCol w:w="3120"/>
        <w:gridCol w:w="3120"/>
      </w:tblGrid>
      <w:tr w:rsidR="00052482" w14:paraId="0863BC9A" w14:textId="77777777" w:rsidTr="00B2578E">
        <w:trPr>
          <w:trHeight w:val="283"/>
        </w:trPr>
        <w:tc>
          <w:tcPr>
            <w:tcW w:w="3118" w:type="dxa"/>
            <w:tcBorders>
              <w:top w:val="nil"/>
              <w:left w:val="nil"/>
              <w:bottom w:val="single" w:sz="12" w:space="0" w:color="333333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1CF0F6E9" w14:textId="77777777" w:rsidR="00052482" w:rsidRDefault="00052482" w:rsidP="00B2578E">
            <w:pPr>
              <w:pStyle w:val="ekvtabelle"/>
              <w:jc w:val="center"/>
              <w:rPr>
                <w:rStyle w:val="ekvfett"/>
                <w:lang w:eastAsia="en-US"/>
              </w:rPr>
            </w:pPr>
            <w:r>
              <w:rPr>
                <w:rStyle w:val="ekvfett"/>
                <w:lang w:eastAsia="en-US"/>
              </w:rPr>
              <w:t>-heit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333333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633D0C4E" w14:textId="77777777" w:rsidR="00052482" w:rsidRDefault="00052482" w:rsidP="00B2578E">
            <w:pPr>
              <w:pStyle w:val="ekvtabelle"/>
              <w:jc w:val="center"/>
              <w:rPr>
                <w:rStyle w:val="ekvfett"/>
                <w:lang w:eastAsia="en-US"/>
              </w:rPr>
            </w:pPr>
            <w:r>
              <w:rPr>
                <w:rStyle w:val="ekvfett"/>
                <w:lang w:eastAsia="en-US"/>
              </w:rPr>
              <w:t>-keit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12" w:space="0" w:color="333333"/>
              <w:right w:val="nil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380DE700" w14:textId="0DD9CD60" w:rsidR="00052482" w:rsidRDefault="00052482" w:rsidP="00B2578E">
            <w:pPr>
              <w:pStyle w:val="ekvtabelle"/>
              <w:jc w:val="center"/>
              <w:rPr>
                <w:rStyle w:val="ekvfett"/>
                <w:lang w:eastAsia="en-US"/>
              </w:rPr>
            </w:pPr>
            <w:r>
              <w:rPr>
                <w:rStyle w:val="ekvfett"/>
                <w:lang w:eastAsia="en-US"/>
              </w:rPr>
              <w:t>-ung</w:t>
            </w:r>
          </w:p>
        </w:tc>
      </w:tr>
      <w:tr w:rsidR="00052482" w14:paraId="7340D881" w14:textId="77777777" w:rsidTr="008D064B">
        <w:trPr>
          <w:trHeight w:val="561"/>
        </w:trPr>
        <w:tc>
          <w:tcPr>
            <w:tcW w:w="3118" w:type="dxa"/>
            <w:tcBorders>
              <w:top w:val="single" w:sz="12" w:space="0" w:color="333333"/>
              <w:left w:val="nil"/>
              <w:bottom w:val="single" w:sz="4" w:space="0" w:color="333333"/>
              <w:right w:val="single" w:sz="4" w:space="0" w:color="auto"/>
            </w:tcBorders>
          </w:tcPr>
          <w:p w14:paraId="75470C00" w14:textId="77777777" w:rsidR="00052482" w:rsidRDefault="00052482" w:rsidP="00B2578E">
            <w:pPr>
              <w:pStyle w:val="ekvtabelle"/>
            </w:pPr>
          </w:p>
        </w:tc>
        <w:tc>
          <w:tcPr>
            <w:tcW w:w="3119" w:type="dxa"/>
            <w:tcBorders>
              <w:top w:val="single" w:sz="12" w:space="0" w:color="333333"/>
              <w:left w:val="nil"/>
              <w:bottom w:val="single" w:sz="4" w:space="0" w:color="333333"/>
              <w:right w:val="single" w:sz="4" w:space="0" w:color="auto"/>
            </w:tcBorders>
          </w:tcPr>
          <w:p w14:paraId="41A454B6" w14:textId="77777777" w:rsidR="00052482" w:rsidRDefault="00052482" w:rsidP="00B2578E">
            <w:pPr>
              <w:pStyle w:val="ekvtabelle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12" w:space="0" w:color="333333"/>
              <w:left w:val="single" w:sz="4" w:space="0" w:color="auto"/>
              <w:bottom w:val="single" w:sz="4" w:space="0" w:color="333333"/>
              <w:right w:val="nil"/>
            </w:tcBorders>
          </w:tcPr>
          <w:p w14:paraId="58529592" w14:textId="423A5E9B" w:rsidR="00052482" w:rsidRDefault="00DC0182" w:rsidP="00B2578E">
            <w:pPr>
              <w:pStyle w:val="ekvtabelle"/>
              <w:rPr>
                <w:lang w:eastAsia="en-US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11C1AF4" wp14:editId="71F0E086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36195</wp:posOffset>
                      </wp:positionV>
                      <wp:extent cx="1485900" cy="419100"/>
                      <wp:effectExtent l="0" t="0" r="0" b="0"/>
                      <wp:wrapNone/>
                      <wp:docPr id="4" name="Textfel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85900" cy="419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6882395" w14:textId="76E10C46" w:rsidR="00DC0182" w:rsidRPr="00DC0182" w:rsidRDefault="00DC0182">
                                  <w:pPr>
                                    <w:rPr>
                                      <w:rStyle w:val="ekvhandschrift"/>
                                    </w:rPr>
                                  </w:pPr>
                                  <w:r>
                                    <w:rPr>
                                      <w:rStyle w:val="ekvhandschrift"/>
                                    </w:rPr>
                                    <w:t>die Sammlung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 w14:anchorId="211C1AF4" id="Textfeld 4" o:spid="_x0000_s1036" type="#_x0000_t202" style="position:absolute;margin-left:.45pt;margin-top:2.85pt;width:117pt;height:3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" filled="f" stroked="f" strokeweight=".5pt">
                      <v:textbox>
                        <w:txbxContent>
                          <w:p w14:paraId="06882395" w14:textId="76E10C46" w:rsidR="00DC0182" w:rsidRPr="00DC0182" w:rsidRDefault="00DC0182">
                            <w:pPr>
                              <w:rPr>
                                <w:rStyle w:val="ekvhandschrift"/>
                              </w:rPr>
                            </w:pPr>
                            <w:r>
                              <w:rPr>
                                <w:rStyle w:val="ekvhandschrift"/>
                              </w:rPr>
                              <w:t>die Sammlung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52482" w14:paraId="195FE6AE" w14:textId="77777777" w:rsidTr="008D064B">
        <w:trPr>
          <w:trHeight w:val="561"/>
        </w:trPr>
        <w:tc>
          <w:tcPr>
            <w:tcW w:w="3118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auto"/>
            </w:tcBorders>
          </w:tcPr>
          <w:p w14:paraId="19BEBE3C" w14:textId="77777777" w:rsidR="00052482" w:rsidRDefault="00052482" w:rsidP="00B2578E">
            <w:pPr>
              <w:pStyle w:val="ekvtabelle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auto"/>
            </w:tcBorders>
          </w:tcPr>
          <w:p w14:paraId="4594B087" w14:textId="77777777" w:rsidR="00052482" w:rsidRDefault="00052482" w:rsidP="00B2578E">
            <w:pPr>
              <w:pStyle w:val="ekvtabelle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nil"/>
            </w:tcBorders>
          </w:tcPr>
          <w:p w14:paraId="744515BD" w14:textId="77777777" w:rsidR="00052482" w:rsidRDefault="00052482" w:rsidP="00B2578E">
            <w:pPr>
              <w:pStyle w:val="ekvtabelle"/>
              <w:rPr>
                <w:lang w:eastAsia="en-US"/>
              </w:rPr>
            </w:pPr>
          </w:p>
        </w:tc>
      </w:tr>
      <w:tr w:rsidR="00052482" w14:paraId="09A09063" w14:textId="77777777" w:rsidTr="008D064B">
        <w:trPr>
          <w:trHeight w:val="561"/>
        </w:trPr>
        <w:tc>
          <w:tcPr>
            <w:tcW w:w="3118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auto"/>
            </w:tcBorders>
          </w:tcPr>
          <w:p w14:paraId="0F214DCC" w14:textId="77777777" w:rsidR="00052482" w:rsidRDefault="00052482" w:rsidP="00B2578E">
            <w:pPr>
              <w:pStyle w:val="ekvtabelle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auto"/>
            </w:tcBorders>
          </w:tcPr>
          <w:p w14:paraId="0BB24183" w14:textId="77777777" w:rsidR="00052482" w:rsidRDefault="00052482" w:rsidP="00B2578E">
            <w:pPr>
              <w:pStyle w:val="ekvtabelle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nil"/>
            </w:tcBorders>
          </w:tcPr>
          <w:p w14:paraId="5087ED1F" w14:textId="77777777" w:rsidR="00052482" w:rsidRDefault="00052482" w:rsidP="00B2578E">
            <w:pPr>
              <w:pStyle w:val="ekvtabelle"/>
              <w:rPr>
                <w:lang w:eastAsia="en-US"/>
              </w:rPr>
            </w:pPr>
          </w:p>
        </w:tc>
      </w:tr>
    </w:tbl>
    <w:p w14:paraId="38DC9BB1" w14:textId="2A071445" w:rsidR="00777DA9" w:rsidRDefault="00777DA9" w:rsidP="008D064B">
      <w:pPr>
        <w:pStyle w:val="ekvgrundtexthalbe"/>
        <w:spacing w:line="14" w:lineRule="exact"/>
      </w:pPr>
      <w:bookmarkStart w:id="3" w:name="_GoBack"/>
      <w:bookmarkEnd w:id="3"/>
    </w:p>
    <w:sectPr w:rsidR="00777DA9" w:rsidSect="00903706">
      <w:footerReference w:type="default" r:id="rId20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2684C" w16cex:dateUtc="2022-10-13T08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46C62" w14:textId="77777777" w:rsidR="00675E08" w:rsidRDefault="00675E08" w:rsidP="003C599D">
      <w:pPr>
        <w:spacing w:line="240" w:lineRule="auto"/>
      </w:pPr>
      <w:r>
        <w:separator/>
      </w:r>
    </w:p>
  </w:endnote>
  <w:endnote w:type="continuationSeparator" w:id="0">
    <w:p w14:paraId="5F470D83" w14:textId="77777777" w:rsidR="00675E08" w:rsidRDefault="00675E08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0A08DA6B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713A13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5F8CD009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9F20F7">
            <w:rPr>
              <w:rFonts w:cs="Arial"/>
              <w:noProof w:val="0"/>
              <w:szCs w:val="10"/>
            </w:rPr>
            <w:t>Carmen Hochmann, Gütersloh</w:t>
          </w:r>
        </w:p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18985" w14:textId="77777777" w:rsidR="00675E08" w:rsidRDefault="00675E08" w:rsidP="003C599D">
      <w:pPr>
        <w:spacing w:line="240" w:lineRule="auto"/>
      </w:pPr>
      <w:r>
        <w:separator/>
      </w:r>
    </w:p>
  </w:footnote>
  <w:footnote w:type="continuationSeparator" w:id="0">
    <w:p w14:paraId="7E9D687F" w14:textId="77777777" w:rsidR="00675E08" w:rsidRDefault="00675E08" w:rsidP="003C59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F67570"/>
    <w:multiLevelType w:val="hybridMultilevel"/>
    <w:tmpl w:val="31F4EDD8"/>
    <w:lvl w:ilvl="0" w:tplc="295E5B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0DF6"/>
    <w:rsid w:val="00042B11"/>
    <w:rsid w:val="00042C33"/>
    <w:rsid w:val="00043523"/>
    <w:rsid w:val="0005189B"/>
    <w:rsid w:val="000523D4"/>
    <w:rsid w:val="00052482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C3B4C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5F1E"/>
    <w:rsid w:val="003367A2"/>
    <w:rsid w:val="003373EF"/>
    <w:rsid w:val="0034417F"/>
    <w:rsid w:val="00362509"/>
    <w:rsid w:val="00362B02"/>
    <w:rsid w:val="0036404C"/>
    <w:rsid w:val="00370A70"/>
    <w:rsid w:val="00376A0A"/>
    <w:rsid w:val="00377A63"/>
    <w:rsid w:val="0038356B"/>
    <w:rsid w:val="00384305"/>
    <w:rsid w:val="003879B4"/>
    <w:rsid w:val="00390BCD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3AF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27FE"/>
    <w:rsid w:val="00653F68"/>
    <w:rsid w:val="0066479D"/>
    <w:rsid w:val="00675E08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ADF"/>
    <w:rsid w:val="006C4E52"/>
    <w:rsid w:val="006C563C"/>
    <w:rsid w:val="006C6A77"/>
    <w:rsid w:val="006D49F0"/>
    <w:rsid w:val="006E235E"/>
    <w:rsid w:val="006E55F7"/>
    <w:rsid w:val="006E7E38"/>
    <w:rsid w:val="006F0D3C"/>
    <w:rsid w:val="006F21CC"/>
    <w:rsid w:val="006F2EDC"/>
    <w:rsid w:val="00701548"/>
    <w:rsid w:val="00702F10"/>
    <w:rsid w:val="00710718"/>
    <w:rsid w:val="00713A13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5225"/>
    <w:rsid w:val="00805493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00CC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064B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3DBB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92E2E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9F20F7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3000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142E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10A5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2DCE"/>
    <w:rsid w:val="00D74E3E"/>
    <w:rsid w:val="00D77D4C"/>
    <w:rsid w:val="00D830E8"/>
    <w:rsid w:val="00D86A30"/>
    <w:rsid w:val="00D87F0E"/>
    <w:rsid w:val="00D90266"/>
    <w:rsid w:val="00D92EAD"/>
    <w:rsid w:val="00D94CC2"/>
    <w:rsid w:val="00D955ED"/>
    <w:rsid w:val="00DA1633"/>
    <w:rsid w:val="00DA29C3"/>
    <w:rsid w:val="00DA29EF"/>
    <w:rsid w:val="00DA7AA4"/>
    <w:rsid w:val="00DB0557"/>
    <w:rsid w:val="00DB17A6"/>
    <w:rsid w:val="00DB19FD"/>
    <w:rsid w:val="00DB2C80"/>
    <w:rsid w:val="00DC0182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126C1"/>
    <w:rsid w:val="00E13C6C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95ED3"/>
    <w:rsid w:val="00EA7542"/>
    <w:rsid w:val="00EB7DDA"/>
    <w:rsid w:val="00EC1621"/>
    <w:rsid w:val="00EC409D"/>
    <w:rsid w:val="00EC662E"/>
    <w:rsid w:val="00EC6804"/>
    <w:rsid w:val="00EC74D9"/>
    <w:rsid w:val="00ED1F6B"/>
    <w:rsid w:val="00ED34B8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BB1"/>
    <w:rsid w:val="00F72065"/>
    <w:rsid w:val="00F81CDB"/>
    <w:rsid w:val="00F84284"/>
    <w:rsid w:val="00F849BE"/>
    <w:rsid w:val="00F87DFF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CCA28-8984-44DC-ACAE-CD21DAE05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21</cp:revision>
  <cp:lastPrinted>2022-09-07T08:27:00Z</cp:lastPrinted>
  <dcterms:created xsi:type="dcterms:W3CDTF">2022-06-14T10:07:00Z</dcterms:created>
  <dcterms:modified xsi:type="dcterms:W3CDTF">2022-12-01T07:40:00Z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