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45673F" w:rsidRPr="00C172AE" w14:paraId="54D783E0" w14:textId="77777777" w:rsidTr="001E5C67">
        <w:trPr>
          <w:trHeight w:hRule="exact" w:val="510"/>
        </w:trPr>
        <w:tc>
          <w:tcPr>
            <w:tcW w:w="1243" w:type="dxa"/>
            <w:noWrap/>
            <w:vAlign w:val="bottom"/>
          </w:tcPr>
          <w:p w14:paraId="27ADC395" w14:textId="77777777" w:rsidR="0045673F" w:rsidRPr="00BF21CC" w:rsidRDefault="0045673F" w:rsidP="001E5C67">
            <w:pPr>
              <w:pageBreakBefore/>
            </w:pPr>
            <w:bookmarkStart w:id="0" w:name="bmStart"/>
            <w:bookmarkEnd w:id="0"/>
          </w:p>
        </w:tc>
        <w:tc>
          <w:tcPr>
            <w:tcW w:w="4186" w:type="dxa"/>
            <w:noWrap/>
            <w:vAlign w:val="bottom"/>
          </w:tcPr>
          <w:p w14:paraId="5034EB1E" w14:textId="77777777" w:rsidR="0045673F" w:rsidRPr="0006258C" w:rsidRDefault="0045673F" w:rsidP="001E5C67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192CBC63" w14:textId="77777777" w:rsidR="0045673F" w:rsidRPr="00EA7542" w:rsidRDefault="0045673F" w:rsidP="001E5C67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443D750" w14:textId="77777777" w:rsidR="0045673F" w:rsidRPr="00EA7542" w:rsidRDefault="0045673F" w:rsidP="001E5C67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9A7FE7E" w14:textId="77777777" w:rsidR="0045673F" w:rsidRPr="00EA7542" w:rsidRDefault="0045673F" w:rsidP="001E5C67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CDAE6DD" w14:textId="6B6D3353" w:rsidR="0045673F" w:rsidRPr="00C172AE" w:rsidRDefault="0045673F" w:rsidP="001E5C67">
            <w:pPr>
              <w:pStyle w:val="ekvkvnummer"/>
            </w:pPr>
            <w:r w:rsidRPr="005446D6">
              <w:t>KV</w:t>
            </w:r>
            <w:r>
              <w:t xml:space="preserve"> 14</w:t>
            </w:r>
          </w:p>
        </w:tc>
      </w:tr>
      <w:tr w:rsidR="0045673F" w:rsidRPr="00BF17F2" w14:paraId="089A7439" w14:textId="77777777" w:rsidTr="001E5C6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6AEB0F2D" w14:textId="77777777" w:rsidR="0045673F" w:rsidRPr="00BF17F2" w:rsidRDefault="0045673F" w:rsidP="001E5C67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6B21347" w14:textId="77777777" w:rsidR="0045673F" w:rsidRPr="00BF17F2" w:rsidRDefault="0045673F" w:rsidP="001E5C67">
            <w:pPr>
              <w:rPr>
                <w:color w:val="FFFFFF" w:themeColor="background1"/>
              </w:rPr>
            </w:pPr>
          </w:p>
        </w:tc>
      </w:tr>
    </w:tbl>
    <w:p w14:paraId="512C2ECE" w14:textId="6FC3F098" w:rsidR="00D52820" w:rsidRPr="006E7161" w:rsidRDefault="0065307B" w:rsidP="0045673F">
      <w:pPr>
        <w:pStyle w:val="ekvue1arial"/>
      </w:pPr>
      <w:r w:rsidRPr="0045673F">
        <w:t>Wörter</w:t>
      </w:r>
      <w:r w:rsidR="006E7161" w:rsidRPr="0045673F">
        <w:t xml:space="preserve"> </w:t>
      </w:r>
      <w:r w:rsidR="00D52820" w:rsidRPr="0045673F">
        <w:t>schreiben</w:t>
      </w:r>
      <w:r w:rsidR="007D158B" w:rsidRPr="0045673F">
        <w:t>, nachschlagen und</w:t>
      </w:r>
      <w:r w:rsidR="00D52820" w:rsidRPr="0045673F">
        <w:t xml:space="preserve"> </w:t>
      </w:r>
      <w:r w:rsidR="006E7161" w:rsidRPr="0045673F">
        <w:t xml:space="preserve">nach dem </w:t>
      </w:r>
      <w:r w:rsidR="00464A20" w:rsidRPr="00464A20">
        <w:t>1. Buchstaben</w:t>
      </w:r>
      <w:r w:rsidR="006E7161" w:rsidRPr="006E7161">
        <w:t xml:space="preserve"> </w:t>
      </w:r>
      <w:r w:rsidR="00D52820" w:rsidRPr="006E7161">
        <w:t>ordnen</w:t>
      </w:r>
      <w:r w:rsidR="000C7EB8" w:rsidRPr="006E7161">
        <w:t xml:space="preserve"> </w:t>
      </w:r>
    </w:p>
    <w:p w14:paraId="496CAC0B" w14:textId="77777777" w:rsidR="00A37662" w:rsidRDefault="00A37662" w:rsidP="00BD04B6"/>
    <w:p w14:paraId="69110C51" w14:textId="77777777" w:rsidR="00702578" w:rsidRPr="00D3427F" w:rsidRDefault="00702578" w:rsidP="00702578">
      <w:pPr>
        <w:pStyle w:val="ekvnummerierung"/>
        <w:framePr w:wrap="around"/>
      </w:pPr>
      <w:r>
        <w:t>1</w:t>
      </w:r>
    </w:p>
    <w:p w14:paraId="31FCC930" w14:textId="77777777" w:rsidR="0001474C" w:rsidRPr="00287B24" w:rsidRDefault="0001474C" w:rsidP="0001474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9BEF6D2" wp14:editId="3E0FA963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081CA" w14:textId="6CA7EC7A" w:rsidR="00260956" w:rsidRPr="00DA0AAC" w:rsidRDefault="00756E05" w:rsidP="00DA0AAC">
      <w:pPr>
        <w:rPr>
          <w:rStyle w:val="ekvarbeitsanweisungdeutsch"/>
        </w:rPr>
      </w:pPr>
      <w:r w:rsidRPr="00DA0AAC">
        <w:rPr>
          <w:rStyle w:val="ekvarbeitsanweisungdeutsch"/>
        </w:rPr>
        <w:t xml:space="preserve">Schreibe </w:t>
      </w:r>
      <w:r w:rsidR="00260956" w:rsidRPr="00DA0AAC">
        <w:rPr>
          <w:rStyle w:val="ekvarbeitsanweisungdeutsch"/>
        </w:rPr>
        <w:t xml:space="preserve">zu den Bildern die Wörter </w:t>
      </w:r>
      <w:r w:rsidR="00702578" w:rsidRPr="00DA0AAC">
        <w:rPr>
          <w:rStyle w:val="ekvarbeitsanweisungdeutsch"/>
        </w:rPr>
        <w:t>auf.</w:t>
      </w:r>
      <w:r w:rsidR="00C20B92" w:rsidRPr="00DA0AAC">
        <w:rPr>
          <w:rStyle w:val="ekvarbeitsanweisungdeutsch"/>
        </w:rPr>
        <w:t xml:space="preserve"> </w:t>
      </w:r>
    </w:p>
    <w:p w14:paraId="59DA1012" w14:textId="01365E09" w:rsidR="00535842" w:rsidRPr="00DA0AAC" w:rsidRDefault="0065307B" w:rsidP="00DA0AAC">
      <w:pPr>
        <w:rPr>
          <w:rStyle w:val="ekvarbeitsanweisungdeutsch"/>
        </w:rPr>
      </w:pPr>
      <w:r w:rsidRPr="00DA0AAC">
        <w:rPr>
          <w:rStyle w:val="ekvarbeitsanweisungdeutsch"/>
        </w:rPr>
        <w:t>Überp</w:t>
      </w:r>
      <w:r w:rsidR="00702578" w:rsidRPr="00DA0AAC">
        <w:rPr>
          <w:rStyle w:val="ekvarbeitsanweisungdeutsch"/>
        </w:rPr>
        <w:t>rüfe mit de</w:t>
      </w:r>
      <w:r w:rsidRPr="00DA0AAC">
        <w:rPr>
          <w:rStyle w:val="ekvarbeitsanweisungdeutsch"/>
        </w:rPr>
        <w:t>m Wörterbuch</w:t>
      </w:r>
      <w:r w:rsidR="00392AFE" w:rsidRPr="00DA0AAC">
        <w:rPr>
          <w:rStyle w:val="ekvarbeitsanweisungdeutsch"/>
        </w:rPr>
        <w:t xml:space="preserve"> und notiere </w:t>
      </w:r>
      <w:r w:rsidR="00464A20" w:rsidRPr="00464A20">
        <w:rPr>
          <w:rStyle w:val="ekvarbeitsanweisungdeutsch"/>
        </w:rPr>
        <w:t xml:space="preserve">jeweils </w:t>
      </w:r>
      <w:r w:rsidR="00392AFE" w:rsidRPr="00DA0AAC">
        <w:rPr>
          <w:rStyle w:val="ekvarbeitsanweisungdeutsch"/>
        </w:rPr>
        <w:t>die Seitenzahl</w:t>
      </w:r>
      <w:bookmarkStart w:id="1" w:name="_GoBack"/>
      <w:bookmarkEnd w:id="1"/>
      <w:r w:rsidR="00702578" w:rsidRPr="00DA0AAC">
        <w:rPr>
          <w:rStyle w:val="ekvarbeitsanweisungdeutsch"/>
        </w:rPr>
        <w:t>.</w:t>
      </w:r>
      <w:r w:rsidR="00D937E0" w:rsidRPr="00DA0AAC">
        <w:rPr>
          <w:rStyle w:val="ekvarbeitsanweisungdeutsch"/>
        </w:rPr>
        <w:t xml:space="preserve"> </w:t>
      </w:r>
    </w:p>
    <w:p w14:paraId="647E1796" w14:textId="3ABC816F" w:rsidR="00BD04B6" w:rsidRPr="00930E4C" w:rsidRDefault="00DA0AAC" w:rsidP="00DA0AAC">
      <w:pPr>
        <w:pStyle w:val="ekvgrundtexthalbe"/>
      </w:pP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CBE5796" wp14:editId="72FC8387">
                <wp:simplePos x="0" y="0"/>
                <wp:positionH relativeFrom="column">
                  <wp:posOffset>5984494</wp:posOffset>
                </wp:positionH>
                <wp:positionV relativeFrom="paragraph">
                  <wp:posOffset>38100</wp:posOffset>
                </wp:positionV>
                <wp:extent cx="206400" cy="6696634"/>
                <wp:effectExtent l="0" t="0" r="3175" b="9525"/>
                <wp:wrapNone/>
                <wp:docPr id="23" name="Gruppieren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206400" cy="6696634"/>
                          <a:chOff x="0" y="0"/>
                          <a:chExt cx="206400" cy="6696634"/>
                        </a:xfrm>
                      </wpg:grpSpPr>
                      <pic:pic xmlns:pic="http://schemas.openxmlformats.org/drawingml/2006/picture">
                        <pic:nvPicPr>
                          <pic:cNvPr id="25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603504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6539789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5530291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5032858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4520794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4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402336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3525927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9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301386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2509114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1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4630" y="201168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2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4630" y="1506931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3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100218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4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497434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5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15" y="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33C77D" id="Gruppieren 23" o:spid="_x0000_s1026" style="position:absolute;margin-left:471.2pt;margin-top:3pt;width:16.25pt;height:527.3pt;flip:x;z-index:251876352" coordsize="2064,66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73;top:60350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">
                  <v:imagedata r:id="rId8" o:title="" croptop="11909f" cropbottom="14688f" cropleft="16259f" cropright="14533f"/>
                </v:shape>
                <v:shape id="Picture 8" o:spid="_x0000_s1028" type="#_x0000_t75" style="position:absolute;left:73;top:65397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">
                  <v:imagedata r:id="rId8" o:title="" croptop="11909f" cropbottom="14688f" cropleft="16259f" cropright="14533f"/>
                </v:shape>
                <v:shape id="Picture 9" o:spid="_x0000_s1029" type="#_x0000_t75" style="position:absolute;left:73;top:55302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">
                  <v:imagedata r:id="rId8" o:title="" croptop="11909f" cropbottom="14688f" cropleft="16259f" cropright="14533f"/>
                </v:shape>
                <v:shape id="Picture 7" o:spid="_x0000_s1030" type="#_x0000_t75" style="position:absolute;top:50328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">
                  <v:imagedata r:id="rId8" o:title="" croptop="11909f" cropbottom="14688f" cropleft="16259f" cropright="14533f"/>
                </v:shape>
                <v:shape id="Picture 9" o:spid="_x0000_s1031" type="#_x0000_t75" style="position:absolute;left:73;top:45207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">
                  <v:imagedata r:id="rId8" o:title="" croptop="11909f" cropbottom="14688f" cropleft="16259f" cropright="14533f"/>
                </v:shape>
                <v:shape id="Picture 7" o:spid="_x0000_s1032" type="#_x0000_t75" style="position:absolute;left:73;top:40233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">
                  <v:imagedata r:id="rId8" o:title="" croptop="11909f" cropbottom="14688f" cropleft="16259f" cropright="14533f"/>
                </v:shape>
                <v:shape id="Picture 9" o:spid="_x0000_s1033" type="#_x0000_t75" style="position:absolute;left:73;top:35259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">
                  <v:imagedata r:id="rId8" o:title="" croptop="11909f" cropbottom="14688f" cropleft="16259f" cropright="14533f"/>
                </v:shape>
                <v:shape id="Picture 7" o:spid="_x0000_s1034" type="#_x0000_t75" style="position:absolute;left:73;top:30138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">
                  <v:imagedata r:id="rId8" o:title="" croptop="11909f" cropbottom="14688f" cropleft="16259f" cropright="14533f"/>
                </v:shape>
                <v:shape id="Picture 9" o:spid="_x0000_s1035" type="#_x0000_t75" style="position:absolute;left:73;top:25091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">
                  <v:imagedata r:id="rId8" o:title="" croptop="11909f" cropbottom="14688f" cropleft="16259f" cropright="14533f"/>
                </v:shape>
                <v:shape id="Picture 7" o:spid="_x0000_s1036" type="#_x0000_t75" style="position:absolute;left:146;top:20116;width:1918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">
                  <v:imagedata r:id="rId8" o:title="" croptop="11909f" cropbottom="14688f" cropleft="16259f" cropright="14533f"/>
                </v:shape>
                <v:shape id="Picture 9" o:spid="_x0000_s1037" type="#_x0000_t75" style="position:absolute;left:146;top:15069;width:1918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">
                  <v:imagedata r:id="rId8" o:title="" croptop="11909f" cropbottom="14688f" cropleft="16259f" cropright="14533f"/>
                </v:shape>
                <v:shape id="Picture 7" o:spid="_x0000_s1038" type="#_x0000_t75" style="position:absolute;left:73;top:10021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">
                  <v:imagedata r:id="rId8" o:title="" croptop="11909f" cropbottom="14688f" cropleft="16259f" cropright="14533f"/>
                </v:shape>
                <v:shape id="Picture 9" o:spid="_x0000_s1039" type="#_x0000_t75" style="position:absolute;left:73;top:4974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">
                  <v:imagedata r:id="rId8" o:title="" croptop="11909f" cropbottom="14688f" cropleft="16259f" cropright="14533f"/>
                </v:shape>
                <v:shape id="Picture 9" o:spid="_x0000_s1040" type="#_x0000_t75" style="position:absolute;left:73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">
                  <v:imagedata r:id="rId8" o:title="" croptop="11909f" cropbottom="14688f" cropleft="16259f" cropright="14533f"/>
                </v:shape>
              </v:group>
            </w:pict>
          </mc:Fallback>
        </mc:AlternateContent>
      </w:r>
      <w:r w:rsidR="00535842" w:rsidRPr="00930E4C">
        <mc:AlternateContent>
          <mc:Choice Requires="wps">
            <w:drawing>
              <wp:anchor distT="0" distB="0" distL="114300" distR="114300" simplePos="0" relativeHeight="251631616" behindDoc="0" locked="0" layoutInCell="1" allowOverlap="0" wp14:anchorId="07A6B431" wp14:editId="43CE51B6">
                <wp:simplePos x="0" y="0"/>
                <wp:positionH relativeFrom="column">
                  <wp:posOffset>2314915</wp:posOffset>
                </wp:positionH>
                <wp:positionV relativeFrom="paragraph">
                  <wp:posOffset>6204264</wp:posOffset>
                </wp:positionV>
                <wp:extent cx="684530" cy="378027"/>
                <wp:effectExtent l="0" t="0" r="1270" b="3175"/>
                <wp:wrapNone/>
                <wp:docPr id="161" name="Textfeld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530" cy="378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6A2F01" w14:textId="76454579" w:rsidR="00552ADC" w:rsidRPr="00535842" w:rsidRDefault="00552ADC" w:rsidP="00552ADC">
                            <w:pPr>
                              <w:pStyle w:val="ekvaufgabenwortkarte"/>
                              <w:rPr>
                                <w:rStyle w:val="ekvhandschrift"/>
                                <w:rFonts w:ascii="Arial" w:hAnsi="Arial"/>
                                <w:color w:val="000000"/>
                                <w:sz w:val="38"/>
                                <w:szCs w:val="3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535842">
                              <w:rPr>
                                <w:rStyle w:val="ekvhandschrift"/>
                                <w:rFonts w:ascii="Arial" w:hAnsi="Arial"/>
                                <w:color w:val="000000"/>
                                <w:sz w:val="38"/>
                                <w:szCs w:val="3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S.</w:t>
                            </w:r>
                            <w:r w:rsidR="00535842" w:rsidRPr="00DA0AAC">
                              <w:rPr>
                                <w:rStyle w:val="ekvhandschrift"/>
                                <w:rFonts w:ascii="Arial" w:hAnsi="Arial"/>
                                <w:color w:val="000000"/>
                                <w:sz w:val="36"/>
                                <w:szCs w:val="36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DA0AAC">
                              <w:rPr>
                                <w:rStyle w:val="ekvlsung"/>
                                <w:color w:val="000000" w:themeColor="text1" w:themeShade="A6"/>
                                <w:w w:val="90"/>
                                <w:sz w:val="36"/>
                                <w:szCs w:val="36"/>
                              </w:rPr>
                              <w:t>113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A6B431" id="_x0000_t202" coordsize="21600,21600" o:spt="202" path="m,l,21600r21600,l21600,xe">
                <v:stroke joinstyle="miter"/>
                <v:path gradientshapeok="t" o:connecttype="rect"/>
              </v:shapetype>
              <v:shape id="Textfeld 161" o:spid="_x0000_s1026" type="#_x0000_t202" style="position:absolute;margin-left:182.3pt;margin-top:488.5pt;width:53.9pt;height:29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" o:allowoverlap="f" filled="f" stroked="f" strokeweight=".5pt">
                <v:textbox inset="0,0,0,0">
                  <w:txbxContent>
                    <w:p w14:paraId="366A2F01" w14:textId="76454579" w:rsidR="00552ADC" w:rsidRPr="00535842" w:rsidRDefault="00552ADC" w:rsidP="00552ADC">
                      <w:pPr>
                        <w:pStyle w:val="ekvaufgabenwortkarte"/>
                        <w:rPr>
                          <w:rStyle w:val="ekvhandschrift"/>
                          <w:rFonts w:ascii="Arial" w:hAnsi="Arial"/>
                          <w:color w:val="000000"/>
                          <w:sz w:val="38"/>
                          <w:szCs w:val="38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  <w:r w:rsidRPr="00535842">
                        <w:rPr>
                          <w:rStyle w:val="ekvhandschrift"/>
                          <w:rFonts w:ascii="Arial" w:hAnsi="Arial"/>
                          <w:color w:val="000000"/>
                          <w:sz w:val="38"/>
                          <w:szCs w:val="38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>S.</w:t>
                      </w:r>
                      <w:r w:rsidR="00535842" w:rsidRPr="00DA0AAC">
                        <w:rPr>
                          <w:rStyle w:val="ekvhandschrift"/>
                          <w:rFonts w:ascii="Arial" w:hAnsi="Arial"/>
                          <w:color w:val="000000"/>
                          <w:sz w:val="36"/>
                          <w:szCs w:val="36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DA0AAC">
                        <w:rPr>
                          <w:rStyle w:val="ekvlsung"/>
                          <w:color w:val="000000" w:themeColor="text1" w:themeShade="A6"/>
                          <w:w w:val="90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113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1"/>
        <w:tblW w:w="5000" w:type="pct"/>
        <w:tblLook w:val="04A0" w:firstRow="1" w:lastRow="0" w:firstColumn="1" w:lastColumn="0" w:noHBand="0" w:noVBand="1"/>
      </w:tblPr>
      <w:tblGrid>
        <w:gridCol w:w="901"/>
        <w:gridCol w:w="3827"/>
        <w:gridCol w:w="798"/>
        <w:gridCol w:w="3818"/>
      </w:tblGrid>
      <w:tr w:rsidR="00930E4C" w:rsidRPr="00930E4C" w14:paraId="5420F3BA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545BC18A" w14:textId="2E5F33A3" w:rsidR="00702578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80768" behindDoc="0" locked="0" layoutInCell="1" allowOverlap="1" wp14:anchorId="2556D468" wp14:editId="5D219259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-34290</wp:posOffset>
                  </wp:positionV>
                  <wp:extent cx="397510" cy="397510"/>
                  <wp:effectExtent l="0" t="0" r="2540" b="2540"/>
                  <wp:wrapNone/>
                  <wp:docPr id="33" name="Grafik 33" descr="S537Sammel_Online_GSV_Zebra_Anlautbild_sw_Aff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510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930E4C" w:rsidRPr="00930E4C" w14:paraId="20B8896B" w14:textId="77777777" w:rsidTr="00CE3BAD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12417F9" w14:textId="41B1F638" w:rsidR="00995A2C" w:rsidRPr="00930E4C" w:rsidRDefault="00DA2BC0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0592" behindDoc="0" locked="0" layoutInCell="1" allowOverlap="0" wp14:anchorId="6E3753EA" wp14:editId="6BF85B5D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46" name="Textfeld 1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91525DE" w14:textId="4C596E6E" w:rsidR="00DA2BC0" w:rsidRPr="00DA2BC0" w:rsidRDefault="00DA2BC0" w:rsidP="00DA2BC0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E3753EA" id="Textfeld 146" o:spid="_x0000_s1027" type="#_x0000_t202" style="position:absolute;margin-left:130.5pt;margin-top:-2.3pt;width:26.5pt;height:27.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BWQTFeJwIAAEs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791525DE" w14:textId="4C596E6E" w:rsidR="00DA2BC0" w:rsidRPr="00DA2BC0" w:rsidRDefault="00DA2BC0" w:rsidP="00DA2BC0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930E4C" w:rsidRPr="00930E4C" w14:paraId="61F31188" w14:textId="77777777" w:rsidTr="00CE3BAD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27C9F2B" w14:textId="38391854" w:rsidR="00995A2C" w:rsidRPr="00930E4C" w:rsidRDefault="00995A2C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930E4C" w:rsidRPr="00930E4C" w14:paraId="70A8FB09" w14:textId="77777777" w:rsidTr="00CE3BAD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4F4713D" w14:textId="614CFE23" w:rsidR="00995A2C" w:rsidRPr="00930E4C" w:rsidRDefault="00995A2C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7F1EEB2" w14:textId="1856A4BC" w:rsidR="00702578" w:rsidRPr="00930E4C" w:rsidRDefault="00702578" w:rsidP="00930E4C">
            <w:pPr>
              <w:ind w:right="-136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375EE1C1" w14:textId="3E2B2127" w:rsidR="00702578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58240" behindDoc="0" locked="0" layoutInCell="1" allowOverlap="1" wp14:anchorId="678A16CC" wp14:editId="31D5E25E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-635</wp:posOffset>
                  </wp:positionV>
                  <wp:extent cx="395605" cy="395605"/>
                  <wp:effectExtent l="0" t="0" r="4445" b="4445"/>
                  <wp:wrapNone/>
                  <wp:docPr id="34" name="Grafik 34" descr="S537Sammel_Online_GSV_Zebra_Anlautbild_sw_Baum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605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9"/>
            </w:tblGrid>
            <w:tr w:rsidR="00930E4C" w:rsidRPr="00930E4C" w14:paraId="10E16032" w14:textId="77777777" w:rsidTr="004C2E1A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E0780B4" w14:textId="0EB20130" w:rsidR="00702578" w:rsidRPr="00930E4C" w:rsidRDefault="00702578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930E4C" w:rsidRPr="00930E4C" w14:paraId="36CC0449" w14:textId="77777777" w:rsidTr="004C2E1A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13419BC" w14:textId="293A2CEC" w:rsidR="00702578" w:rsidRPr="00930E4C" w:rsidRDefault="00702578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930E4C" w:rsidRPr="00930E4C" w14:paraId="185789B4" w14:textId="77777777" w:rsidTr="004C2E1A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BCD26D5" w14:textId="4A6337E1" w:rsidR="00702578" w:rsidRPr="00930E4C" w:rsidRDefault="00535842" w:rsidP="00930E4C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0" wp14:anchorId="6398505E" wp14:editId="7559F30E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-259715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32" name="Textfeld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DA76FDD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398505E" id="Textfeld 32" o:spid="_x0000_s1028" type="#_x0000_t202" style="position:absolute;margin-left:130.5pt;margin-top:-20.45pt;width:26.5pt;height:27.2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DA76FDD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714A8D70" w14:textId="1159F541" w:rsidR="00702578" w:rsidRPr="00930E4C" w:rsidRDefault="00702578" w:rsidP="00930E4C">
            <w:pPr>
              <w:rPr>
                <w:color w:val="808080" w:themeColor="background1" w:themeShade="80"/>
              </w:rPr>
            </w:pPr>
          </w:p>
        </w:tc>
      </w:tr>
      <w:tr w:rsidR="00535842" w:rsidRPr="00930E4C" w14:paraId="05ED28F7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4867198C" w14:textId="10FFEA6D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59264" behindDoc="0" locked="0" layoutInCell="1" allowOverlap="1" wp14:anchorId="15D3F635" wp14:editId="16CE6829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-3810</wp:posOffset>
                  </wp:positionV>
                  <wp:extent cx="365760" cy="365760"/>
                  <wp:effectExtent l="0" t="0" r="0" b="0"/>
                  <wp:wrapNone/>
                  <wp:docPr id="35" name="Grafik 35" descr="S537Sammel_Online_GSV_Zebra_Anlautbild_sw_Ce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50028C4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164A21D2" w14:textId="56652B1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2640" behindDoc="0" locked="0" layoutInCell="1" allowOverlap="0" wp14:anchorId="05A9A276" wp14:editId="077E9AFB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5" name="Textfeld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25E4A03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A9A276" id="Textfeld 5" o:spid="_x0000_s1029" type="#_x0000_t202" style="position:absolute;margin-left:130.5pt;margin-top:-2.3pt;width:26.5pt;height:27.2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MDb5tSUCAABH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225E4A03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F4942C4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228B8E0" w14:textId="19BCF40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505C72B6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893276E" w14:textId="2ED12B00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64BEB7F" w14:textId="588C980C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19964699" w14:textId="106989EA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8720" behindDoc="0" locked="0" layoutInCell="1" allowOverlap="1" wp14:anchorId="155ACB45" wp14:editId="1F0C377F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-49530</wp:posOffset>
                  </wp:positionV>
                  <wp:extent cx="508000" cy="261620"/>
                  <wp:effectExtent l="0" t="0" r="6350" b="5080"/>
                  <wp:wrapNone/>
                  <wp:docPr id="180" name="Grafik 180" descr="S537300550_Drachen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261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54BDC0A0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1A1BC33" w14:textId="141A75B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7760" behindDoc="0" locked="0" layoutInCell="1" allowOverlap="0" wp14:anchorId="57A35C31" wp14:editId="32B9D256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2" name="Textfeld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514A72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A35C31" id="Textfeld 12" o:spid="_x0000_s1030" type="#_x0000_t202" style="position:absolute;margin-left:130.5pt;margin-top:-2.3pt;width:26.5pt;height:27.2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BU/DacmAgAASQ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38514A72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FA010E4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E939AA3" w14:textId="7E6AD59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8C4F979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AB4E513" w14:textId="7DDC9D9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51F1ECB" w14:textId="3A50C4E5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32427B7F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327804CD" w14:textId="5E4D5003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81792" behindDoc="0" locked="0" layoutInCell="1" allowOverlap="1" wp14:anchorId="42AC6311" wp14:editId="1DC706DC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-23495</wp:posOffset>
                  </wp:positionV>
                  <wp:extent cx="436880" cy="436880"/>
                  <wp:effectExtent l="0" t="0" r="1270" b="1270"/>
                  <wp:wrapNone/>
                  <wp:docPr id="36" name="Grafik 36" descr="S537Sammel_Online_GSV_Zebra_Anlautbild_sw_Es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36880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1ED29C62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DADC7B0" w14:textId="05213AE1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3664" behindDoc="0" locked="0" layoutInCell="1" allowOverlap="0" wp14:anchorId="5BD958C3" wp14:editId="775EE2B0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7" name="Textfeld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588017D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BD958C3" id="Textfeld 7" o:spid="_x0000_s1031" type="#_x0000_t202" style="position:absolute;margin-left:130.5pt;margin-top:-2.3pt;width:26.5pt;height:27.2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ADEGb8mAgAARw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0588017D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194303AE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0C60F3B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49E7C765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AF0FB5C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15CEEC9" w14:textId="77777777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25416558" w14:textId="592E4B7A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0288" behindDoc="0" locked="0" layoutInCell="1" allowOverlap="1" wp14:anchorId="3026A246" wp14:editId="0E2B5FB2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13335</wp:posOffset>
                  </wp:positionV>
                  <wp:extent cx="405765" cy="405765"/>
                  <wp:effectExtent l="0" t="0" r="0" b="0"/>
                  <wp:wrapNone/>
                  <wp:docPr id="41" name="Grafik 41" descr="S537Sammel_Online_GSV_Zebra_Anlautbild_sw_Fede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65" cy="405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6FDE1ED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39A7A7D3" w14:textId="4A1B3D2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8784" behindDoc="0" locked="0" layoutInCell="1" allowOverlap="0" wp14:anchorId="24F32488" wp14:editId="3102D68E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3" name="Textfeld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DFEF91C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4F32488" id="Textfeld 13" o:spid="_x0000_s1032" type="#_x0000_t202" style="position:absolute;margin-left:130.5pt;margin-top:-2.3pt;width:26.5pt;height:27.2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Ih6XGAmAgAASQ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7DFEF91C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6766CB95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7523277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38C2D1B0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D9CF07D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8D9B004" w14:textId="5C77CB86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19AF98C3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06C04018" w14:textId="27D62A7C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1312" behindDoc="0" locked="0" layoutInCell="1" allowOverlap="1" wp14:anchorId="19880B78" wp14:editId="54EDC37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-20955</wp:posOffset>
                  </wp:positionV>
                  <wp:extent cx="436880" cy="436880"/>
                  <wp:effectExtent l="0" t="0" r="1270" b="1270"/>
                  <wp:wrapNone/>
                  <wp:docPr id="42" name="Grafik 42" descr="S537Sammel_Online_GSV_Zebra_Anlautbild_sw_Gab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880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200EBBF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CF5EFE5" w14:textId="509B463F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4688" behindDoc="0" locked="0" layoutInCell="1" allowOverlap="0" wp14:anchorId="5965DDB8" wp14:editId="4070FA82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8" name="Textfeld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6F84181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965DDB8" id="Textfeld 8" o:spid="_x0000_s1033" type="#_x0000_t202" style="position:absolute;margin-left:130.5pt;margin-top:-2.3pt;width:26.5pt;height:27.2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2Pl/3iUCAABH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76F84181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902FBFC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2860EA23" w14:textId="20CBC5AB" w:rsidR="00535842" w:rsidRPr="00DA0AA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36"/>
                      <w:szCs w:val="36"/>
                      <w:lang w:eastAsia="de-DE"/>
                    </w:rPr>
                  </w:pPr>
                </w:p>
              </w:tc>
            </w:tr>
            <w:tr w:rsidR="00535842" w:rsidRPr="00930E4C" w14:paraId="299878FA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289C005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867865A" w14:textId="0E7D8E2E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5699F5EC" w14:textId="60E7A63C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2336" behindDoc="0" locked="0" layoutInCell="1" allowOverlap="1" wp14:anchorId="345277E2" wp14:editId="4947293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39370</wp:posOffset>
                  </wp:positionV>
                  <wp:extent cx="405765" cy="405765"/>
                  <wp:effectExtent l="0" t="0" r="0" b="0"/>
                  <wp:wrapNone/>
                  <wp:docPr id="43" name="Grafik 43" descr="S537Sammel_Online_GSV_Zebra_Anlautbild_sw_Hos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65" cy="405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CF7CB1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6C4C0F67" w14:textId="2E87BB1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9808" behindDoc="0" locked="0" layoutInCell="1" allowOverlap="0" wp14:anchorId="798A4CF3" wp14:editId="4A05E519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4" name="Textfeld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1978166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8A4CF3" id="Textfeld 14" o:spid="_x0000_s1034" type="#_x0000_t202" style="position:absolute;margin-left:130.5pt;margin-top:-2.3pt;width:26.5pt;height:27.2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JioeVkmAgAASQ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41978166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40ADCEB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937281F" w14:textId="2165898D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04671D9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FC9EAED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B7C46A8" w14:textId="1965E00B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58EBB360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13875656" w14:textId="72C4355A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DA0AAC">
              <w:rPr>
                <w:color w:val="808080" w:themeColor="background1" w:themeShade="80"/>
              </w:rPr>
              <w:drawing>
                <wp:anchor distT="0" distB="0" distL="114300" distR="114300" simplePos="0" relativeHeight="251682816" behindDoc="0" locked="0" layoutInCell="1" allowOverlap="1" wp14:anchorId="0825C3B2" wp14:editId="5F32C50D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8255</wp:posOffset>
                  </wp:positionV>
                  <wp:extent cx="472440" cy="472440"/>
                  <wp:effectExtent l="0" t="0" r="3810" b="3810"/>
                  <wp:wrapNone/>
                  <wp:docPr id="182" name="Grafik 182" descr="S537Sammel_Online_GSV_Zebra_Anlautbild_sw_Ins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17086BCD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00B4114D" w14:textId="4DAAE646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5712" behindDoc="0" locked="0" layoutInCell="1" allowOverlap="0" wp14:anchorId="7412F5DA" wp14:editId="39BE5CD0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9" name="Textfeld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28B9A87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412F5DA" id="Textfeld 9" o:spid="_x0000_s1035" type="#_x0000_t202" style="position:absolute;margin-left:130.5pt;margin-top:-2.3pt;width:26.5pt;height:27.2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DIPtmCUCAABH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428B9A87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0DC785B4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91C4D20" w14:textId="4954173E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37708E6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A6107AF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A07CEE0" w14:textId="22FD684E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2898329B" w14:textId="40616257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3360" behindDoc="0" locked="0" layoutInCell="1" allowOverlap="1" wp14:anchorId="2A3E559A" wp14:editId="56FB7047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-8255</wp:posOffset>
                  </wp:positionV>
                  <wp:extent cx="378460" cy="378460"/>
                  <wp:effectExtent l="0" t="0" r="2540" b="2540"/>
                  <wp:wrapNone/>
                  <wp:docPr id="45" name="Grafik 45" descr="S537Sammel_Online_GSV_Zebra_Anlautbild_sw_Jack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378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598F7CD5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608B42D3" w14:textId="66E16F10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0832" behindDoc="0" locked="0" layoutInCell="1" allowOverlap="0" wp14:anchorId="6447F6A1" wp14:editId="070F3009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5" name="Textfeld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98F7BC1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447F6A1" id="Textfeld 15" o:spid="_x0000_s1036" type="#_x0000_t202" style="position:absolute;margin-left:130.5pt;margin-top:-2.3pt;width:26.5pt;height:27.2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0CQv6SUCAABK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098F7BC1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62F38CB7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0B4CB98" w14:textId="75ED1DA3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66F8725B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46A241E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1DA25DE" w14:textId="0A0F1B0A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38FED3D0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755E76A6" w14:textId="7F48AC3C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28544" behindDoc="1" locked="0" layoutInCell="1" allowOverlap="1" wp14:anchorId="66FB07FC" wp14:editId="6CB26D62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36195</wp:posOffset>
                  </wp:positionV>
                  <wp:extent cx="445770" cy="445770"/>
                  <wp:effectExtent l="0" t="0" r="0" b="0"/>
                  <wp:wrapNone/>
                  <wp:docPr id="46" name="Grafik 46" descr="S537Sammel_Online_GSV_Zebra_Anlautbild_sw_Kist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70" cy="445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63CAF10C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1AD12025" w14:textId="14C24DD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6736" behindDoc="0" locked="0" layoutInCell="1" allowOverlap="0" wp14:anchorId="498C91D0" wp14:editId="141B3793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1" name="Textfeld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EB6185B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98C91D0" id="Textfeld 11" o:spid="_x0000_s1037" type="#_x0000_t202" style="position:absolute;margin-left:130.5pt;margin-top:-2.3pt;width:26.5pt;height:27.2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" o:allowoverlap="f" filled="f" stroked="f" strokeweight=".5pt">
                            <v:textbox inset="0,0,0,0">
                              <w:txbxContent>
                                <w:p w14:paraId="2EB6185B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1D962BEE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B8E4FBE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579350B8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51FFF56" w14:textId="665DCC3D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3FAAB40" w14:textId="3335D490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0288944A" w14:textId="0127F1CB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4384" behindDoc="0" locked="0" layoutInCell="1" allowOverlap="1" wp14:anchorId="686C2B7F" wp14:editId="732FB653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-13970</wp:posOffset>
                  </wp:positionV>
                  <wp:extent cx="380365" cy="380365"/>
                  <wp:effectExtent l="0" t="0" r="635" b="635"/>
                  <wp:wrapNone/>
                  <wp:docPr id="47" name="Grafik 47" descr="S537Sammel_Online_GSV_Zebra_Anlautbild_sw_Lamp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365" cy="38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C9F05F6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42438AC" w14:textId="1572BD99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1856" behindDoc="0" locked="0" layoutInCell="1" allowOverlap="0" wp14:anchorId="0F025ED2" wp14:editId="087289A3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6" name="Textfeld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1D827F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F025ED2" id="Textfeld 16" o:spid="_x0000_s1038" type="#_x0000_t202" style="position:absolute;margin-left:130.5pt;margin-top:-2.3pt;width:26.5pt;height:27.2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" o:allowoverlap="f" filled="f" stroked="f" strokeweight=".5pt">
                            <v:textbox inset="0,0,0,0">
                              <w:txbxContent>
                                <w:p w14:paraId="611D827F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16F71525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BB4824A" w14:textId="7838F4A1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463F8C9E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FF2F221" w14:textId="709D62E4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CAD8CC9" w14:textId="77777777" w:rsidR="00535842" w:rsidRPr="00930E4C" w:rsidRDefault="00535842" w:rsidP="00930E4C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rFonts w:eastAsia="Times New Roman" w:cs="Times New Roman"/>
                <w:noProof w:val="0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535842" w:rsidRPr="00930E4C" w14:paraId="4733627E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60990017" w14:textId="22A26863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5408" behindDoc="0" locked="0" layoutInCell="1" allowOverlap="1" wp14:anchorId="22046406" wp14:editId="2D16F2E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12065</wp:posOffset>
                  </wp:positionV>
                  <wp:extent cx="388620" cy="388620"/>
                  <wp:effectExtent l="0" t="0" r="0" b="0"/>
                  <wp:wrapNone/>
                  <wp:docPr id="48" name="Grafik 48" descr="S537Sammel_Online_GSV_Zebra_Anlautbild_sw_Mau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56FE48F6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67AFB10" w14:textId="3E95185E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2880" behindDoc="0" locked="0" layoutInCell="1" allowOverlap="0" wp14:anchorId="784C6773" wp14:editId="64707236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7" name="Textfeld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2A030C0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84C6773" id="Textfeld 17" o:spid="_x0000_s1039" type="#_x0000_t202" style="position:absolute;margin-left:130.5pt;margin-top:-2.3pt;width:26.5pt;height:27.2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Dt4TlG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2A030C0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089A9FE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441EF63" w14:textId="7A2E0CB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4EF06B2C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C4B4705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8A549F2" w14:textId="77777777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2812AFB8" w14:textId="4A89EDC0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6432" behindDoc="0" locked="0" layoutInCell="1" allowOverlap="1" wp14:anchorId="071269AB" wp14:editId="48DA5E9A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-36830</wp:posOffset>
                  </wp:positionV>
                  <wp:extent cx="405765" cy="405765"/>
                  <wp:effectExtent l="0" t="0" r="0" b="0"/>
                  <wp:wrapNone/>
                  <wp:docPr id="50" name="Grafik 50" descr="S537Sammel_Online_GSV_Zebra_Anlautbild_sw_Nas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65" cy="405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BDCAB0E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7292914A" w14:textId="427B694C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024" behindDoc="0" locked="0" layoutInCell="1" allowOverlap="0" wp14:anchorId="1A338232" wp14:editId="7C6C23BE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4" name="Textfeld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36EF3FA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A338232" id="Textfeld 24" o:spid="_x0000_s1040" type="#_x0000_t202" style="position:absolute;margin-left:130.5pt;margin-top:-2.3pt;width:26.5pt;height:27.2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B+O5Un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236EF3FA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6D7D789C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B9B3CEF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7BEEFB8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188E612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FEBE169" w14:textId="68F24993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61486F82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740AA0AB" w14:textId="19951F97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9744" behindDoc="0" locked="0" layoutInCell="1" allowOverlap="1" wp14:anchorId="20CB3829" wp14:editId="5BA41C25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-8255</wp:posOffset>
                  </wp:positionV>
                  <wp:extent cx="325120" cy="442595"/>
                  <wp:effectExtent l="0" t="0" r="0" b="0"/>
                  <wp:wrapNone/>
                  <wp:docPr id="181" name="Grafik 181" descr="S537300555_Ofen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20" cy="44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28C54166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34BF44F5" w14:textId="06726334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3904" behindDoc="0" locked="0" layoutInCell="1" allowOverlap="0" wp14:anchorId="1AFB4B48" wp14:editId="41D8957A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8" name="Textfeld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4E9B486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AFB4B48" id="Textfeld 18" o:spid="_x0000_s1041" type="#_x0000_t202" style="position:absolute;margin-left:130.5pt;margin-top:-2.3pt;width:26.5pt;height:27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zWwt1CUCAABK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24E9B486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10C0B7F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26AAA17" w14:textId="23661EA1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5E2DB81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621EA7F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6C2C8A4" w14:textId="53B552C8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0998139F" w14:textId="61796CE8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7456" behindDoc="0" locked="0" layoutInCell="1" allowOverlap="1" wp14:anchorId="22E5A811" wp14:editId="2CEB419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418465" cy="418465"/>
                  <wp:effectExtent l="0" t="0" r="635" b="635"/>
                  <wp:wrapNone/>
                  <wp:docPr id="139" name="Grafik 139" descr="S537Sammel_Online_GSV_Zebra_Anlautbild_sw_Pins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465" cy="418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7592E94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4246F606" w14:textId="2DA4713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0048" behindDoc="0" locked="0" layoutInCell="1" allowOverlap="0" wp14:anchorId="162301BE" wp14:editId="583FF048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6" name="Textfeld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B51200B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62301BE" id="Textfeld 26" o:spid="_x0000_s1042" type="#_x0000_t202" style="position:absolute;margin-left:130.5pt;margin-top:-2.3pt;width:26.5pt;height:27.2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DCWaet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0B51200B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77B39A3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35CBAE8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F298012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D5EF6A8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2A357EA6" w14:textId="21513267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0D231304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61137DC5" w14:textId="2295018A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8480" behindDoc="0" locked="0" layoutInCell="1" allowOverlap="1" wp14:anchorId="03DD643C" wp14:editId="27F1DD5D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19685</wp:posOffset>
                  </wp:positionV>
                  <wp:extent cx="421640" cy="421640"/>
                  <wp:effectExtent l="0" t="0" r="0" b="0"/>
                  <wp:wrapNone/>
                  <wp:docPr id="140" name="Grafik 140" descr="S537Sammel_Online_GSV_Zebra_Anlautbild_sw_Quall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40" cy="4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51A7446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3A980592" w14:textId="4A3F5CFE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928" behindDoc="0" locked="0" layoutInCell="1" allowOverlap="0" wp14:anchorId="67146CB8" wp14:editId="04C5FF26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19" name="Textfeld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98C68AA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7146CB8" id="Textfeld 19" o:spid="_x0000_s1043" type="#_x0000_t202" style="position:absolute;margin-left:130.5pt;margin-top:-2.3pt;width:26.5pt;height:27.2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AQtVn+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98C68AA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722C320C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2EB9127" w14:textId="48EA617C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34457132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488EEFF" w14:textId="7B844B4B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3CCCD5A" w14:textId="5F51B444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22EEC6EB" w14:textId="31296AE6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69504" behindDoc="0" locked="0" layoutInCell="1" allowOverlap="1" wp14:anchorId="3F67FCD0" wp14:editId="3AD9F76C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8255</wp:posOffset>
                  </wp:positionV>
                  <wp:extent cx="426720" cy="426720"/>
                  <wp:effectExtent l="0" t="0" r="0" b="0"/>
                  <wp:wrapNone/>
                  <wp:docPr id="141" name="Grafik 141" descr="S537Sammel_Online_GSV_Zebra_Anlautbild_sw_Raket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0" cy="42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454FA7D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1226C4B4" w14:textId="3ED265C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072" behindDoc="0" locked="0" layoutInCell="1" allowOverlap="0" wp14:anchorId="40DAF66C" wp14:editId="56F5C0ED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7" name="Textfeld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DCD2590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0DAF66C" id="Textfeld 27" o:spid="_x0000_s1044" type="#_x0000_t202" style="position:absolute;margin-left:130.5pt;margin-top:-2.3pt;width:26.5pt;height:27.2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" o:allowoverlap="f" filled="f" stroked="f" strokeweight=".5pt">
                            <v:textbox inset="0,0,0,0">
                              <w:txbxContent>
                                <w:p w14:paraId="0DCD2590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443077C9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B1A8A16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75BBCE0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270355C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D51FB50" w14:textId="77777777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042725D2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6707CC7C" w14:textId="1A42A02B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0528" behindDoc="1" locked="0" layoutInCell="1" allowOverlap="1" wp14:anchorId="139778F5" wp14:editId="2CF724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500380" cy="500380"/>
                  <wp:effectExtent l="0" t="0" r="0" b="0"/>
                  <wp:wrapNone/>
                  <wp:docPr id="147" name="Grafik 147" descr="S537Sammel_Online_GSV_Zebra_Anlautbild_sw_Sonn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5FF4D285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68034181" w14:textId="38481FD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952" behindDoc="0" locked="0" layoutInCell="1" allowOverlap="0" wp14:anchorId="5D468348" wp14:editId="202D2763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0" name="Textfeld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27D3267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D468348" id="Textfeld 20" o:spid="_x0000_s1045" type="#_x0000_t202" style="position:absolute;margin-left:130.5pt;margin-top:-2.3pt;width:26.5pt;height:27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CPZfA/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27D3267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19C00541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E3D1E4B" w14:textId="494A7D3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00D0973C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6965891" w14:textId="14EF413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13CA6D6" w14:textId="3C705861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7ED927E5" w14:textId="43076805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1552" behindDoc="0" locked="0" layoutInCell="1" allowOverlap="1" wp14:anchorId="0F653995" wp14:editId="7F4CBF74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-17145</wp:posOffset>
                  </wp:positionV>
                  <wp:extent cx="375920" cy="375920"/>
                  <wp:effectExtent l="0" t="0" r="5080" b="5080"/>
                  <wp:wrapNone/>
                  <wp:docPr id="148" name="Grafik 148" descr="S537Sammel_Online_GSV_Zebra_Anlautbild_sw_Tisch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920" cy="375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05222C07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071D2BB3" w14:textId="1E39C460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0" wp14:anchorId="0AF2264B" wp14:editId="3E59B1B6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8" name="Textfeld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0DFDC8E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AF2264B" id="Textfeld 28" o:spid="_x0000_s1046" type="#_x0000_t202" style="position:absolute;margin-left:130.5pt;margin-top:-2.3pt;width:26.5pt;height:27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T/1QKyUCAABK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60DFDC8E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0D8138A6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AFFAC4A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5795051E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16700C3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BDC7952" w14:textId="2C0950EE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7ABEDC17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338DA8BE" w14:textId="66B03D85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2576" behindDoc="0" locked="0" layoutInCell="1" allowOverlap="1" wp14:anchorId="04704139" wp14:editId="1203749A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-17145</wp:posOffset>
                  </wp:positionV>
                  <wp:extent cx="388620" cy="388620"/>
                  <wp:effectExtent l="0" t="0" r="0" b="0"/>
                  <wp:wrapNone/>
                  <wp:docPr id="160" name="Grafik 160" descr="S537Sammel_Online_GSV_Zebra_Anlautbild_sw_Uh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31D312A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1C8DD00" w14:textId="152620C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0" wp14:anchorId="3A42A642" wp14:editId="299CF77C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1" name="Textfeld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D00C66A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A42A642" id="Textfeld 21" o:spid="_x0000_s1047" type="#_x0000_t202" style="position:absolute;margin-left:130.5pt;margin-top:-2.3pt;width:26.5pt;height:27.2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7D00C66A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7B534A4C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97F7FB7" w14:textId="1536B2CB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7628986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5563600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C8F49ED" w14:textId="1A78FD03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0013FF30" w14:textId="10E0A37A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3600" behindDoc="1" locked="0" layoutInCell="1" allowOverlap="1" wp14:anchorId="74982650" wp14:editId="05CF2B17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51435</wp:posOffset>
                  </wp:positionV>
                  <wp:extent cx="445135" cy="445135"/>
                  <wp:effectExtent l="0" t="0" r="0" b="0"/>
                  <wp:wrapNone/>
                  <wp:docPr id="175" name="Grafik 175" descr="S537Sammel_Online_GSV_Zebra_Anlautbild_sw_Vog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1C0CBA07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68944AF6" w14:textId="15F00D56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0" wp14:anchorId="0B853018" wp14:editId="77B4B910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9" name="Textfeld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B23D44C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B853018" id="Textfeld 29" o:spid="_x0000_s1048" type="#_x0000_t202" style="position:absolute;margin-left:130.5pt;margin-top:-2.3pt;width:26.5pt;height:27.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" o:allowoverlap="f" filled="f" stroked="f" strokeweight=".5pt">
                            <v:textbox inset="0,0,0,0">
                              <w:txbxContent>
                                <w:p w14:paraId="3B23D44C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CD92499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2F495F48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28923197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15DDA73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A31921B" w14:textId="77777777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26AC77EC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4E766275" w14:textId="612E42C1" w:rsidR="00535842" w:rsidRPr="00930E4C" w:rsidRDefault="00DA0AAC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4624" behindDoc="1" locked="0" layoutInCell="1" allowOverlap="1" wp14:anchorId="5F3A641C" wp14:editId="6B2CA55A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67310</wp:posOffset>
                  </wp:positionV>
                  <wp:extent cx="454660" cy="454660"/>
                  <wp:effectExtent l="0" t="0" r="2540" b="2540"/>
                  <wp:wrapNone/>
                  <wp:docPr id="176" name="Grafik 176" descr="S537Sammel_Online_GSV_Zebra_Anlautbild_sw_Wolk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1CEE78F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00963150" w14:textId="27A1566D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0" wp14:anchorId="2207AB8F" wp14:editId="2AD0685B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22" name="Textfeld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D487AA8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207AB8F" id="Textfeld 22" o:spid="_x0000_s1049" type="#_x0000_t202" style="position:absolute;margin-left:130.5pt;margin-top:-2.3pt;width:26.5pt;height:27.2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AIgkgz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1D487AA8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34F2D066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3A390B3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24B07F12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2319F13" w14:textId="1628C67A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2EAC01BD" w14:textId="2E6EA928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17CB8455" w14:textId="679E690D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5648" behindDoc="1" locked="0" layoutInCell="1" allowOverlap="1" wp14:anchorId="7476C77A" wp14:editId="18402BE0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-48895</wp:posOffset>
                  </wp:positionV>
                  <wp:extent cx="455295" cy="455295"/>
                  <wp:effectExtent l="0" t="0" r="1905" b="1905"/>
                  <wp:wrapNone/>
                  <wp:docPr id="177" name="Grafik 177" descr="S537Sammel_Online_GSV_Zebra_Anlautbild_sw_Xylopho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295" cy="455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7F5373C8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109A0235" w14:textId="442F4605" w:rsidR="00535842" w:rsidRPr="00930E4C" w:rsidRDefault="00C20B9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29568" behindDoc="0" locked="0" layoutInCell="1" allowOverlap="0" wp14:anchorId="071FD2CE" wp14:editId="70DFE86B">
                            <wp:simplePos x="0" y="0"/>
                            <wp:positionH relativeFrom="column">
                              <wp:posOffset>52705</wp:posOffset>
                            </wp:positionH>
                            <wp:positionV relativeFrom="paragraph">
                              <wp:posOffset>-10160</wp:posOffset>
                            </wp:positionV>
                            <wp:extent cx="1006475" cy="443865"/>
                            <wp:effectExtent l="0" t="0" r="3175" b="13335"/>
                            <wp:wrapNone/>
                            <wp:docPr id="49" name="Textfeld 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006475" cy="4438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8FE712" w14:textId="1400A495" w:rsidR="00350507" w:rsidRPr="00535842" w:rsidRDefault="00350507" w:rsidP="00EE490F">
                                        <w:pPr>
                                          <w:pStyle w:val="ekvaufgabenwortkarte"/>
                                          <w:spacing w:line="460" w:lineRule="exact"/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</w:pPr>
                                        <w:r w:rsidRPr="00535842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  <w:t>Xylo</w:t>
                                        </w:r>
                                        <w:r w:rsidR="00A20FA5" w:rsidRPr="00535842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  <w:t>f</w:t>
                                        </w:r>
                                        <w:r w:rsidRPr="00535842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  <w:t>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71FD2CE" id="Textfeld 49" o:spid="_x0000_s1050" type="#_x0000_t202" style="position:absolute;margin-left:4.15pt;margin-top:-.8pt;width:79.25pt;height:34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" o:allowoverlap="f" filled="f" stroked="f" strokeweight=".5pt">
                            <v:textbox inset="0,0,0,0">
                              <w:txbxContent>
                                <w:p w14:paraId="618FE712" w14:textId="1400A495" w:rsidR="00350507" w:rsidRPr="00535842" w:rsidRDefault="00350507" w:rsidP="00EE490F">
                                  <w:pPr>
                                    <w:pStyle w:val="ekvaufgabenwortkarte"/>
                                    <w:spacing w:line="460" w:lineRule="exact"/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535842"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Xylo</w:t>
                                  </w:r>
                                  <w:r w:rsidR="00A20FA5" w:rsidRPr="00535842"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f</w:t>
                                  </w:r>
                                  <w:r w:rsidRPr="00535842"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on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535842"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0" wp14:anchorId="50C1BD1D" wp14:editId="58E44BFA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30" name="Textfeld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E91F613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0C1BD1D" id="Textfeld 30" o:spid="_x0000_s1051" type="#_x0000_t202" style="position:absolute;margin-left:130.5pt;margin-top:-2.3pt;width:26.5pt;height:27.2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BjjOQ7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0E91F613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3B09380D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F8DB944" w14:textId="6F334EF0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034B2F3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BB81619" w14:textId="60B5DFA5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5A06E18" w14:textId="075C9E6D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  <w:tr w:rsidR="00535842" w:rsidRPr="00930E4C" w14:paraId="65CA07F5" w14:textId="77777777" w:rsidTr="00930E4C">
        <w:trPr>
          <w:trHeight w:hRule="exact" w:val="794"/>
        </w:trPr>
        <w:tc>
          <w:tcPr>
            <w:tcW w:w="482" w:type="pct"/>
            <w:tcBorders>
              <w:right w:val="nil"/>
            </w:tcBorders>
            <w:vAlign w:val="center"/>
          </w:tcPr>
          <w:p w14:paraId="21D75937" w14:textId="513835E9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6672" behindDoc="0" locked="0" layoutInCell="1" allowOverlap="1" wp14:anchorId="3102DF67" wp14:editId="4943A07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635</wp:posOffset>
                  </wp:positionV>
                  <wp:extent cx="388620" cy="388620"/>
                  <wp:effectExtent l="0" t="0" r="0" b="0"/>
                  <wp:wrapNone/>
                  <wp:docPr id="178" name="Grafik 178" descr="S537Sammel_Online_GSV_Zebra_Anlautbild_sw_Ypsilo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8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62BF9C12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72167627" w14:textId="71B3AB99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0" wp14:anchorId="757D7C5C" wp14:editId="426EFB19">
                            <wp:simplePos x="0" y="0"/>
                            <wp:positionH relativeFrom="column">
                              <wp:posOffset>73660</wp:posOffset>
                            </wp:positionH>
                            <wp:positionV relativeFrom="paragraph">
                              <wp:posOffset>-2540</wp:posOffset>
                            </wp:positionV>
                            <wp:extent cx="951865" cy="316230"/>
                            <wp:effectExtent l="0" t="0" r="635" b="7620"/>
                            <wp:wrapNone/>
                            <wp:docPr id="145" name="Textfeld 1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951865" cy="316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8FDA62C" w14:textId="1BE72626" w:rsidR="00DA2BC0" w:rsidRPr="00535842" w:rsidRDefault="00DA2BC0" w:rsidP="00DA2BC0">
                                        <w:pPr>
                                          <w:pStyle w:val="ekvaufgabenwortkarte"/>
                                          <w:spacing w:line="460" w:lineRule="exact"/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</w:pPr>
                                        <w:r w:rsidRPr="00535842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8"/>
                                            <w:szCs w:val="38"/>
                                          </w:rPr>
                                          <w:t>Ypsilon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57D7C5C" id="Textfeld 145" o:spid="_x0000_s1052" type="#_x0000_t202" style="position:absolute;margin-left:5.8pt;margin-top:-.2pt;width:74.95pt;height:24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" o:allowoverlap="f" filled="f" stroked="f" strokeweight=".5pt">
                            <v:textbox inset="0,0,0,0">
                              <w:txbxContent>
                                <w:p w14:paraId="78FDA62C" w14:textId="1BE72626" w:rsidR="00DA2BC0" w:rsidRPr="00535842" w:rsidRDefault="00DA2BC0" w:rsidP="00DA2BC0">
                                  <w:pPr>
                                    <w:pStyle w:val="ekvaufgabenwortkarte"/>
                                    <w:spacing w:line="460" w:lineRule="exact"/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535842">
                                    <w:rPr>
                                      <w:rStyle w:val="ekvhandschrift"/>
                                      <w:color w:val="000000" w:themeColor="text1" w:themeShade="A6"/>
                                      <w:sz w:val="38"/>
                                      <w:szCs w:val="3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Ypsilon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30F5CED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BD3451D" w14:textId="5B0557F0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29F95FF7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F6CBF73" w14:textId="0D46BCC2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D864DDF" w14:textId="14D2F445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  <w:tc>
          <w:tcPr>
            <w:tcW w:w="427" w:type="pct"/>
            <w:tcBorders>
              <w:right w:val="nil"/>
            </w:tcBorders>
            <w:vAlign w:val="center"/>
          </w:tcPr>
          <w:p w14:paraId="04665B60" w14:textId="08140819" w:rsidR="00535842" w:rsidRPr="00930E4C" w:rsidRDefault="00C20B92" w:rsidP="00930E4C">
            <w:pPr>
              <w:rPr>
                <w:color w:val="808080" w:themeColor="background1" w:themeShade="80"/>
                <w:sz w:val="18"/>
                <w:szCs w:val="18"/>
              </w:rPr>
            </w:pPr>
            <w:r w:rsidRPr="00C20B92">
              <w:drawing>
                <wp:anchor distT="0" distB="0" distL="114300" distR="114300" simplePos="0" relativeHeight="251677696" behindDoc="1" locked="0" layoutInCell="1" allowOverlap="1" wp14:anchorId="1F908EC0" wp14:editId="36A3C513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-129540</wp:posOffset>
                  </wp:positionV>
                  <wp:extent cx="440055" cy="440055"/>
                  <wp:effectExtent l="0" t="0" r="0" b="0"/>
                  <wp:wrapNone/>
                  <wp:docPr id="179" name="Grafik 179" descr="S537Sammel_Online_GSV_Zebra_Anlautbild_sw_Zau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055" cy="440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44" w:type="pct"/>
            <w:tcBorders>
              <w:left w:val="nil"/>
            </w:tcBorders>
            <w:vAlign w:val="center"/>
          </w:tcPr>
          <w:tbl>
            <w:tblPr>
              <w:tblW w:w="358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81"/>
            </w:tblGrid>
            <w:tr w:rsidR="00535842" w:rsidRPr="00930E4C" w14:paraId="494F9404" w14:textId="77777777" w:rsidTr="001E5C67">
              <w:trPr>
                <w:trHeight w:hRule="exact" w:val="170"/>
              </w:trPr>
              <w:tc>
                <w:tcPr>
                  <w:tcW w:w="3581" w:type="dxa"/>
                  <w:noWrap/>
                  <w:vAlign w:val="center"/>
                </w:tcPr>
                <w:p w14:paraId="29C36D94" w14:textId="47773B6B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  <w:r w:rsidRPr="00930E4C">
                    <w:rPr>
                      <w:color w:val="808080" w:themeColor="background1" w:themeShade="8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0" wp14:anchorId="3743904B" wp14:editId="43CC3F52">
                            <wp:simplePos x="0" y="0"/>
                            <wp:positionH relativeFrom="column">
                              <wp:posOffset>1657350</wp:posOffset>
                            </wp:positionH>
                            <wp:positionV relativeFrom="paragraph">
                              <wp:posOffset>-29210</wp:posOffset>
                            </wp:positionV>
                            <wp:extent cx="336550" cy="345440"/>
                            <wp:effectExtent l="0" t="0" r="6350" b="0"/>
                            <wp:wrapNone/>
                            <wp:docPr id="31" name="Textfeld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36550" cy="34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16423EF" w14:textId="77777777" w:rsidR="00535842" w:rsidRPr="00DA2BC0" w:rsidRDefault="00535842" w:rsidP="00535842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DA2BC0">
                                          <w:rPr>
                                            <w:rStyle w:val="ekvhandschrift"/>
                                            <w:rFonts w:ascii="Arial" w:hAnsi="Arial"/>
                                            <w:color w:val="000000"/>
                                            <w:sz w:val="40"/>
                                            <w:szCs w:val="40"/>
                                            <w14:textFill>
                                              <w14:solidFill>
                                                <w14:srgbClr w14:val="000000">
                                                  <w14:lumMod w14:val="65000"/>
                                                </w14:srgbClr>
                                              </w14:solidFill>
                                            </w14:textFill>
                                          </w:rPr>
                                          <w:t>S.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743904B" id="Textfeld 31" o:spid="_x0000_s1053" type="#_x0000_t202" style="position:absolute;margin-left:130.5pt;margin-top:-2.3pt;width:26.5pt;height:27.2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" o:allowoverlap="f" filled="f" stroked="f" strokeweight=".5pt">
                            <v:textbox inset="0,0,0,0">
                              <w:txbxContent>
                                <w:p w14:paraId="716423EF" w14:textId="77777777" w:rsidR="00535842" w:rsidRPr="00DA2BC0" w:rsidRDefault="00535842" w:rsidP="00535842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DA2BC0">
                                    <w:rPr>
                                      <w:rStyle w:val="ekvhandschrift"/>
                                      <w:rFonts w:ascii="Arial" w:hAnsi="Arial"/>
                                      <w:color w:val="000000"/>
                                      <w:sz w:val="40"/>
                                      <w:szCs w:val="40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535842" w:rsidRPr="00930E4C" w14:paraId="2B5B97F1" w14:textId="77777777" w:rsidTr="001E5C67">
              <w:trPr>
                <w:trHeight w:hRule="exact" w:val="198"/>
              </w:trPr>
              <w:tc>
                <w:tcPr>
                  <w:tcW w:w="358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CEE41B6" w14:textId="7B5B2C98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535842" w:rsidRPr="00930E4C" w14:paraId="13477441" w14:textId="77777777" w:rsidTr="001E5C67">
              <w:trPr>
                <w:trHeight w:hRule="exact" w:val="170"/>
              </w:trPr>
              <w:tc>
                <w:tcPr>
                  <w:tcW w:w="358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3E0D48F" w14:textId="77777777" w:rsidR="00535842" w:rsidRPr="00930E4C" w:rsidRDefault="00535842" w:rsidP="00535842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color w:val="808080" w:themeColor="background1" w:themeShade="8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5CC32E9" w14:textId="3AEB5881" w:rsidR="00535842" w:rsidRPr="00930E4C" w:rsidRDefault="00535842" w:rsidP="00535842">
            <w:pPr>
              <w:tabs>
                <w:tab w:val="clear" w:pos="340"/>
                <w:tab w:val="clear" w:pos="595"/>
                <w:tab w:val="clear" w:pos="851"/>
              </w:tabs>
              <w:spacing w:line="240" w:lineRule="auto"/>
              <w:rPr>
                <w:color w:val="808080" w:themeColor="background1" w:themeShade="80"/>
              </w:rPr>
            </w:pPr>
          </w:p>
        </w:tc>
      </w:tr>
    </w:tbl>
    <w:p w14:paraId="127AE2C8" w14:textId="10E4CED2" w:rsidR="00BD04B6" w:rsidRPr="00930E4C" w:rsidRDefault="00DA0AAC" w:rsidP="00702578">
      <w:pPr>
        <w:rPr>
          <w:color w:val="808080" w:themeColor="background1" w:themeShade="80"/>
        </w:rPr>
      </w:pPr>
      <w:r>
        <w:rPr>
          <w:color w:val="808080" w:themeColor="background1" w:themeShade="80"/>
        </w:rPr>
        <w:drawing>
          <wp:anchor distT="0" distB="0" distL="114300" distR="114300" simplePos="0" relativeHeight="251686912" behindDoc="0" locked="0" layoutInCell="1" allowOverlap="1" wp14:anchorId="34DF1313" wp14:editId="1508289B">
            <wp:simplePos x="0" y="0"/>
            <wp:positionH relativeFrom="column">
              <wp:posOffset>-78740</wp:posOffset>
            </wp:positionH>
            <wp:positionV relativeFrom="paragraph">
              <wp:posOffset>34925</wp:posOffset>
            </wp:positionV>
            <wp:extent cx="156845" cy="191770"/>
            <wp:effectExtent l="0" t="0" r="0" b="0"/>
            <wp:wrapNone/>
            <wp:docPr id="1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color w:val="808080" w:themeColor="background1" w:themeShade="80"/>
        </w:rPr>
        <w:drawing>
          <wp:anchor distT="0" distB="0" distL="114300" distR="114300" simplePos="0" relativeHeight="251685888" behindDoc="0" locked="0" layoutInCell="1" allowOverlap="1" wp14:anchorId="5CF242AC" wp14:editId="2D948967">
            <wp:simplePos x="0" y="0"/>
            <wp:positionH relativeFrom="column">
              <wp:posOffset>2927985</wp:posOffset>
            </wp:positionH>
            <wp:positionV relativeFrom="paragraph">
              <wp:posOffset>34925</wp:posOffset>
            </wp:positionV>
            <wp:extent cx="156845" cy="191770"/>
            <wp:effectExtent l="0" t="0" r="0" b="0"/>
            <wp:wrapNone/>
            <wp:docPr id="15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color w:val="808080" w:themeColor="background1" w:themeShade="80"/>
        </w:rPr>
        <w:drawing>
          <wp:anchor distT="0" distB="0" distL="114300" distR="114300" simplePos="0" relativeHeight="251684864" behindDoc="0" locked="0" layoutInCell="1" allowOverlap="1" wp14:anchorId="67F88C3F" wp14:editId="391A8259">
            <wp:simplePos x="0" y="0"/>
            <wp:positionH relativeFrom="column">
              <wp:posOffset>5873115</wp:posOffset>
            </wp:positionH>
            <wp:positionV relativeFrom="paragraph">
              <wp:posOffset>35052</wp:posOffset>
            </wp:positionV>
            <wp:extent cx="156845" cy="191770"/>
            <wp:effectExtent l="0" t="0" r="0" b="0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6D990209" w14:textId="08C0A2B2" w:rsidR="00105CDE" w:rsidRPr="00930E4C" w:rsidRDefault="00105CDE" w:rsidP="00105CDE">
      <w:pPr>
        <w:pStyle w:val="ekvgrundtexthalbe"/>
        <w:rPr>
          <w:color w:val="808080" w:themeColor="background1" w:themeShade="80"/>
        </w:rPr>
      </w:pPr>
    </w:p>
    <w:p w14:paraId="21F00D1B" w14:textId="77777777" w:rsidR="00702578" w:rsidRPr="00D3427F" w:rsidRDefault="00702578" w:rsidP="00702578">
      <w:pPr>
        <w:pStyle w:val="ekvnummerierung"/>
        <w:framePr w:wrap="around"/>
      </w:pPr>
      <w:r>
        <w:t>2</w:t>
      </w:r>
    </w:p>
    <w:p w14:paraId="113385C6" w14:textId="77777777" w:rsidR="00C819A1" w:rsidRPr="00287B24" w:rsidRDefault="00C819A1" w:rsidP="00C819A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7F12EB6" wp14:editId="40F6A1CC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FC2EB" w14:textId="6EB5C096" w:rsidR="00702578" w:rsidRDefault="00702578" w:rsidP="00702578">
      <w:r>
        <w:t>Schneide die Kärtchen aus</w:t>
      </w:r>
      <w:r w:rsidR="00DA4275">
        <w:t>.</w:t>
      </w:r>
    </w:p>
    <w:p w14:paraId="0C055783" w14:textId="14AA22EC" w:rsidR="00702578" w:rsidRDefault="00DA4275" w:rsidP="00702578">
      <w:bookmarkStart w:id="2" w:name="_Hlk110935399"/>
      <w:r>
        <w:t xml:space="preserve">Vermische </w:t>
      </w:r>
      <w:r w:rsidR="00C07CA0">
        <w:t>sie erst</w:t>
      </w:r>
      <w:r>
        <w:t xml:space="preserve"> und ordne sie </w:t>
      </w:r>
      <w:r w:rsidR="00C07CA0">
        <w:t xml:space="preserve">dann </w:t>
      </w:r>
      <w:r w:rsidR="00702578">
        <w:t xml:space="preserve">nach dem </w:t>
      </w:r>
      <w:r w:rsidR="00D17396">
        <w:t>Alphabet</w:t>
      </w:r>
      <w:r w:rsidR="00702578">
        <w:t>.</w:t>
      </w:r>
      <w:bookmarkEnd w:id="2"/>
    </w:p>
    <w:sectPr w:rsidR="00702578" w:rsidSect="008D5A1A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B32F5" w14:textId="77777777" w:rsidR="00545CCA" w:rsidRDefault="00545CCA" w:rsidP="003C599D">
      <w:pPr>
        <w:spacing w:line="240" w:lineRule="auto"/>
      </w:pPr>
      <w:r>
        <w:separator/>
      </w:r>
    </w:p>
  </w:endnote>
  <w:endnote w:type="continuationSeparator" w:id="0">
    <w:p w14:paraId="060D21C3" w14:textId="77777777" w:rsidR="00545CCA" w:rsidRDefault="00545CC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538A5" w14:textId="77777777" w:rsidR="00DA4275" w:rsidRDefault="00DA42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8DC6322" w14:textId="77777777" w:rsidTr="006B2D23">
      <w:trPr>
        <w:trHeight w:hRule="exact" w:val="680"/>
      </w:trPr>
      <w:tc>
        <w:tcPr>
          <w:tcW w:w="1131" w:type="dxa"/>
          <w:noWrap/>
        </w:tcPr>
        <w:p w14:paraId="20C0BF7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A1C140C" wp14:editId="6239E194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EABD812" w14:textId="601C0F74" w:rsidR="00264ED8" w:rsidRPr="00260956" w:rsidRDefault="00193A18" w:rsidP="00260956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260956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1EDFB916" w14:textId="161615B9" w:rsidR="00260956" w:rsidRPr="00260956" w:rsidRDefault="00260956" w:rsidP="00005AE2">
          <w:pPr>
            <w:pStyle w:val="ekvquelle"/>
            <w:rPr>
              <w:bCs/>
            </w:rPr>
          </w:pPr>
          <w:r>
            <w:rPr>
              <w:b/>
              <w:bCs/>
            </w:rPr>
            <w:t>Abbildungen</w:t>
          </w:r>
          <w:r w:rsidRPr="00AF2DFD">
            <w:rPr>
              <w:b/>
            </w:rPr>
            <w:t>:</w:t>
          </w:r>
          <w:r>
            <w:rPr>
              <w:bCs/>
            </w:rPr>
            <w:t xml:space="preserve"> </w:t>
          </w:r>
          <w:r w:rsidRPr="000F5706">
            <w:t>Anke Fröhlich, Leipzig</w:t>
          </w:r>
        </w:p>
        <w:p w14:paraId="56085BC9" w14:textId="1FB7C458" w:rsidR="00193A18" w:rsidRPr="00025140" w:rsidRDefault="00260956" w:rsidP="00DA4275">
          <w:pPr>
            <w:pStyle w:val="ekvquelle"/>
          </w:pPr>
          <w:r w:rsidRPr="00260956">
            <w:rPr>
              <w:b/>
              <w:bCs/>
            </w:rPr>
            <w:t>Text</w:t>
          </w:r>
          <w:r w:rsidR="00193A18" w:rsidRPr="00AF2DFD">
            <w:rPr>
              <w:b/>
              <w:bCs/>
            </w:rPr>
            <w:t>:</w:t>
          </w:r>
          <w:r w:rsidR="00264ED8">
            <w:t xml:space="preserve"> </w:t>
          </w:r>
          <w:r w:rsidR="00DA2BC0">
            <w:t>Redaktion GSV</w:t>
          </w:r>
        </w:p>
      </w:tc>
      <w:tc>
        <w:tcPr>
          <w:tcW w:w="397" w:type="dxa"/>
        </w:tcPr>
        <w:p w14:paraId="19B611FA" w14:textId="77777777" w:rsidR="00193A18" w:rsidRPr="00913892" w:rsidRDefault="00193A18" w:rsidP="00913892">
          <w:pPr>
            <w:pStyle w:val="ekvpagina"/>
          </w:pPr>
        </w:p>
      </w:tc>
    </w:tr>
  </w:tbl>
  <w:p w14:paraId="39D3FBD9" w14:textId="77777777"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F9EB1" w14:textId="77777777" w:rsidR="00DA4275" w:rsidRDefault="00DA42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B011A" w14:textId="77777777" w:rsidR="00545CCA" w:rsidRDefault="00545CCA" w:rsidP="003C599D">
      <w:pPr>
        <w:spacing w:line="240" w:lineRule="auto"/>
      </w:pPr>
      <w:r>
        <w:separator/>
      </w:r>
    </w:p>
  </w:footnote>
  <w:footnote w:type="continuationSeparator" w:id="0">
    <w:p w14:paraId="3B953FFC" w14:textId="77777777" w:rsidR="00545CCA" w:rsidRDefault="00545CCA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EFA2B" w14:textId="77777777" w:rsidR="00DA4275" w:rsidRDefault="00DA42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83C8A" w14:textId="77777777" w:rsidR="00DA4275" w:rsidRDefault="00DA427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37B4A" w14:textId="77777777" w:rsidR="00DA4275" w:rsidRDefault="00DA427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578"/>
    <w:rsid w:val="00001482"/>
    <w:rsid w:val="000040E2"/>
    <w:rsid w:val="00005AE2"/>
    <w:rsid w:val="000101D7"/>
    <w:rsid w:val="0001474C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C7EB8"/>
    <w:rsid w:val="000D40DE"/>
    <w:rsid w:val="000D4791"/>
    <w:rsid w:val="000E343E"/>
    <w:rsid w:val="000F21E8"/>
    <w:rsid w:val="000F5706"/>
    <w:rsid w:val="000F7910"/>
    <w:rsid w:val="00103057"/>
    <w:rsid w:val="00105CDE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5F9"/>
    <w:rsid w:val="00190B65"/>
    <w:rsid w:val="00193A18"/>
    <w:rsid w:val="00193BBE"/>
    <w:rsid w:val="001C3792"/>
    <w:rsid w:val="001C4215"/>
    <w:rsid w:val="001D2674"/>
    <w:rsid w:val="001D39FD"/>
    <w:rsid w:val="001D4886"/>
    <w:rsid w:val="001E07BA"/>
    <w:rsid w:val="001E1FB8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0956"/>
    <w:rsid w:val="00261D9E"/>
    <w:rsid w:val="00264ED8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06DF"/>
    <w:rsid w:val="002D41F4"/>
    <w:rsid w:val="002D7B0C"/>
    <w:rsid w:val="002D7B42"/>
    <w:rsid w:val="002E023D"/>
    <w:rsid w:val="002E163A"/>
    <w:rsid w:val="002E27D1"/>
    <w:rsid w:val="002E7FEA"/>
    <w:rsid w:val="002F1328"/>
    <w:rsid w:val="00301930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0507"/>
    <w:rsid w:val="00362B02"/>
    <w:rsid w:val="0036404C"/>
    <w:rsid w:val="00370A70"/>
    <w:rsid w:val="00374A98"/>
    <w:rsid w:val="00376A0A"/>
    <w:rsid w:val="0038356B"/>
    <w:rsid w:val="00384305"/>
    <w:rsid w:val="0039268F"/>
    <w:rsid w:val="00392AFE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26C6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44003"/>
    <w:rsid w:val="00451CC2"/>
    <w:rsid w:val="00454148"/>
    <w:rsid w:val="0045673F"/>
    <w:rsid w:val="004621B3"/>
    <w:rsid w:val="00464A20"/>
    <w:rsid w:val="0047471A"/>
    <w:rsid w:val="004761B5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C2E1A"/>
    <w:rsid w:val="00501528"/>
    <w:rsid w:val="00503E42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842"/>
    <w:rsid w:val="00535AD8"/>
    <w:rsid w:val="005446D6"/>
    <w:rsid w:val="00545CCA"/>
    <w:rsid w:val="00547103"/>
    <w:rsid w:val="00552ADC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11CA"/>
    <w:rsid w:val="005B1FAF"/>
    <w:rsid w:val="005B3E17"/>
    <w:rsid w:val="005B588B"/>
    <w:rsid w:val="005C047C"/>
    <w:rsid w:val="005C0FBD"/>
    <w:rsid w:val="005D367A"/>
    <w:rsid w:val="005D3E99"/>
    <w:rsid w:val="005E15AC"/>
    <w:rsid w:val="005F04D4"/>
    <w:rsid w:val="005F2AB3"/>
    <w:rsid w:val="005F3914"/>
    <w:rsid w:val="005F439D"/>
    <w:rsid w:val="005F49A8"/>
    <w:rsid w:val="0060019A"/>
    <w:rsid w:val="00603AD5"/>
    <w:rsid w:val="006201CB"/>
    <w:rsid w:val="00622F6B"/>
    <w:rsid w:val="00627765"/>
    <w:rsid w:val="0064692C"/>
    <w:rsid w:val="0065307B"/>
    <w:rsid w:val="00653F68"/>
    <w:rsid w:val="00660330"/>
    <w:rsid w:val="0066479D"/>
    <w:rsid w:val="006802C4"/>
    <w:rsid w:val="006816BC"/>
    <w:rsid w:val="0068429A"/>
    <w:rsid w:val="00685FDD"/>
    <w:rsid w:val="00687B75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2365"/>
    <w:rsid w:val="006C4E52"/>
    <w:rsid w:val="006C563C"/>
    <w:rsid w:val="006C6A77"/>
    <w:rsid w:val="006D49F0"/>
    <w:rsid w:val="006E235E"/>
    <w:rsid w:val="006E7161"/>
    <w:rsid w:val="006F0CD7"/>
    <w:rsid w:val="006F0D3C"/>
    <w:rsid w:val="006F2EDC"/>
    <w:rsid w:val="006F7E87"/>
    <w:rsid w:val="00701548"/>
    <w:rsid w:val="0070257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770"/>
    <w:rsid w:val="00745BC6"/>
    <w:rsid w:val="007507F9"/>
    <w:rsid w:val="00751B0E"/>
    <w:rsid w:val="00752795"/>
    <w:rsid w:val="00756E0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58B"/>
    <w:rsid w:val="007D186F"/>
    <w:rsid w:val="007E4DDC"/>
    <w:rsid w:val="007E5E71"/>
    <w:rsid w:val="007E68A0"/>
    <w:rsid w:val="007F7A12"/>
    <w:rsid w:val="00802E02"/>
    <w:rsid w:val="00805C65"/>
    <w:rsid w:val="00812D4E"/>
    <w:rsid w:val="00816953"/>
    <w:rsid w:val="00816B21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3F5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0E4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3EB"/>
    <w:rsid w:val="00981DFC"/>
    <w:rsid w:val="009856A1"/>
    <w:rsid w:val="009915B2"/>
    <w:rsid w:val="00992275"/>
    <w:rsid w:val="00992B92"/>
    <w:rsid w:val="00995A2C"/>
    <w:rsid w:val="00996029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0FA5"/>
    <w:rsid w:val="00A2146F"/>
    <w:rsid w:val="00A23E76"/>
    <w:rsid w:val="00A26B32"/>
    <w:rsid w:val="00A27593"/>
    <w:rsid w:val="00A31A0E"/>
    <w:rsid w:val="00A333E7"/>
    <w:rsid w:val="00A35787"/>
    <w:rsid w:val="00A370D6"/>
    <w:rsid w:val="00A37662"/>
    <w:rsid w:val="00A41DA3"/>
    <w:rsid w:val="00A43B4C"/>
    <w:rsid w:val="00A478DC"/>
    <w:rsid w:val="00A53BDD"/>
    <w:rsid w:val="00A629FD"/>
    <w:rsid w:val="00A701AF"/>
    <w:rsid w:val="00A75504"/>
    <w:rsid w:val="00A8687B"/>
    <w:rsid w:val="00A92B79"/>
    <w:rsid w:val="00A9695B"/>
    <w:rsid w:val="00AA2D66"/>
    <w:rsid w:val="00AA2F45"/>
    <w:rsid w:val="00AA3E8B"/>
    <w:rsid w:val="00AA5A5A"/>
    <w:rsid w:val="00AB05CF"/>
    <w:rsid w:val="00AB0DA8"/>
    <w:rsid w:val="00AB18CA"/>
    <w:rsid w:val="00AB4C7D"/>
    <w:rsid w:val="00AB5327"/>
    <w:rsid w:val="00AB5347"/>
    <w:rsid w:val="00AB5F24"/>
    <w:rsid w:val="00AB6AE5"/>
    <w:rsid w:val="00AB7619"/>
    <w:rsid w:val="00AC01E7"/>
    <w:rsid w:val="00AC7B89"/>
    <w:rsid w:val="00AD2E3F"/>
    <w:rsid w:val="00AD4D22"/>
    <w:rsid w:val="00AD5243"/>
    <w:rsid w:val="00AE65F6"/>
    <w:rsid w:val="00AE6684"/>
    <w:rsid w:val="00AF053E"/>
    <w:rsid w:val="00AF2DFD"/>
    <w:rsid w:val="00AF33F1"/>
    <w:rsid w:val="00B022FE"/>
    <w:rsid w:val="00B039E8"/>
    <w:rsid w:val="00B070B2"/>
    <w:rsid w:val="00B112CF"/>
    <w:rsid w:val="00B14B45"/>
    <w:rsid w:val="00B155E8"/>
    <w:rsid w:val="00B15F75"/>
    <w:rsid w:val="00B2194E"/>
    <w:rsid w:val="00B31F29"/>
    <w:rsid w:val="00B32DAF"/>
    <w:rsid w:val="00B37E68"/>
    <w:rsid w:val="00B41BED"/>
    <w:rsid w:val="00B468CC"/>
    <w:rsid w:val="00B54655"/>
    <w:rsid w:val="00B54814"/>
    <w:rsid w:val="00B56EF2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04B6"/>
    <w:rsid w:val="00BD542D"/>
    <w:rsid w:val="00BD6E66"/>
    <w:rsid w:val="00BE1620"/>
    <w:rsid w:val="00BE1962"/>
    <w:rsid w:val="00BE4821"/>
    <w:rsid w:val="00BF17F2"/>
    <w:rsid w:val="00C00404"/>
    <w:rsid w:val="00C004B9"/>
    <w:rsid w:val="00C07CA0"/>
    <w:rsid w:val="00C172AE"/>
    <w:rsid w:val="00C20B92"/>
    <w:rsid w:val="00C226FA"/>
    <w:rsid w:val="00C24816"/>
    <w:rsid w:val="00C343F5"/>
    <w:rsid w:val="00C40555"/>
    <w:rsid w:val="00C40D51"/>
    <w:rsid w:val="00C429A6"/>
    <w:rsid w:val="00C504F8"/>
    <w:rsid w:val="00C52A99"/>
    <w:rsid w:val="00C615E0"/>
    <w:rsid w:val="00C727B3"/>
    <w:rsid w:val="00C72BA2"/>
    <w:rsid w:val="00C819A1"/>
    <w:rsid w:val="00C842ED"/>
    <w:rsid w:val="00C84E4C"/>
    <w:rsid w:val="00C87044"/>
    <w:rsid w:val="00C94D17"/>
    <w:rsid w:val="00CA2007"/>
    <w:rsid w:val="00CA4259"/>
    <w:rsid w:val="00CA5A56"/>
    <w:rsid w:val="00CB00E2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CF71C9"/>
    <w:rsid w:val="00D022EC"/>
    <w:rsid w:val="00D05217"/>
    <w:rsid w:val="00D06182"/>
    <w:rsid w:val="00D07086"/>
    <w:rsid w:val="00D12661"/>
    <w:rsid w:val="00D1582D"/>
    <w:rsid w:val="00D17396"/>
    <w:rsid w:val="00D2569D"/>
    <w:rsid w:val="00D267BD"/>
    <w:rsid w:val="00D3427F"/>
    <w:rsid w:val="00D36857"/>
    <w:rsid w:val="00D52820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37E0"/>
    <w:rsid w:val="00D94CC2"/>
    <w:rsid w:val="00DA0AAC"/>
    <w:rsid w:val="00DA1633"/>
    <w:rsid w:val="00DA29C3"/>
    <w:rsid w:val="00DA2BC0"/>
    <w:rsid w:val="00DA4275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1B07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825F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E490F"/>
    <w:rsid w:val="00EF6029"/>
    <w:rsid w:val="00EF6276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14CE1"/>
  <w15:chartTrackingRefBased/>
  <w15:docId w15:val="{D8768A45-07AB-4810-876D-2154AEB9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702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66033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noProof w:val="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oter" Target="footer1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oter" Target="footer3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ntTable" Target="fontTable.xml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28</cp:revision>
  <cp:lastPrinted>2018-07-03T13:03:00Z</cp:lastPrinted>
  <dcterms:created xsi:type="dcterms:W3CDTF">2022-08-05T14:02:00Z</dcterms:created>
  <dcterms:modified xsi:type="dcterms:W3CDTF">2022-09-06T09:49:00Z</dcterms:modified>
</cp:coreProperties>
</file>