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112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355"/>
        <w:gridCol w:w="4186"/>
        <w:gridCol w:w="1370"/>
        <w:gridCol w:w="2114"/>
        <w:gridCol w:w="732"/>
        <w:gridCol w:w="1355"/>
      </w:tblGrid>
      <w:tr w:rsidR="00FB59FB" w:rsidRPr="00C172AE" w14:paraId="77F1E680" w14:textId="77777777" w:rsidTr="00EA0845">
        <w:trPr>
          <w:trHeight w:hRule="exact" w:val="510"/>
        </w:trPr>
        <w:tc>
          <w:tcPr>
            <w:tcW w:w="1355" w:type="dxa"/>
            <w:noWrap/>
            <w:vAlign w:val="bottom"/>
          </w:tcPr>
          <w:p w14:paraId="3FF61817" w14:textId="10E7A6CC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5F070252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2AF0E712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76DD6ADD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27598B82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3149D15F" w14:textId="725B5849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336433">
              <w:t>2</w:t>
            </w:r>
            <w:r w:rsidR="00552A24">
              <w:t>2</w:t>
            </w:r>
          </w:p>
        </w:tc>
      </w:tr>
      <w:tr w:rsidR="00BF17F2" w:rsidRPr="00BF17F2" w14:paraId="45F1DE2A" w14:textId="77777777" w:rsidTr="00EA084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355" w:type="dxa"/>
            <w:tcBorders>
              <w:bottom w:val="nil"/>
              <w:right w:val="nil"/>
            </w:tcBorders>
            <w:noWrap/>
            <w:vAlign w:val="bottom"/>
          </w:tcPr>
          <w:p w14:paraId="1624B729" w14:textId="0B29BBDF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199360B6" w14:textId="07DD27A0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237CFA61" w14:textId="77777777" w:rsidR="00336433" w:rsidRPr="00287B24" w:rsidRDefault="00336433" w:rsidP="00336433">
      <w:pPr>
        <w:pStyle w:val="ekvpicto"/>
        <w:framePr w:wrap="around"/>
      </w:pPr>
      <w:bookmarkStart w:id="0" w:name="bmStart"/>
      <w:bookmarkEnd w:id="0"/>
      <w:r>
        <w:rPr>
          <w:lang w:eastAsia="de-DE"/>
        </w:rPr>
        <w:drawing>
          <wp:inline distT="0" distB="0" distL="0" distR="0" wp14:anchorId="0C9E2559" wp14:editId="2A0B6D19">
            <wp:extent cx="285115" cy="288290"/>
            <wp:effectExtent l="0" t="0" r="635" b="0"/>
            <wp:docPr id="35" name="Grafik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c_verlaengern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E4C600" w14:textId="7634C583" w:rsidR="00CD7D9F" w:rsidRDefault="0086129F" w:rsidP="00035F9B">
      <w:pPr>
        <w:pStyle w:val="ekvue1arial"/>
      </w:pPr>
      <w:r>
        <w:t>Verlängern</w:t>
      </w:r>
      <w:r w:rsidR="00336433">
        <w:t xml:space="preserve"> (2)</w:t>
      </w:r>
    </w:p>
    <w:p w14:paraId="635B2806" w14:textId="77777777" w:rsidR="0026059F" w:rsidRDefault="0026059F" w:rsidP="0026059F"/>
    <w:p w14:paraId="3B1B47A5" w14:textId="115E6E3A" w:rsidR="0026059F" w:rsidRPr="00D3427F" w:rsidRDefault="0026059F" w:rsidP="0026059F">
      <w:pPr>
        <w:pStyle w:val="ekvnummerierung"/>
        <w:framePr w:wrap="around"/>
      </w:pPr>
      <w:r>
        <w:t>1</w:t>
      </w:r>
    </w:p>
    <w:p w14:paraId="0D78033F" w14:textId="77777777" w:rsidR="0026059F" w:rsidRPr="00287B24" w:rsidRDefault="0026059F" w:rsidP="0026059F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502147CD" wp14:editId="27CC5AFE">
            <wp:extent cx="288290" cy="288290"/>
            <wp:effectExtent l="0" t="0" r="0" b="0"/>
            <wp:docPr id="29" name="Grafi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C6B859" w14:textId="24FBA95D" w:rsidR="0026059F" w:rsidRDefault="0026059F" w:rsidP="0026059F">
      <w:r>
        <w:t xml:space="preserve">Schwinge die </w:t>
      </w:r>
      <w:r w:rsidRPr="00027F29">
        <w:rPr>
          <w:rStyle w:val="ekvfett"/>
        </w:rPr>
        <w:t>Adjektive</w:t>
      </w:r>
      <w:r>
        <w:t xml:space="preserve"> weiter</w:t>
      </w:r>
      <w:r w:rsidR="00027F29" w:rsidRPr="00027F29">
        <w:t>, indem du Wortgruppen bildest.</w:t>
      </w:r>
    </w:p>
    <w:p w14:paraId="559AFAAF" w14:textId="697F93E3" w:rsidR="0026059F" w:rsidRDefault="00027F29" w:rsidP="0026059F">
      <w:pPr>
        <w:tabs>
          <w:tab w:val="clear" w:pos="340"/>
          <w:tab w:val="clear" w:pos="595"/>
          <w:tab w:val="clear" w:pos="851"/>
          <w:tab w:val="left" w:pos="6261"/>
        </w:tabs>
      </w:pPr>
      <w:r w:rsidRPr="00027F29">
        <w:t>Schreibe auf, s</w:t>
      </w:r>
      <w:r w:rsidR="0026059F" w:rsidRPr="00B50360">
        <w:t xml:space="preserve">etze </w:t>
      </w:r>
      <w:r w:rsidR="0026059F" w:rsidRPr="00B50360">
        <w:rPr>
          <w:b/>
          <w:bCs/>
        </w:rPr>
        <w:t>d/t, g/k</w:t>
      </w:r>
      <w:r w:rsidR="0026059F" w:rsidRPr="00B50360">
        <w:t xml:space="preserve"> richtig ein und markiere</w:t>
      </w:r>
      <w:r w:rsidRPr="00027F29">
        <w:t xml:space="preserve"> </w:t>
      </w:r>
      <w:r w:rsidR="00BE4984">
        <w:t xml:space="preserve">jeweils </w:t>
      </w:r>
      <w:r w:rsidRPr="00027F29">
        <w:t>die Buchstaben</w:t>
      </w:r>
      <w:r w:rsidR="0026059F">
        <w:t>.</w:t>
      </w:r>
    </w:p>
    <w:p w14:paraId="358FE8F0" w14:textId="5CC21A05" w:rsidR="0026059F" w:rsidRDefault="0026059F" w:rsidP="0026059F">
      <w:pPr>
        <w:tabs>
          <w:tab w:val="clear" w:pos="340"/>
          <w:tab w:val="clear" w:pos="595"/>
          <w:tab w:val="clear" w:pos="851"/>
          <w:tab w:val="left" w:pos="6261"/>
        </w:tabs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05"/>
        <w:gridCol w:w="6463"/>
      </w:tblGrid>
      <w:tr w:rsidR="0026059F" w:rsidRPr="00737EDE" w14:paraId="6D428283" w14:textId="77777777" w:rsidTr="00753A6A">
        <w:trPr>
          <w:trHeight w:val="851"/>
        </w:trPr>
        <w:tc>
          <w:tcPr>
            <w:tcW w:w="3005" w:type="dxa"/>
            <w:tcMar>
              <w:right w:w="0" w:type="dxa"/>
            </w:tcMar>
            <w:vAlign w:val="center"/>
          </w:tcPr>
          <w:p w14:paraId="6CE7FF19" w14:textId="580B69FA" w:rsidR="0026059F" w:rsidRPr="00304023" w:rsidRDefault="0026059F" w:rsidP="00027F29">
            <w:pPr>
              <w:pStyle w:val="ekvschreiblinie"/>
              <w:tabs>
                <w:tab w:val="left" w:pos="2726"/>
              </w:tabs>
              <w:spacing w:line="312" w:lineRule="exact"/>
              <w:ind w:left="74" w:hanging="102"/>
            </w:pPr>
            <w:r>
              <w:t xml:space="preserve">Die Schuhe sind </w:t>
            </w:r>
            <w:r w:rsidRPr="00027F29">
              <w:rPr>
                <w:u w:val="single"/>
              </w:rPr>
              <w:t xml:space="preserve">ro </w:t>
            </w:r>
            <w:r w:rsidRPr="00027F29">
              <w:rPr>
                <w:rStyle w:val="ekvfett"/>
                <w:u w:val="single"/>
              </w:rPr>
              <w:t>d/</w:t>
            </w:r>
            <w:r w:rsidRPr="00027F29">
              <w:rPr>
                <w:rStyle w:val="ekvfett"/>
                <w:highlight w:val="lightGray"/>
                <w:u w:val="single"/>
              </w:rPr>
              <w:t>t</w:t>
            </w:r>
            <w:r>
              <w:t>.</w:t>
            </w:r>
            <w:r>
              <w:tab/>
            </w:r>
          </w:p>
        </w:tc>
        <w:tc>
          <w:tcPr>
            <w:tcW w:w="6463" w:type="dxa"/>
            <w:vAlign w:val="center"/>
          </w:tcPr>
          <w:tbl>
            <w:tblPr>
              <w:tblW w:w="6236" w:type="dxa"/>
              <w:tblInd w:w="3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26059F" w:rsidRPr="002C50E2" w14:paraId="76984033" w14:textId="77777777" w:rsidTr="00753A6A">
              <w:trPr>
                <w:trHeight w:hRule="exact" w:val="170"/>
              </w:trPr>
              <w:tc>
                <w:tcPr>
                  <w:tcW w:w="6236" w:type="dxa"/>
                  <w:noWrap/>
                </w:tcPr>
                <w:p w14:paraId="1B325FF7" w14:textId="5B6BDBC6" w:rsidR="0026059F" w:rsidRPr="002C50E2" w:rsidRDefault="0026059F" w:rsidP="0090088B">
                  <w:pPr>
                    <w:pStyle w:val="ekvlinie"/>
                    <w:spacing w:after="240"/>
                    <w:ind w:left="-299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192" behindDoc="0" locked="0" layoutInCell="1" allowOverlap="1" wp14:anchorId="5CF3DBCC" wp14:editId="4EC074B3">
                            <wp:simplePos x="0" y="0"/>
                            <wp:positionH relativeFrom="column">
                              <wp:posOffset>-11695</wp:posOffset>
                            </wp:positionH>
                            <wp:positionV relativeFrom="paragraph">
                              <wp:posOffset>-81896</wp:posOffset>
                            </wp:positionV>
                            <wp:extent cx="2258704" cy="566192"/>
                            <wp:effectExtent l="0" t="0" r="8255" b="0"/>
                            <wp:wrapNone/>
                            <wp:docPr id="248" name="Textfeld 24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2258704" cy="5661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9C84712" w14:textId="77777777" w:rsidR="0026059F" w:rsidRPr="00FB39F1" w:rsidRDefault="0026059F" w:rsidP="0026059F">
                                        <w:pPr>
                                          <w:pStyle w:val="ekvaufgabenwortkarte"/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36"/>
                                            <w:szCs w:val="36"/>
                                            <w14:textFill>
                                              <w14:solidFill>
                                                <w14:schemeClr w14:val="tx1">
                                                  <w14:lumMod w14:val="65000"/>
                                                  <w14:lumMod w14:val="65000"/>
                                                </w14:schemeClr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FB39F1"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36"/>
                                            <w:szCs w:val="36"/>
                                            <w14:textFill>
                                              <w14:solidFill>
                                                <w14:schemeClr w14:val="tx1">
                                                  <w14:lumMod w14:val="65000"/>
                                                  <w14:lumMod w14:val="65000"/>
                                                </w14:schemeClr>
                                              </w14:solidFill>
                                            </w14:textFill>
                                          </w:rPr>
                                          <w:t>d</w:t>
                                        </w:r>
                                        <w:r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36"/>
                                            <w:szCs w:val="36"/>
                                            <w14:textFill>
                                              <w14:solidFill>
                                                <w14:schemeClr w14:val="tx1">
                                                  <w14:lumMod w14:val="65000"/>
                                                  <w14:lumMod w14:val="65000"/>
                                                </w14:schemeClr>
                                              </w14:solidFill>
                                            </w14:textFill>
                                          </w:rPr>
                                          <w:t>ie</w:t>
                                        </w:r>
                                        <w:r w:rsidRPr="00FB39F1"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36"/>
                                            <w:szCs w:val="36"/>
                                            <w14:textFill>
                                              <w14:solidFill>
                                                <w14:schemeClr w14:val="tx1">
                                                  <w14:lumMod w14:val="65000"/>
                                                  <w14:lumMod w14:val="65000"/>
                                                </w14:schemeClr>
                                              </w14:solidFill>
                                            </w14:textFill>
                                          </w:rPr>
                                          <w:t xml:space="preserve"> ro</w:t>
                                        </w:r>
                                        <w:r w:rsidRPr="00FB39F1"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36"/>
                                            <w:szCs w:val="36"/>
                                            <w:highlight w:val="lightGray"/>
                                            <w14:textFill>
                                              <w14:solidFill>
                                                <w14:schemeClr w14:val="tx1">
                                                  <w14:lumMod w14:val="65000"/>
                                                  <w14:lumMod w14:val="65000"/>
                                                </w14:schemeClr>
                                              </w14:solidFill>
                                            </w14:textFill>
                                          </w:rPr>
                                          <w:t>t</w:t>
                                        </w:r>
                                        <w:r w:rsidRPr="00FB39F1"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36"/>
                                            <w:szCs w:val="36"/>
                                            <w14:textFill>
                                              <w14:solidFill>
                                                <w14:schemeClr w14:val="tx1">
                                                  <w14:lumMod w14:val="65000"/>
                                                  <w14:lumMod w14:val="65000"/>
                                                </w14:schemeClr>
                                              </w14:solidFill>
                                            </w14:textFill>
                                          </w:rPr>
                                          <w:t>e</w:t>
                                        </w:r>
                                        <w:r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36"/>
                                            <w:szCs w:val="36"/>
                                            <w14:textFill>
                                              <w14:solidFill>
                                                <w14:schemeClr w14:val="tx1">
                                                  <w14:lumMod w14:val="65000"/>
                                                  <w14:lumMod w14:val="65000"/>
                                                </w14:schemeClr>
                                              </w14:solidFill>
                                            </w14:textFill>
                                          </w:rPr>
                                          <w:t>n</w:t>
                                        </w:r>
                                        <w:r w:rsidRPr="00FB39F1"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36"/>
                                            <w:szCs w:val="36"/>
                                            <w14:textFill>
                                              <w14:solidFill>
                                                <w14:schemeClr w14:val="tx1">
                                                  <w14:lumMod w14:val="65000"/>
                                                  <w14:lumMod w14:val="65000"/>
                                                </w14:schemeClr>
                                              </w14:solidFill>
                                            </w14:textFill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36"/>
                                            <w:szCs w:val="36"/>
                                            <w14:textFill>
                                              <w14:solidFill>
                                                <w14:schemeClr w14:val="tx1">
                                                  <w14:lumMod w14:val="65000"/>
                                                  <w14:lumMod w14:val="65000"/>
                                                </w14:schemeClr>
                                              </w14:solidFill>
                                            </w14:textFill>
                                          </w:rPr>
                                          <w:t>Schuhe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45720" rIns="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CF3DBCC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feld 248" o:spid="_x0000_s1026" type="#_x0000_t202" style="position:absolute;left:0;text-align:left;margin-left:-.9pt;margin-top:-6.45pt;width:177.85pt;height:44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" filled="f" stroked="f" strokeweight=".5pt">
                            <v:textbox inset="1mm,,0">
                              <w:txbxContent>
                                <w:p w14:paraId="09C84712" w14:textId="77777777" w:rsidR="0026059F" w:rsidRPr="00FB39F1" w:rsidRDefault="0026059F" w:rsidP="0026059F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color w:val="000000" w:themeColor="text1" w:themeShade="A6"/>
                                      <w:sz w:val="36"/>
                                      <w:szCs w:val="3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FB39F1">
                                    <w:rPr>
                                      <w:rStyle w:val="ekvhandschrift"/>
                                      <w:color w:val="000000" w:themeColor="text1" w:themeShade="A6"/>
                                      <w:sz w:val="36"/>
                                      <w:szCs w:val="3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>d</w:t>
                                  </w:r>
                                  <w:r>
                                    <w:rPr>
                                      <w:rStyle w:val="ekvhandschrift"/>
                                      <w:color w:val="000000" w:themeColor="text1" w:themeShade="A6"/>
                                      <w:sz w:val="36"/>
                                      <w:szCs w:val="3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>ie</w:t>
                                  </w:r>
                                  <w:r w:rsidRPr="00FB39F1">
                                    <w:rPr>
                                      <w:rStyle w:val="ekvhandschrift"/>
                                      <w:color w:val="000000" w:themeColor="text1" w:themeShade="A6"/>
                                      <w:sz w:val="36"/>
                                      <w:szCs w:val="3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 xml:space="preserve"> ro</w:t>
                                  </w:r>
                                  <w:r w:rsidRPr="00FB39F1">
                                    <w:rPr>
                                      <w:rStyle w:val="ekvhandschrift"/>
                                      <w:color w:val="000000" w:themeColor="text1" w:themeShade="A6"/>
                                      <w:sz w:val="36"/>
                                      <w:szCs w:val="36"/>
                                      <w:highlight w:val="lightGray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>t</w:t>
                                  </w:r>
                                  <w:r w:rsidRPr="00FB39F1">
                                    <w:rPr>
                                      <w:rStyle w:val="ekvhandschrift"/>
                                      <w:color w:val="000000" w:themeColor="text1" w:themeShade="A6"/>
                                      <w:sz w:val="36"/>
                                      <w:szCs w:val="3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>e</w:t>
                                  </w:r>
                                  <w:r>
                                    <w:rPr>
                                      <w:rStyle w:val="ekvhandschrift"/>
                                      <w:color w:val="000000" w:themeColor="text1" w:themeShade="A6"/>
                                      <w:sz w:val="36"/>
                                      <w:szCs w:val="3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>n</w:t>
                                  </w:r>
                                  <w:r w:rsidRPr="00FB39F1">
                                    <w:rPr>
                                      <w:rStyle w:val="ekvhandschrift"/>
                                      <w:color w:val="000000" w:themeColor="text1" w:themeShade="A6"/>
                                      <w:sz w:val="36"/>
                                      <w:szCs w:val="3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Style w:val="ekvhandschrift"/>
                                      <w:color w:val="000000" w:themeColor="text1" w:themeShade="A6"/>
                                      <w:sz w:val="36"/>
                                      <w:szCs w:val="3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>Schuhe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26059F" w:rsidRPr="002C50E2" w14:paraId="42DF78E4" w14:textId="77777777" w:rsidTr="00753A6A">
              <w:trPr>
                <w:trHeight w:hRule="exact" w:val="198"/>
              </w:trPr>
              <w:tc>
                <w:tcPr>
                  <w:tcW w:w="6236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</w:tcPr>
                <w:p w14:paraId="49E3CA94" w14:textId="349D0FD6" w:rsidR="0026059F" w:rsidRPr="002C50E2" w:rsidRDefault="00512E25" w:rsidP="0090088B">
                  <w:pPr>
                    <w:pStyle w:val="ekvlinie"/>
                    <w:spacing w:after="240"/>
                    <w:ind w:left="-299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5168" behindDoc="0" locked="0" layoutInCell="1" allowOverlap="1" wp14:anchorId="55AB8630" wp14:editId="0DF07F33">
                            <wp:simplePos x="0" y="0"/>
                            <wp:positionH relativeFrom="column">
                              <wp:posOffset>400050</wp:posOffset>
                            </wp:positionH>
                            <wp:positionV relativeFrom="paragraph">
                              <wp:posOffset>126365</wp:posOffset>
                            </wp:positionV>
                            <wp:extent cx="628650" cy="133985"/>
                            <wp:effectExtent l="0" t="0" r="19050" b="18415"/>
                            <wp:wrapNone/>
                            <wp:docPr id="6" name="Gruppieren 6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628650" cy="133985"/>
                                      <a:chOff x="57877" y="0"/>
                                      <a:chExt cx="380415" cy="150575"/>
                                    </a:xfrm>
                                  </wpg:grpSpPr>
                                  <wps:wsp>
                                    <wps:cNvPr id="36" name="Freihandform: Form 36"/>
                                    <wps:cNvSpPr>
                                      <a:spLocks/>
                                    </wps:cNvSpPr>
                                    <wps:spPr bwMode="auto">
                                      <a:xfrm flipH="1" flipV="1">
                                        <a:off x="57877" y="4762"/>
                                        <a:ext cx="156491" cy="145813"/>
                                      </a:xfrm>
                                      <a:custGeom>
                                        <a:avLst/>
                                        <a:gdLst>
                                          <a:gd name="G0" fmla="+- 21598 0 0"/>
                                          <a:gd name="G1" fmla="+- 21600 0 0"/>
                                          <a:gd name="G2" fmla="+- 21600 0 0"/>
                                          <a:gd name="T0" fmla="*/ 0 w 43198"/>
                                          <a:gd name="T1" fmla="*/ 21336 h 21600"/>
                                          <a:gd name="T2" fmla="*/ 43198 w 43198"/>
                                          <a:gd name="T3" fmla="*/ 21600 h 21600"/>
                                          <a:gd name="T4" fmla="*/ 21598 w 43198"/>
                                          <a:gd name="T5" fmla="*/ 21600 h 2160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3198" h="21600" fill="none" extrusionOk="0">
                                            <a:moveTo>
                                              <a:pt x="-1" y="21335"/>
                                            </a:moveTo>
                                            <a:cubicBezTo>
                                              <a:pt x="144" y="9510"/>
                                              <a:pt x="9771" y="0"/>
                                              <a:pt x="21598" y="0"/>
                                            </a:cubicBezTo>
                                            <a:cubicBezTo>
                                              <a:pt x="33527" y="0"/>
                                              <a:pt x="43198" y="9670"/>
                                              <a:pt x="43198" y="21600"/>
                                            </a:cubicBezTo>
                                          </a:path>
                                          <a:path w="43198" h="21600" stroke="0" extrusionOk="0">
                                            <a:moveTo>
                                              <a:pt x="-1" y="21335"/>
                                            </a:moveTo>
                                            <a:cubicBezTo>
                                              <a:pt x="144" y="9510"/>
                                              <a:pt x="9771" y="0"/>
                                              <a:pt x="21598" y="0"/>
                                            </a:cubicBezTo>
                                            <a:cubicBezTo>
                                              <a:pt x="33527" y="0"/>
                                              <a:pt x="43198" y="9670"/>
                                              <a:pt x="43198" y="21600"/>
                                            </a:cubicBezTo>
                                            <a:lnTo>
                                              <a:pt x="21598" y="2160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7" name="Freihandform: Form 37"/>
                                    <wps:cNvSpPr>
                                      <a:spLocks/>
                                    </wps:cNvSpPr>
                                    <wps:spPr bwMode="auto">
                                      <a:xfrm flipH="1" flipV="1">
                                        <a:off x="214455" y="0"/>
                                        <a:ext cx="223837" cy="145416"/>
                                      </a:xfrm>
                                      <a:custGeom>
                                        <a:avLst/>
                                        <a:gdLst>
                                          <a:gd name="G0" fmla="+- 21598 0 0"/>
                                          <a:gd name="G1" fmla="+- 21600 0 0"/>
                                          <a:gd name="G2" fmla="+- 21600 0 0"/>
                                          <a:gd name="T0" fmla="*/ 0 w 43198"/>
                                          <a:gd name="T1" fmla="*/ 21336 h 21600"/>
                                          <a:gd name="T2" fmla="*/ 43198 w 43198"/>
                                          <a:gd name="T3" fmla="*/ 21600 h 21600"/>
                                          <a:gd name="T4" fmla="*/ 21598 w 43198"/>
                                          <a:gd name="T5" fmla="*/ 21600 h 2160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3198" h="21600" fill="none" extrusionOk="0">
                                            <a:moveTo>
                                              <a:pt x="-1" y="21335"/>
                                            </a:moveTo>
                                            <a:cubicBezTo>
                                              <a:pt x="144" y="9510"/>
                                              <a:pt x="9771" y="0"/>
                                              <a:pt x="21598" y="0"/>
                                            </a:cubicBezTo>
                                            <a:cubicBezTo>
                                              <a:pt x="33527" y="0"/>
                                              <a:pt x="43198" y="9670"/>
                                              <a:pt x="43198" y="21600"/>
                                            </a:cubicBezTo>
                                          </a:path>
                                          <a:path w="43198" h="21600" stroke="0" extrusionOk="0">
                                            <a:moveTo>
                                              <a:pt x="-1" y="21335"/>
                                            </a:moveTo>
                                            <a:cubicBezTo>
                                              <a:pt x="144" y="9510"/>
                                              <a:pt x="9771" y="0"/>
                                              <a:pt x="21598" y="0"/>
                                            </a:cubicBezTo>
                                            <a:cubicBezTo>
                                              <a:pt x="33527" y="0"/>
                                              <a:pt x="43198" y="9670"/>
                                              <a:pt x="43198" y="21600"/>
                                            </a:cubicBezTo>
                                            <a:lnTo>
                                              <a:pt x="21598" y="2160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AD14EF9" id="Gruppieren 6" o:spid="_x0000_s1026" style="position:absolute;margin-left:31.5pt;margin-top:9.95pt;width:49.5pt;height:10.55pt;z-index:251655168;mso-width-relative:margin;mso-height-relative:margin" coordorigin="57877" coordsize="380415,150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">
                            <v:shape id="Freihandform: Form 36" o:spid="_x0000_s1027" style="position:absolute;left:57877;top:4762;width:156491;height:145813;flip:x y;visibility:visible;mso-wrap-style:square;v-text-anchor:top" coordsize="43198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" path="m-1,21335nfc144,9510,9771,,21598,,33527,,43198,9670,43198,21600em-1,21335nsc144,9510,9771,,21598,,33527,,43198,9670,43198,21600r-21600,l-1,21335xe" filled="f">
                              <v:path arrowok="t" o:extrusionok="f" o:connecttype="custom" o:connectlocs="0,144031;156491,145813;78242,145813" o:connectangles="0,0,0"/>
                            </v:shape>
                            <v:shape id="Freihandform: Form 37" o:spid="_x0000_s1028" style="position:absolute;left:214455;width:223837;height:145416;flip:x y;visibility:visible;mso-wrap-style:square;v-text-anchor:top" coordsize="43198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" path="m-1,21335nfc144,9510,9771,,21598,,33527,,43198,9670,43198,21600em-1,21335nsc144,9510,9771,,21598,,33527,,43198,9670,43198,21600r-21600,l-1,21335xe" filled="f">
                              <v:path arrowok="t" o:extrusionok="f" o:connecttype="custom" o:connectlocs="0,143639;223837,145416;111913,145416" o:connectangles="0,0,0"/>
                            </v:shape>
                          </v:group>
                        </w:pict>
                      </mc:Fallback>
                    </mc:AlternateContent>
                  </w:r>
                </w:p>
              </w:tc>
            </w:tr>
            <w:tr w:rsidR="0026059F" w:rsidRPr="002C50E2" w14:paraId="79F74844" w14:textId="77777777" w:rsidTr="00753A6A">
              <w:trPr>
                <w:trHeight w:hRule="exact" w:val="170"/>
              </w:trPr>
              <w:tc>
                <w:tcPr>
                  <w:tcW w:w="6236" w:type="dxa"/>
                  <w:tcBorders>
                    <w:top w:val="single" w:sz="6" w:space="0" w:color="auto"/>
                  </w:tcBorders>
                  <w:noWrap/>
                </w:tcPr>
                <w:p w14:paraId="122D969A" w14:textId="1C2E3B13" w:rsidR="0026059F" w:rsidRPr="002C50E2" w:rsidRDefault="0026059F" w:rsidP="0090088B">
                  <w:pPr>
                    <w:pStyle w:val="ekvlinie"/>
                    <w:spacing w:after="240"/>
                    <w:ind w:left="-299"/>
                  </w:pPr>
                </w:p>
              </w:tc>
            </w:tr>
          </w:tbl>
          <w:p w14:paraId="1E9C4CFF" w14:textId="6EC6A6A0" w:rsidR="0026059F" w:rsidRPr="007D64C6" w:rsidRDefault="0026059F" w:rsidP="0090088B">
            <w:pPr>
              <w:pStyle w:val="ekvschreiblinie"/>
              <w:ind w:left="70" w:hanging="101"/>
              <w:jc w:val="center"/>
              <w:rPr>
                <w:rFonts w:ascii="Comic Sans MS" w:hAnsi="Comic Sans MS"/>
                <w:u w:val="single"/>
              </w:rPr>
            </w:pPr>
          </w:p>
        </w:tc>
      </w:tr>
      <w:tr w:rsidR="0026059F" w:rsidRPr="00737EDE" w14:paraId="32230BDD" w14:textId="77777777" w:rsidTr="00753A6A">
        <w:trPr>
          <w:trHeight w:val="851"/>
        </w:trPr>
        <w:tc>
          <w:tcPr>
            <w:tcW w:w="3005" w:type="dxa"/>
            <w:tcMar>
              <w:right w:w="0" w:type="dxa"/>
            </w:tcMar>
            <w:vAlign w:val="center"/>
          </w:tcPr>
          <w:p w14:paraId="2B95DE6B" w14:textId="48ED8F96" w:rsidR="0026059F" w:rsidRPr="00304023" w:rsidRDefault="0026059F" w:rsidP="00027F29">
            <w:pPr>
              <w:pStyle w:val="ekvschreiblinie"/>
              <w:tabs>
                <w:tab w:val="left" w:pos="2726"/>
              </w:tabs>
              <w:ind w:left="70" w:hanging="101"/>
            </w:pPr>
            <w:r>
              <w:t xml:space="preserve">Gemüse ist </w:t>
            </w:r>
            <w:r w:rsidRPr="00027F29">
              <w:rPr>
                <w:u w:val="single"/>
              </w:rPr>
              <w:t xml:space="preserve">gesun </w:t>
            </w:r>
            <w:r w:rsidRPr="00027F29">
              <w:rPr>
                <w:rStyle w:val="ekvfett"/>
                <w:u w:val="single"/>
              </w:rPr>
              <w:t>d/t</w:t>
            </w:r>
            <w:r>
              <w:t>.</w:t>
            </w:r>
            <w:r>
              <w:tab/>
            </w:r>
          </w:p>
        </w:tc>
        <w:tc>
          <w:tcPr>
            <w:tcW w:w="6463" w:type="dxa"/>
            <w:vAlign w:val="center"/>
          </w:tcPr>
          <w:tbl>
            <w:tblPr>
              <w:tblW w:w="6236" w:type="dxa"/>
              <w:tblInd w:w="3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26059F" w:rsidRPr="002C50E2" w14:paraId="38DE382D" w14:textId="77777777" w:rsidTr="00753A6A">
              <w:trPr>
                <w:trHeight w:hRule="exact" w:val="170"/>
              </w:trPr>
              <w:tc>
                <w:tcPr>
                  <w:tcW w:w="6236" w:type="dxa"/>
                  <w:noWrap/>
                </w:tcPr>
                <w:p w14:paraId="2F82680B" w14:textId="3BAD966A" w:rsidR="0026059F" w:rsidRPr="002C50E2" w:rsidRDefault="0026059F" w:rsidP="0090088B">
                  <w:pPr>
                    <w:pStyle w:val="ekvlinie"/>
                    <w:spacing w:after="240"/>
                    <w:ind w:left="-578" w:hanging="20"/>
                  </w:pPr>
                </w:p>
              </w:tc>
            </w:tr>
            <w:tr w:rsidR="0026059F" w:rsidRPr="002C50E2" w14:paraId="56917EBF" w14:textId="77777777" w:rsidTr="00753A6A">
              <w:trPr>
                <w:trHeight w:hRule="exact" w:val="198"/>
              </w:trPr>
              <w:tc>
                <w:tcPr>
                  <w:tcW w:w="6236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</w:tcPr>
                <w:p w14:paraId="401DE972" w14:textId="77777777" w:rsidR="0026059F" w:rsidRPr="002C50E2" w:rsidRDefault="0026059F" w:rsidP="0090088B">
                  <w:pPr>
                    <w:pStyle w:val="ekvlinie"/>
                    <w:spacing w:after="240"/>
                    <w:ind w:left="-578" w:hanging="20"/>
                  </w:pPr>
                </w:p>
              </w:tc>
            </w:tr>
            <w:tr w:rsidR="0026059F" w:rsidRPr="002C50E2" w14:paraId="09243A4B" w14:textId="77777777" w:rsidTr="00753A6A">
              <w:trPr>
                <w:trHeight w:hRule="exact" w:val="170"/>
              </w:trPr>
              <w:tc>
                <w:tcPr>
                  <w:tcW w:w="6236" w:type="dxa"/>
                  <w:tcBorders>
                    <w:top w:val="single" w:sz="6" w:space="0" w:color="auto"/>
                  </w:tcBorders>
                  <w:noWrap/>
                </w:tcPr>
                <w:p w14:paraId="26B85867" w14:textId="77777777" w:rsidR="0026059F" w:rsidRPr="002C50E2" w:rsidRDefault="0026059F" w:rsidP="0090088B">
                  <w:pPr>
                    <w:pStyle w:val="ekvlinie"/>
                    <w:spacing w:after="240"/>
                    <w:ind w:left="-578" w:hanging="20"/>
                  </w:pPr>
                </w:p>
              </w:tc>
            </w:tr>
          </w:tbl>
          <w:p w14:paraId="4DDCFEAD" w14:textId="41BA664A" w:rsidR="0026059F" w:rsidRPr="00304023" w:rsidRDefault="0026059F" w:rsidP="0090088B">
            <w:pPr>
              <w:ind w:left="70" w:hanging="101"/>
            </w:pPr>
          </w:p>
        </w:tc>
      </w:tr>
      <w:tr w:rsidR="0026059F" w:rsidRPr="00737EDE" w14:paraId="2DE23D63" w14:textId="77777777" w:rsidTr="00753A6A">
        <w:trPr>
          <w:trHeight w:val="851"/>
        </w:trPr>
        <w:tc>
          <w:tcPr>
            <w:tcW w:w="3005" w:type="dxa"/>
            <w:tcMar>
              <w:right w:w="0" w:type="dxa"/>
            </w:tcMar>
            <w:vAlign w:val="center"/>
          </w:tcPr>
          <w:p w14:paraId="058AEF09" w14:textId="5CAA3951" w:rsidR="0026059F" w:rsidRPr="00304023" w:rsidRDefault="0026059F" w:rsidP="00753A6A">
            <w:pPr>
              <w:pStyle w:val="ekvschreiblinie"/>
              <w:tabs>
                <w:tab w:val="left" w:pos="2726"/>
              </w:tabs>
              <w:ind w:left="70" w:hanging="101"/>
            </w:pPr>
            <w:r>
              <w:t xml:space="preserve">Die Radkette ist </w:t>
            </w:r>
            <w:r w:rsidRPr="00027F29">
              <w:rPr>
                <w:u w:val="single"/>
              </w:rPr>
              <w:t xml:space="preserve">öli </w:t>
            </w:r>
            <w:r w:rsidRPr="00027F29">
              <w:rPr>
                <w:rStyle w:val="ekvfett"/>
                <w:u w:val="single"/>
              </w:rPr>
              <w:t>g/k</w:t>
            </w:r>
            <w:r>
              <w:t>.</w:t>
            </w:r>
            <w:r>
              <w:tab/>
            </w:r>
          </w:p>
        </w:tc>
        <w:tc>
          <w:tcPr>
            <w:tcW w:w="6463" w:type="dxa"/>
            <w:vAlign w:val="center"/>
          </w:tcPr>
          <w:tbl>
            <w:tblPr>
              <w:tblW w:w="6236" w:type="dxa"/>
              <w:tblInd w:w="3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26059F" w:rsidRPr="002C50E2" w14:paraId="438E88CF" w14:textId="77777777" w:rsidTr="00753A6A">
              <w:trPr>
                <w:trHeight w:hRule="exact" w:val="170"/>
              </w:trPr>
              <w:tc>
                <w:tcPr>
                  <w:tcW w:w="6236" w:type="dxa"/>
                  <w:noWrap/>
                </w:tcPr>
                <w:p w14:paraId="3E00E644" w14:textId="77777777" w:rsidR="0026059F" w:rsidRPr="002C50E2" w:rsidRDefault="0026059F" w:rsidP="0090088B">
                  <w:pPr>
                    <w:pStyle w:val="ekvlinie"/>
                    <w:spacing w:after="240"/>
                    <w:ind w:left="70" w:hanging="101"/>
                  </w:pPr>
                </w:p>
              </w:tc>
            </w:tr>
            <w:tr w:rsidR="0026059F" w:rsidRPr="002C50E2" w14:paraId="385B13F9" w14:textId="77777777" w:rsidTr="00753A6A">
              <w:trPr>
                <w:trHeight w:hRule="exact" w:val="198"/>
              </w:trPr>
              <w:tc>
                <w:tcPr>
                  <w:tcW w:w="6236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</w:tcPr>
                <w:p w14:paraId="4E233953" w14:textId="77777777" w:rsidR="0026059F" w:rsidRPr="002C50E2" w:rsidRDefault="0026059F" w:rsidP="0090088B">
                  <w:pPr>
                    <w:pStyle w:val="ekvlinie"/>
                    <w:spacing w:after="240"/>
                    <w:ind w:left="70" w:hanging="101"/>
                  </w:pPr>
                </w:p>
              </w:tc>
            </w:tr>
            <w:tr w:rsidR="0026059F" w:rsidRPr="002C50E2" w14:paraId="160E19B1" w14:textId="77777777" w:rsidTr="00753A6A">
              <w:trPr>
                <w:trHeight w:hRule="exact" w:val="170"/>
              </w:trPr>
              <w:tc>
                <w:tcPr>
                  <w:tcW w:w="6236" w:type="dxa"/>
                  <w:tcBorders>
                    <w:top w:val="single" w:sz="6" w:space="0" w:color="auto"/>
                  </w:tcBorders>
                  <w:noWrap/>
                </w:tcPr>
                <w:p w14:paraId="191A03BD" w14:textId="77777777" w:rsidR="0026059F" w:rsidRPr="002C50E2" w:rsidRDefault="0026059F" w:rsidP="0090088B">
                  <w:pPr>
                    <w:pStyle w:val="ekvlinie"/>
                    <w:spacing w:after="240"/>
                    <w:ind w:left="70" w:hanging="101"/>
                  </w:pPr>
                </w:p>
              </w:tc>
            </w:tr>
          </w:tbl>
          <w:p w14:paraId="35FC5F56" w14:textId="77777777" w:rsidR="0026059F" w:rsidRPr="00304023" w:rsidRDefault="0026059F" w:rsidP="0090088B">
            <w:pPr>
              <w:ind w:left="70" w:hanging="101"/>
            </w:pPr>
          </w:p>
        </w:tc>
      </w:tr>
      <w:tr w:rsidR="0026059F" w:rsidRPr="00737EDE" w14:paraId="5E6255D0" w14:textId="77777777" w:rsidTr="00753A6A">
        <w:trPr>
          <w:trHeight w:val="851"/>
        </w:trPr>
        <w:tc>
          <w:tcPr>
            <w:tcW w:w="3005" w:type="dxa"/>
            <w:tcMar>
              <w:right w:w="0" w:type="dxa"/>
            </w:tcMar>
            <w:vAlign w:val="center"/>
          </w:tcPr>
          <w:p w14:paraId="5B59BBF5" w14:textId="0965D1BD" w:rsidR="0026059F" w:rsidRPr="00304023" w:rsidRDefault="00861BF5" w:rsidP="00753A6A">
            <w:pPr>
              <w:pStyle w:val="ekvschreiblinie"/>
              <w:tabs>
                <w:tab w:val="left" w:pos="2726"/>
              </w:tabs>
              <w:ind w:left="70" w:hanging="101"/>
            </w:pPr>
            <w:r>
              <w:t>Der</w:t>
            </w:r>
            <w:r w:rsidR="00027F29" w:rsidRPr="00027F29">
              <w:t xml:space="preserve"> </w:t>
            </w:r>
            <w:r>
              <w:t>Apfel</w:t>
            </w:r>
            <w:r w:rsidR="00027F29" w:rsidRPr="00027F29">
              <w:t xml:space="preserve"> </w:t>
            </w:r>
            <w:r w:rsidR="0026059F">
              <w:t xml:space="preserve">ist </w:t>
            </w:r>
            <w:r>
              <w:rPr>
                <w:u w:val="single"/>
              </w:rPr>
              <w:t>madi</w:t>
            </w:r>
            <w:r w:rsidR="0026059F" w:rsidRPr="00027F29">
              <w:rPr>
                <w:u w:val="single"/>
              </w:rPr>
              <w:t xml:space="preserve"> </w:t>
            </w:r>
            <w:r>
              <w:rPr>
                <w:b/>
                <w:bCs/>
                <w:u w:val="single"/>
              </w:rPr>
              <w:t>g</w:t>
            </w:r>
            <w:r w:rsidR="0026059F" w:rsidRPr="00027F29">
              <w:rPr>
                <w:b/>
                <w:bCs/>
                <w:u w:val="single"/>
              </w:rPr>
              <w:t>/</w:t>
            </w:r>
            <w:r>
              <w:rPr>
                <w:b/>
                <w:bCs/>
                <w:u w:val="single"/>
              </w:rPr>
              <w:t>k</w:t>
            </w:r>
            <w:r w:rsidR="0026059F">
              <w:t>.</w:t>
            </w:r>
            <w:r w:rsidR="0026059F">
              <w:tab/>
            </w:r>
          </w:p>
        </w:tc>
        <w:tc>
          <w:tcPr>
            <w:tcW w:w="6463" w:type="dxa"/>
            <w:vAlign w:val="center"/>
          </w:tcPr>
          <w:tbl>
            <w:tblPr>
              <w:tblW w:w="6236" w:type="dxa"/>
              <w:tblInd w:w="3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26059F" w:rsidRPr="002C50E2" w14:paraId="543C9CB6" w14:textId="77777777" w:rsidTr="00753A6A">
              <w:trPr>
                <w:trHeight w:hRule="exact" w:val="170"/>
              </w:trPr>
              <w:tc>
                <w:tcPr>
                  <w:tcW w:w="6236" w:type="dxa"/>
                  <w:noWrap/>
                </w:tcPr>
                <w:p w14:paraId="1C8C7A4D" w14:textId="77777777" w:rsidR="0026059F" w:rsidRPr="002C50E2" w:rsidRDefault="0026059F" w:rsidP="0090088B">
                  <w:pPr>
                    <w:pStyle w:val="ekvlinie"/>
                    <w:spacing w:after="240"/>
                    <w:ind w:left="70" w:hanging="101"/>
                  </w:pPr>
                </w:p>
              </w:tc>
            </w:tr>
            <w:tr w:rsidR="0026059F" w:rsidRPr="002C50E2" w14:paraId="33C54BD1" w14:textId="77777777" w:rsidTr="00753A6A">
              <w:trPr>
                <w:trHeight w:hRule="exact" w:val="198"/>
              </w:trPr>
              <w:tc>
                <w:tcPr>
                  <w:tcW w:w="6236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</w:tcPr>
                <w:p w14:paraId="3454C98F" w14:textId="77777777" w:rsidR="0026059F" w:rsidRPr="002C50E2" w:rsidRDefault="0026059F" w:rsidP="0090088B">
                  <w:pPr>
                    <w:pStyle w:val="ekvlinie"/>
                    <w:spacing w:after="240"/>
                    <w:ind w:left="70" w:hanging="101"/>
                  </w:pPr>
                </w:p>
              </w:tc>
            </w:tr>
            <w:tr w:rsidR="0026059F" w:rsidRPr="002C50E2" w14:paraId="489198E6" w14:textId="77777777" w:rsidTr="00753A6A">
              <w:trPr>
                <w:trHeight w:hRule="exact" w:val="170"/>
              </w:trPr>
              <w:tc>
                <w:tcPr>
                  <w:tcW w:w="6236" w:type="dxa"/>
                  <w:tcBorders>
                    <w:top w:val="single" w:sz="6" w:space="0" w:color="auto"/>
                  </w:tcBorders>
                  <w:noWrap/>
                </w:tcPr>
                <w:p w14:paraId="32FA54BD" w14:textId="77777777" w:rsidR="0026059F" w:rsidRPr="002C50E2" w:rsidRDefault="0026059F" w:rsidP="0090088B">
                  <w:pPr>
                    <w:pStyle w:val="ekvlinie"/>
                    <w:spacing w:after="240"/>
                    <w:ind w:left="70" w:hanging="101"/>
                  </w:pPr>
                </w:p>
              </w:tc>
            </w:tr>
          </w:tbl>
          <w:p w14:paraId="14A378EA" w14:textId="77777777" w:rsidR="0026059F" w:rsidRPr="00304023" w:rsidRDefault="0026059F" w:rsidP="0090088B">
            <w:pPr>
              <w:ind w:left="70" w:hanging="101"/>
            </w:pPr>
          </w:p>
        </w:tc>
      </w:tr>
      <w:tr w:rsidR="0026059F" w:rsidRPr="00737EDE" w14:paraId="333AB5A6" w14:textId="77777777" w:rsidTr="00753A6A">
        <w:trPr>
          <w:trHeight w:val="851"/>
        </w:trPr>
        <w:tc>
          <w:tcPr>
            <w:tcW w:w="3005" w:type="dxa"/>
            <w:tcMar>
              <w:right w:w="0" w:type="dxa"/>
            </w:tcMar>
            <w:vAlign w:val="center"/>
          </w:tcPr>
          <w:p w14:paraId="7D82FE3A" w14:textId="222BF60F" w:rsidR="0026059F" w:rsidRPr="00304023" w:rsidRDefault="0026059F" w:rsidP="00753A6A">
            <w:pPr>
              <w:pStyle w:val="ekvschreiblinie"/>
              <w:tabs>
                <w:tab w:val="left" w:pos="2726"/>
              </w:tabs>
              <w:ind w:left="70" w:hanging="101"/>
            </w:pPr>
            <w:r>
              <w:t xml:space="preserve">Der Mann ist </w:t>
            </w:r>
            <w:r w:rsidRPr="00027F29">
              <w:rPr>
                <w:u w:val="single"/>
              </w:rPr>
              <w:t xml:space="preserve">blin </w:t>
            </w:r>
            <w:r w:rsidRPr="00027F29">
              <w:rPr>
                <w:rStyle w:val="ekvfett"/>
                <w:u w:val="single"/>
              </w:rPr>
              <w:t>d/t</w:t>
            </w:r>
            <w:r>
              <w:t>.</w:t>
            </w:r>
            <w:r>
              <w:tab/>
            </w:r>
          </w:p>
        </w:tc>
        <w:tc>
          <w:tcPr>
            <w:tcW w:w="6463" w:type="dxa"/>
            <w:vAlign w:val="center"/>
          </w:tcPr>
          <w:tbl>
            <w:tblPr>
              <w:tblW w:w="6236" w:type="dxa"/>
              <w:tblInd w:w="3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26059F" w:rsidRPr="002C50E2" w14:paraId="6B0607F9" w14:textId="77777777" w:rsidTr="00753A6A">
              <w:trPr>
                <w:trHeight w:hRule="exact" w:val="170"/>
              </w:trPr>
              <w:tc>
                <w:tcPr>
                  <w:tcW w:w="6236" w:type="dxa"/>
                  <w:noWrap/>
                </w:tcPr>
                <w:p w14:paraId="255FE5F7" w14:textId="6BA728D7" w:rsidR="0026059F" w:rsidRPr="002C50E2" w:rsidRDefault="0026059F" w:rsidP="0090088B">
                  <w:pPr>
                    <w:pStyle w:val="ekvlinie"/>
                    <w:spacing w:after="240"/>
                    <w:ind w:left="70" w:hanging="101"/>
                  </w:pPr>
                </w:p>
              </w:tc>
            </w:tr>
            <w:tr w:rsidR="0026059F" w:rsidRPr="002C50E2" w14:paraId="27116148" w14:textId="77777777" w:rsidTr="00753A6A">
              <w:trPr>
                <w:trHeight w:hRule="exact" w:val="198"/>
              </w:trPr>
              <w:tc>
                <w:tcPr>
                  <w:tcW w:w="6236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</w:tcPr>
                <w:p w14:paraId="616CD417" w14:textId="442879BF" w:rsidR="0026059F" w:rsidRPr="002C50E2" w:rsidRDefault="0026059F" w:rsidP="0090088B">
                  <w:pPr>
                    <w:pStyle w:val="ekvlinie"/>
                    <w:spacing w:after="240"/>
                    <w:ind w:left="70" w:hanging="101"/>
                  </w:pPr>
                </w:p>
              </w:tc>
            </w:tr>
            <w:tr w:rsidR="0026059F" w:rsidRPr="002C50E2" w14:paraId="50A5BD34" w14:textId="77777777" w:rsidTr="00753A6A">
              <w:trPr>
                <w:trHeight w:hRule="exact" w:val="170"/>
              </w:trPr>
              <w:tc>
                <w:tcPr>
                  <w:tcW w:w="6236" w:type="dxa"/>
                  <w:tcBorders>
                    <w:top w:val="single" w:sz="6" w:space="0" w:color="auto"/>
                  </w:tcBorders>
                  <w:noWrap/>
                </w:tcPr>
                <w:p w14:paraId="60CDC259" w14:textId="113003F3" w:rsidR="0026059F" w:rsidRPr="002C50E2" w:rsidRDefault="0026059F" w:rsidP="0090088B">
                  <w:pPr>
                    <w:pStyle w:val="ekvlinie"/>
                    <w:spacing w:after="240"/>
                    <w:ind w:left="70" w:hanging="101"/>
                  </w:pPr>
                </w:p>
              </w:tc>
            </w:tr>
          </w:tbl>
          <w:p w14:paraId="01584AD0" w14:textId="7049B1E0" w:rsidR="0026059F" w:rsidRPr="00304023" w:rsidRDefault="0026059F" w:rsidP="0090088B">
            <w:pPr>
              <w:ind w:left="70" w:hanging="101"/>
            </w:pPr>
          </w:p>
        </w:tc>
      </w:tr>
    </w:tbl>
    <w:p w14:paraId="2A78E58C" w14:textId="2762B293" w:rsidR="0026059F" w:rsidRDefault="0026059F" w:rsidP="00005AE2"/>
    <w:p w14:paraId="6EAD4F4E" w14:textId="494C4342" w:rsidR="0026059F" w:rsidRDefault="0026059F" w:rsidP="0026059F">
      <w:pPr>
        <w:pStyle w:val="ekvgrundtexthalbe"/>
      </w:pPr>
    </w:p>
    <w:p w14:paraId="675C5816" w14:textId="08C3D7E1" w:rsidR="00035F9B" w:rsidRPr="00D3427F" w:rsidRDefault="0026059F" w:rsidP="00035F9B">
      <w:pPr>
        <w:pStyle w:val="ekvnummerierung"/>
        <w:framePr w:wrap="around"/>
      </w:pPr>
      <w:r>
        <w:t>2</w:t>
      </w:r>
    </w:p>
    <w:p w14:paraId="5C3D9892" w14:textId="77777777" w:rsidR="0026059F" w:rsidRPr="00287B24" w:rsidRDefault="0026059F" w:rsidP="0026059F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4212FDF8" wp14:editId="5E4C74B5">
            <wp:extent cx="285115" cy="288290"/>
            <wp:effectExtent l="0" t="0" r="0" b="0"/>
            <wp:docPr id="30" name="Grafi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9147E3" w14:textId="13E6A9DD" w:rsidR="00027F29" w:rsidRDefault="00431EF9" w:rsidP="00027F29">
      <w:r>
        <w:drawing>
          <wp:anchor distT="0" distB="0" distL="114300" distR="114300" simplePos="0" relativeHeight="251553280" behindDoc="0" locked="0" layoutInCell="1" allowOverlap="1" wp14:anchorId="65CA2556" wp14:editId="362631E6">
            <wp:simplePos x="0" y="0"/>
            <wp:positionH relativeFrom="column">
              <wp:posOffset>813593</wp:posOffset>
            </wp:positionH>
            <wp:positionV relativeFrom="paragraph">
              <wp:posOffset>1832257</wp:posOffset>
            </wp:positionV>
            <wp:extent cx="528955" cy="263525"/>
            <wp:effectExtent l="0" t="0" r="4445" b="3175"/>
            <wp:wrapNone/>
            <wp:docPr id="5" name="Grafik 5" descr="S574300493_Teller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S574300493_Teller_sw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955" cy="263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drawing>
          <wp:anchor distT="0" distB="0" distL="114300" distR="114300" simplePos="0" relativeHeight="251550208" behindDoc="0" locked="0" layoutInCell="1" allowOverlap="1" wp14:anchorId="03BC991A" wp14:editId="72551ED7">
            <wp:simplePos x="0" y="0"/>
            <wp:positionH relativeFrom="column">
              <wp:posOffset>878521</wp:posOffset>
            </wp:positionH>
            <wp:positionV relativeFrom="paragraph">
              <wp:posOffset>1118051</wp:posOffset>
            </wp:positionV>
            <wp:extent cx="398145" cy="618490"/>
            <wp:effectExtent l="0" t="0" r="1905" b="0"/>
            <wp:wrapNone/>
            <wp:docPr id="3" name="Grafik 3" descr="S574270709_Sport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S574270709_Sport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145" cy="618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27F29">
        <w:t xml:space="preserve">Schwinge die </w:t>
      </w:r>
      <w:r w:rsidR="00027F29" w:rsidRPr="00027F29">
        <w:rPr>
          <w:rStyle w:val="ekvfett"/>
        </w:rPr>
        <w:t>Adjektive</w:t>
      </w:r>
      <w:r w:rsidR="00027F29">
        <w:t xml:space="preserve"> weiter</w:t>
      </w:r>
      <w:r w:rsidR="00027F29" w:rsidRPr="00027F29">
        <w:t>, indem du Wortgruppen bildest.</w:t>
      </w:r>
    </w:p>
    <w:p w14:paraId="5448CBCC" w14:textId="7FA8008B" w:rsidR="00035F9B" w:rsidRPr="00336433" w:rsidRDefault="00431EF9" w:rsidP="00027F29">
      <w:pPr>
        <w:tabs>
          <w:tab w:val="clear" w:pos="340"/>
          <w:tab w:val="clear" w:pos="595"/>
          <w:tab w:val="clear" w:pos="851"/>
          <w:tab w:val="left" w:pos="6261"/>
        </w:tabs>
      </w:pPr>
      <w:r>
        <w:drawing>
          <wp:anchor distT="0" distB="0" distL="114300" distR="114300" simplePos="0" relativeHeight="251556352" behindDoc="0" locked="0" layoutInCell="1" allowOverlap="1" wp14:anchorId="7148109C" wp14:editId="468D1996">
            <wp:simplePos x="0" y="0"/>
            <wp:positionH relativeFrom="column">
              <wp:posOffset>873110</wp:posOffset>
            </wp:positionH>
            <wp:positionV relativeFrom="paragraph">
              <wp:posOffset>2034525</wp:posOffset>
            </wp:positionV>
            <wp:extent cx="412115" cy="464185"/>
            <wp:effectExtent l="0" t="0" r="6985" b="0"/>
            <wp:wrapNone/>
            <wp:docPr id="4" name="Grafik 4" descr="S574300462_Hun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 descr="S574300462_Hund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115" cy="464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27F29" w:rsidRPr="00027F29">
        <w:t>Schreibe auf, s</w:t>
      </w:r>
      <w:r w:rsidR="00027F29" w:rsidRPr="00B50360">
        <w:t xml:space="preserve">etze </w:t>
      </w:r>
      <w:r w:rsidR="00027F29" w:rsidRPr="00B50360">
        <w:rPr>
          <w:b/>
          <w:bCs/>
        </w:rPr>
        <w:t>b/p, d/t, g/k</w:t>
      </w:r>
      <w:r w:rsidR="00027F29" w:rsidRPr="00B50360">
        <w:t xml:space="preserve"> richtig ein und markiere</w:t>
      </w:r>
      <w:r w:rsidR="00027F29" w:rsidRPr="00027F29">
        <w:t xml:space="preserve"> </w:t>
      </w:r>
      <w:r w:rsidR="00BE4984">
        <w:t xml:space="preserve">jeweils </w:t>
      </w:r>
      <w:r w:rsidR="00027F29" w:rsidRPr="00027F29">
        <w:t>die Buchstaben</w:t>
      </w:r>
      <w:r w:rsidR="00027F29">
        <w:t>.</w:t>
      </w:r>
      <w:r w:rsidR="00432E43">
        <w:t xml:space="preserve"> </w:t>
      </w:r>
    </w:p>
    <w:p w14:paraId="6A59D92A" w14:textId="2AB79494" w:rsidR="00CB33AB" w:rsidRDefault="00431EF9" w:rsidP="0026059F">
      <w:r>
        <w:drawing>
          <wp:anchor distT="0" distB="0" distL="114300" distR="114300" simplePos="0" relativeHeight="251560448" behindDoc="0" locked="0" layoutInCell="1" allowOverlap="1" wp14:anchorId="71811DBC" wp14:editId="2E1B7685">
            <wp:simplePos x="0" y="0"/>
            <wp:positionH relativeFrom="column">
              <wp:posOffset>867699</wp:posOffset>
            </wp:positionH>
            <wp:positionV relativeFrom="paragraph">
              <wp:posOffset>272727</wp:posOffset>
            </wp:positionV>
            <wp:extent cx="420370" cy="372745"/>
            <wp:effectExtent l="0" t="0" r="0" b="8255"/>
            <wp:wrapNone/>
            <wp:docPr id="9" name="Grafik 9" descr="S574300493_Zitrone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rafik 9" descr="S574300493_Zitrone_sw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3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99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284"/>
        <w:gridCol w:w="424"/>
        <w:gridCol w:w="7230"/>
        <w:gridCol w:w="424"/>
      </w:tblGrid>
      <w:tr w:rsidR="00035F9B" w:rsidRPr="00737EDE" w14:paraId="65FC6166" w14:textId="77777777" w:rsidTr="00027F29">
        <w:trPr>
          <w:gridAfter w:val="1"/>
          <w:wAfter w:w="424" w:type="dxa"/>
          <w:trHeight w:val="851"/>
        </w:trPr>
        <w:tc>
          <w:tcPr>
            <w:tcW w:w="1560" w:type="dxa"/>
            <w:vAlign w:val="center"/>
          </w:tcPr>
          <w:p w14:paraId="4CEAD1EC" w14:textId="1DF6EDA3" w:rsidR="00035F9B" w:rsidRPr="00304023" w:rsidRDefault="00C90BAF" w:rsidP="00FB39F1">
            <w:pPr>
              <w:pStyle w:val="ekvschreiblinie"/>
            </w:pPr>
            <w:r>
              <w:t>gel</w:t>
            </w:r>
            <w:r w:rsidRPr="00130291">
              <w:t xml:space="preserve"> </w:t>
            </w:r>
            <w:r w:rsidRPr="00C90BAF">
              <w:rPr>
                <w:b/>
                <w:bCs/>
              </w:rPr>
              <w:t>b</w:t>
            </w:r>
            <w:r w:rsidRPr="00130291">
              <w:rPr>
                <w:b/>
              </w:rPr>
              <w:t>/</w:t>
            </w:r>
            <w:r w:rsidR="00027F29">
              <w:rPr>
                <w:b/>
              </w:rPr>
              <w:t>p</w:t>
            </w:r>
          </w:p>
        </w:tc>
        <w:tc>
          <w:tcPr>
            <w:tcW w:w="284" w:type="dxa"/>
            <w:vAlign w:val="center"/>
          </w:tcPr>
          <w:p w14:paraId="6784247F" w14:textId="002DD323" w:rsidR="00035F9B" w:rsidRPr="00B97379" w:rsidRDefault="00035F9B" w:rsidP="00FB39F1">
            <w:pPr>
              <w:rPr>
                <w:color w:val="FF0000"/>
                <w:w w:val="105"/>
              </w:rPr>
            </w:pPr>
          </w:p>
        </w:tc>
        <w:tc>
          <w:tcPr>
            <w:tcW w:w="7654" w:type="dxa"/>
            <w:gridSpan w:val="2"/>
            <w:vAlign w:val="center"/>
          </w:tcPr>
          <w:tbl>
            <w:tblPr>
              <w:tblW w:w="6973" w:type="dxa"/>
              <w:tblInd w:w="462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973"/>
            </w:tblGrid>
            <w:tr w:rsidR="007D64C6" w:rsidRPr="002C50E2" w14:paraId="67CE1548" w14:textId="77777777" w:rsidTr="00753A6A">
              <w:trPr>
                <w:trHeight w:hRule="exact" w:val="170"/>
              </w:trPr>
              <w:tc>
                <w:tcPr>
                  <w:tcW w:w="6973" w:type="dxa"/>
                  <w:noWrap/>
                </w:tcPr>
                <w:p w14:paraId="05BE123B" w14:textId="3083EAB2" w:rsidR="007D64C6" w:rsidRPr="002C50E2" w:rsidRDefault="007D64C6" w:rsidP="007D64C6">
                  <w:pPr>
                    <w:pStyle w:val="ekvlinie"/>
                    <w:spacing w:after="240"/>
                  </w:pPr>
                </w:p>
              </w:tc>
            </w:tr>
            <w:tr w:rsidR="007D64C6" w:rsidRPr="002C50E2" w14:paraId="4A4A0E45" w14:textId="77777777" w:rsidTr="00753A6A">
              <w:trPr>
                <w:trHeight w:hRule="exact" w:val="198"/>
              </w:trPr>
              <w:tc>
                <w:tcPr>
                  <w:tcW w:w="6973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</w:tcPr>
                <w:p w14:paraId="68135FAB" w14:textId="36010EEC" w:rsidR="007D64C6" w:rsidRPr="002C50E2" w:rsidRDefault="007D64C6" w:rsidP="007D64C6">
                  <w:pPr>
                    <w:pStyle w:val="ekvlinie"/>
                    <w:spacing w:after="240"/>
                  </w:pPr>
                </w:p>
              </w:tc>
            </w:tr>
            <w:tr w:rsidR="007D64C6" w:rsidRPr="002C50E2" w14:paraId="54C154C4" w14:textId="77777777" w:rsidTr="00753A6A">
              <w:trPr>
                <w:trHeight w:hRule="exact" w:val="170"/>
              </w:trPr>
              <w:tc>
                <w:tcPr>
                  <w:tcW w:w="6973" w:type="dxa"/>
                  <w:tcBorders>
                    <w:top w:val="single" w:sz="6" w:space="0" w:color="auto"/>
                  </w:tcBorders>
                  <w:noWrap/>
                </w:tcPr>
                <w:p w14:paraId="16123D2B" w14:textId="18BDF8FE" w:rsidR="007D64C6" w:rsidRPr="002C50E2" w:rsidRDefault="007D64C6" w:rsidP="007D64C6">
                  <w:pPr>
                    <w:pStyle w:val="ekvlinie"/>
                    <w:spacing w:after="240"/>
                  </w:pPr>
                </w:p>
              </w:tc>
            </w:tr>
          </w:tbl>
          <w:p w14:paraId="53790D34" w14:textId="68E6D2AF" w:rsidR="00035F9B" w:rsidRPr="007D64C6" w:rsidRDefault="00035F9B" w:rsidP="007D64C6">
            <w:pPr>
              <w:pStyle w:val="ekvschreiblinie"/>
              <w:jc w:val="center"/>
              <w:rPr>
                <w:rFonts w:ascii="Comic Sans MS" w:hAnsi="Comic Sans MS"/>
                <w:u w:val="single"/>
              </w:rPr>
            </w:pPr>
          </w:p>
        </w:tc>
      </w:tr>
      <w:tr w:rsidR="00035F9B" w:rsidRPr="00737EDE" w14:paraId="4EBC4A85" w14:textId="77777777" w:rsidTr="00027F29">
        <w:trPr>
          <w:gridAfter w:val="1"/>
          <w:wAfter w:w="424" w:type="dxa"/>
          <w:trHeight w:val="851"/>
        </w:trPr>
        <w:tc>
          <w:tcPr>
            <w:tcW w:w="1560" w:type="dxa"/>
            <w:vAlign w:val="center"/>
          </w:tcPr>
          <w:p w14:paraId="1E317A45" w14:textId="61FD3FAC" w:rsidR="00035F9B" w:rsidRPr="00304023" w:rsidRDefault="00035F9B" w:rsidP="00FB39F1">
            <w:pPr>
              <w:pStyle w:val="ekvschreiblinie"/>
            </w:pPr>
            <w:r>
              <w:t>muti</w:t>
            </w:r>
            <w:r w:rsidRPr="00304023">
              <w:t xml:space="preserve"> </w:t>
            </w:r>
            <w:r w:rsidRPr="00304023">
              <w:rPr>
                <w:b/>
              </w:rPr>
              <w:t>g/k</w:t>
            </w:r>
          </w:p>
        </w:tc>
        <w:tc>
          <w:tcPr>
            <w:tcW w:w="284" w:type="dxa"/>
            <w:vAlign w:val="center"/>
          </w:tcPr>
          <w:p w14:paraId="6B2C7857" w14:textId="6C333D65" w:rsidR="00035F9B" w:rsidRPr="00B97379" w:rsidRDefault="00035F9B" w:rsidP="00FB39F1">
            <w:pPr>
              <w:rPr>
                <w:color w:val="FF0000"/>
              </w:rPr>
            </w:pPr>
          </w:p>
        </w:tc>
        <w:tc>
          <w:tcPr>
            <w:tcW w:w="7654" w:type="dxa"/>
            <w:gridSpan w:val="2"/>
            <w:vAlign w:val="center"/>
          </w:tcPr>
          <w:tbl>
            <w:tblPr>
              <w:tblW w:w="6973" w:type="dxa"/>
              <w:tblInd w:w="462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973"/>
            </w:tblGrid>
            <w:tr w:rsidR="007D64C6" w:rsidRPr="002C50E2" w14:paraId="34AEA10F" w14:textId="77777777" w:rsidTr="00753A6A">
              <w:trPr>
                <w:trHeight w:hRule="exact" w:val="170"/>
              </w:trPr>
              <w:tc>
                <w:tcPr>
                  <w:tcW w:w="6973" w:type="dxa"/>
                  <w:noWrap/>
                </w:tcPr>
                <w:p w14:paraId="32EC776F" w14:textId="0D0BE397" w:rsidR="007D64C6" w:rsidRPr="002C50E2" w:rsidRDefault="007D64C6" w:rsidP="007D64C6">
                  <w:pPr>
                    <w:pStyle w:val="ekvlinie"/>
                    <w:spacing w:after="240"/>
                  </w:pPr>
                </w:p>
              </w:tc>
            </w:tr>
            <w:tr w:rsidR="007D64C6" w:rsidRPr="002C50E2" w14:paraId="176E591C" w14:textId="77777777" w:rsidTr="00753A6A">
              <w:trPr>
                <w:trHeight w:hRule="exact" w:val="198"/>
              </w:trPr>
              <w:tc>
                <w:tcPr>
                  <w:tcW w:w="6973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</w:tcPr>
                <w:p w14:paraId="2A659E15" w14:textId="77777777" w:rsidR="007D64C6" w:rsidRPr="002C50E2" w:rsidRDefault="007D64C6" w:rsidP="007D64C6">
                  <w:pPr>
                    <w:pStyle w:val="ekvlinie"/>
                    <w:spacing w:after="240"/>
                  </w:pPr>
                </w:p>
              </w:tc>
            </w:tr>
            <w:tr w:rsidR="007D64C6" w:rsidRPr="002C50E2" w14:paraId="35919022" w14:textId="77777777" w:rsidTr="00753A6A">
              <w:trPr>
                <w:trHeight w:hRule="exact" w:val="170"/>
              </w:trPr>
              <w:tc>
                <w:tcPr>
                  <w:tcW w:w="6973" w:type="dxa"/>
                  <w:tcBorders>
                    <w:top w:val="single" w:sz="6" w:space="0" w:color="auto"/>
                  </w:tcBorders>
                  <w:noWrap/>
                </w:tcPr>
                <w:p w14:paraId="7F5D339A" w14:textId="62B2390E" w:rsidR="007D64C6" w:rsidRPr="002C50E2" w:rsidRDefault="007D64C6" w:rsidP="007D64C6">
                  <w:pPr>
                    <w:pStyle w:val="ekvlinie"/>
                    <w:spacing w:after="240"/>
                  </w:pPr>
                </w:p>
              </w:tc>
            </w:tr>
          </w:tbl>
          <w:p w14:paraId="24118231" w14:textId="1BC00F25" w:rsidR="00035F9B" w:rsidRPr="00304023" w:rsidRDefault="00035F9B" w:rsidP="007D64C6"/>
        </w:tc>
      </w:tr>
      <w:tr w:rsidR="00035F9B" w:rsidRPr="00737EDE" w14:paraId="6C43527D" w14:textId="77777777" w:rsidTr="00027F29">
        <w:trPr>
          <w:gridAfter w:val="1"/>
          <w:wAfter w:w="424" w:type="dxa"/>
          <w:trHeight w:val="851"/>
        </w:trPr>
        <w:tc>
          <w:tcPr>
            <w:tcW w:w="1560" w:type="dxa"/>
            <w:vAlign w:val="center"/>
          </w:tcPr>
          <w:p w14:paraId="2883BD6A" w14:textId="79BD8059" w:rsidR="00035F9B" w:rsidRPr="00304023" w:rsidRDefault="00035F9B" w:rsidP="00FB39F1">
            <w:pPr>
              <w:pStyle w:val="ekvschreiblinie"/>
            </w:pPr>
            <w:r w:rsidRPr="00304023">
              <w:t xml:space="preserve">run </w:t>
            </w:r>
            <w:r w:rsidRPr="00304023">
              <w:rPr>
                <w:b/>
              </w:rPr>
              <w:t>d/t</w:t>
            </w:r>
          </w:p>
        </w:tc>
        <w:tc>
          <w:tcPr>
            <w:tcW w:w="284" w:type="dxa"/>
            <w:vAlign w:val="center"/>
          </w:tcPr>
          <w:p w14:paraId="610650F7" w14:textId="058329C9" w:rsidR="00035F9B" w:rsidRPr="00B97379" w:rsidRDefault="00035F9B" w:rsidP="00FB39F1">
            <w:pPr>
              <w:rPr>
                <w:color w:val="FF0000"/>
              </w:rPr>
            </w:pPr>
          </w:p>
        </w:tc>
        <w:tc>
          <w:tcPr>
            <w:tcW w:w="7654" w:type="dxa"/>
            <w:gridSpan w:val="2"/>
            <w:vAlign w:val="center"/>
          </w:tcPr>
          <w:tbl>
            <w:tblPr>
              <w:tblW w:w="6973" w:type="dxa"/>
              <w:tblInd w:w="462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973"/>
            </w:tblGrid>
            <w:tr w:rsidR="006E7362" w:rsidRPr="002C50E2" w14:paraId="1858AA1B" w14:textId="77777777" w:rsidTr="00753A6A">
              <w:trPr>
                <w:trHeight w:hRule="exact" w:val="170"/>
              </w:trPr>
              <w:tc>
                <w:tcPr>
                  <w:tcW w:w="6973" w:type="dxa"/>
                  <w:noWrap/>
                </w:tcPr>
                <w:p w14:paraId="488B0557" w14:textId="77777777" w:rsidR="006E7362" w:rsidRPr="002C50E2" w:rsidRDefault="006E7362" w:rsidP="006E7362">
                  <w:pPr>
                    <w:pStyle w:val="ekvlinie"/>
                    <w:spacing w:after="240"/>
                  </w:pPr>
                </w:p>
              </w:tc>
            </w:tr>
            <w:tr w:rsidR="006E7362" w:rsidRPr="002C50E2" w14:paraId="59CB4F78" w14:textId="77777777" w:rsidTr="00753A6A">
              <w:trPr>
                <w:trHeight w:hRule="exact" w:val="198"/>
              </w:trPr>
              <w:tc>
                <w:tcPr>
                  <w:tcW w:w="6973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</w:tcPr>
                <w:p w14:paraId="1C829CEF" w14:textId="77777777" w:rsidR="006E7362" w:rsidRPr="002C50E2" w:rsidRDefault="006E7362" w:rsidP="006E7362">
                  <w:pPr>
                    <w:pStyle w:val="ekvlinie"/>
                    <w:spacing w:after="240"/>
                  </w:pPr>
                </w:p>
              </w:tc>
            </w:tr>
            <w:tr w:rsidR="006E7362" w:rsidRPr="002C50E2" w14:paraId="15E564DA" w14:textId="77777777" w:rsidTr="00753A6A">
              <w:trPr>
                <w:trHeight w:hRule="exact" w:val="170"/>
              </w:trPr>
              <w:tc>
                <w:tcPr>
                  <w:tcW w:w="6973" w:type="dxa"/>
                  <w:tcBorders>
                    <w:top w:val="single" w:sz="6" w:space="0" w:color="auto"/>
                  </w:tcBorders>
                  <w:noWrap/>
                </w:tcPr>
                <w:p w14:paraId="67B495D8" w14:textId="77777777" w:rsidR="006E7362" w:rsidRPr="002C50E2" w:rsidRDefault="006E7362" w:rsidP="006E7362">
                  <w:pPr>
                    <w:pStyle w:val="ekvlinie"/>
                    <w:spacing w:after="240"/>
                  </w:pPr>
                </w:p>
              </w:tc>
            </w:tr>
          </w:tbl>
          <w:p w14:paraId="4A5CFC2E" w14:textId="3D7B219B" w:rsidR="00035F9B" w:rsidRPr="00304023" w:rsidRDefault="00035F9B" w:rsidP="006E7362"/>
        </w:tc>
      </w:tr>
      <w:tr w:rsidR="00035F9B" w:rsidRPr="00737EDE" w14:paraId="2EBEA90F" w14:textId="77777777" w:rsidTr="00027F29">
        <w:trPr>
          <w:gridAfter w:val="1"/>
          <w:wAfter w:w="424" w:type="dxa"/>
          <w:trHeight w:val="851"/>
        </w:trPr>
        <w:tc>
          <w:tcPr>
            <w:tcW w:w="1560" w:type="dxa"/>
            <w:vAlign w:val="center"/>
          </w:tcPr>
          <w:p w14:paraId="63DBA3A9" w14:textId="7994072F" w:rsidR="00035F9B" w:rsidRPr="00304023" w:rsidRDefault="00C90BAF" w:rsidP="00FB39F1">
            <w:pPr>
              <w:pStyle w:val="ekvschreiblinie"/>
            </w:pPr>
            <w:r w:rsidRPr="00304023">
              <w:t xml:space="preserve">klu </w:t>
            </w:r>
            <w:r w:rsidRPr="00304023">
              <w:rPr>
                <w:b/>
              </w:rPr>
              <w:t>g/k</w:t>
            </w:r>
          </w:p>
        </w:tc>
        <w:tc>
          <w:tcPr>
            <w:tcW w:w="284" w:type="dxa"/>
            <w:vAlign w:val="center"/>
          </w:tcPr>
          <w:p w14:paraId="7C228054" w14:textId="5BFAD5F5" w:rsidR="00035F9B" w:rsidRPr="00B97379" w:rsidRDefault="00035F9B" w:rsidP="00FB39F1">
            <w:pPr>
              <w:rPr>
                <w:color w:val="FF0000"/>
              </w:rPr>
            </w:pPr>
          </w:p>
        </w:tc>
        <w:tc>
          <w:tcPr>
            <w:tcW w:w="7654" w:type="dxa"/>
            <w:gridSpan w:val="2"/>
            <w:vAlign w:val="center"/>
          </w:tcPr>
          <w:tbl>
            <w:tblPr>
              <w:tblW w:w="6973" w:type="dxa"/>
              <w:tblInd w:w="462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973"/>
            </w:tblGrid>
            <w:tr w:rsidR="006E7362" w:rsidRPr="002C50E2" w14:paraId="5D23B210" w14:textId="77777777" w:rsidTr="00753A6A">
              <w:trPr>
                <w:trHeight w:hRule="exact" w:val="170"/>
              </w:trPr>
              <w:tc>
                <w:tcPr>
                  <w:tcW w:w="6973" w:type="dxa"/>
                  <w:noWrap/>
                </w:tcPr>
                <w:p w14:paraId="1C5AA975" w14:textId="77777777" w:rsidR="006E7362" w:rsidRPr="002C50E2" w:rsidRDefault="006E7362" w:rsidP="006E7362">
                  <w:pPr>
                    <w:pStyle w:val="ekvlinie"/>
                    <w:spacing w:after="240"/>
                  </w:pPr>
                </w:p>
              </w:tc>
            </w:tr>
            <w:tr w:rsidR="006E7362" w:rsidRPr="002C50E2" w14:paraId="7DA29004" w14:textId="77777777" w:rsidTr="00753A6A">
              <w:trPr>
                <w:trHeight w:hRule="exact" w:val="198"/>
              </w:trPr>
              <w:tc>
                <w:tcPr>
                  <w:tcW w:w="6973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</w:tcPr>
                <w:p w14:paraId="3D72F15F" w14:textId="77777777" w:rsidR="006E7362" w:rsidRPr="002C50E2" w:rsidRDefault="006E7362" w:rsidP="006E7362">
                  <w:pPr>
                    <w:pStyle w:val="ekvlinie"/>
                    <w:spacing w:after="240"/>
                  </w:pPr>
                </w:p>
              </w:tc>
            </w:tr>
            <w:tr w:rsidR="006E7362" w:rsidRPr="002C50E2" w14:paraId="0C4F88C0" w14:textId="77777777" w:rsidTr="00753A6A">
              <w:trPr>
                <w:trHeight w:hRule="exact" w:val="170"/>
              </w:trPr>
              <w:tc>
                <w:tcPr>
                  <w:tcW w:w="6973" w:type="dxa"/>
                  <w:tcBorders>
                    <w:top w:val="single" w:sz="6" w:space="0" w:color="auto"/>
                  </w:tcBorders>
                  <w:noWrap/>
                </w:tcPr>
                <w:p w14:paraId="607BE6BB" w14:textId="77777777" w:rsidR="006E7362" w:rsidRPr="002C50E2" w:rsidRDefault="006E7362" w:rsidP="006E7362">
                  <w:pPr>
                    <w:pStyle w:val="ekvlinie"/>
                    <w:spacing w:after="240"/>
                  </w:pPr>
                </w:p>
              </w:tc>
            </w:tr>
          </w:tbl>
          <w:p w14:paraId="52A212F9" w14:textId="549465CB" w:rsidR="00035F9B" w:rsidRPr="00304023" w:rsidRDefault="00035F9B" w:rsidP="006E7362"/>
        </w:tc>
      </w:tr>
      <w:tr w:rsidR="00027F29" w:rsidRPr="00737EDE" w14:paraId="71D1E365" w14:textId="77777777" w:rsidTr="00027F29">
        <w:trPr>
          <w:trHeight w:val="851"/>
        </w:trPr>
        <w:tc>
          <w:tcPr>
            <w:tcW w:w="2268" w:type="dxa"/>
            <w:gridSpan w:val="3"/>
            <w:vAlign w:val="center"/>
          </w:tcPr>
          <w:p w14:paraId="381E2CF2" w14:textId="4DCA41DC" w:rsidR="00027F29" w:rsidRPr="00B97379" w:rsidRDefault="00027F29" w:rsidP="00027F29">
            <w:pPr>
              <w:tabs>
                <w:tab w:val="clear" w:pos="340"/>
                <w:tab w:val="clear" w:pos="595"/>
                <w:tab w:val="clear" w:pos="851"/>
                <w:tab w:val="left" w:pos="1026"/>
                <w:tab w:val="left" w:pos="1848"/>
              </w:tabs>
              <w:rPr>
                <w:color w:val="FF0000"/>
              </w:rPr>
            </w:pPr>
            <w:r>
              <w:t>al</w:t>
            </w:r>
            <w:r w:rsidRPr="00304023">
              <w:t xml:space="preserve"> </w:t>
            </w:r>
            <w:r w:rsidRPr="00304023">
              <w:rPr>
                <w:b/>
              </w:rPr>
              <w:t>d/t</w:t>
            </w:r>
            <w:r>
              <w:tab/>
              <w:t xml:space="preserve"> </w:t>
            </w:r>
            <w:r w:rsidR="00861BF5" w:rsidRPr="00861BF5">
              <w:rPr>
                <w:rStyle w:val="ekvarbeitsanweisungdeutsch"/>
              </w:rPr>
              <w:t xml:space="preserve">  </w:t>
            </w:r>
            <w:r w:rsidR="00861BF5">
              <w:rPr>
                <w:rStyle w:val="ekvarbeitsanweisungdeutsch"/>
              </w:rPr>
              <w:t xml:space="preserve">  </w:t>
            </w:r>
            <w:r w:rsidR="00861BF5" w:rsidRPr="00861BF5">
              <w:rPr>
                <w:rStyle w:val="ekvarbeitsanweisungdeutsch"/>
              </w:rPr>
              <w:t xml:space="preserve">  </w:t>
            </w:r>
            <w:r w:rsidR="0036154B">
              <w:rPr>
                <w:rStyle w:val="ekvlsungunterstrichen"/>
                <w:rFonts w:ascii="Arial" w:hAnsi="Arial" w:cs="Arial"/>
                <w:szCs w:val="23"/>
                <w:u w:val="none"/>
              </w:rPr>
              <w:t>…</w:t>
            </w:r>
          </w:p>
        </w:tc>
        <w:tc>
          <w:tcPr>
            <w:tcW w:w="7654" w:type="dxa"/>
            <w:gridSpan w:val="2"/>
            <w:vAlign w:val="center"/>
          </w:tcPr>
          <w:tbl>
            <w:tblPr>
              <w:tblW w:w="6973" w:type="dxa"/>
              <w:tblInd w:w="32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973"/>
            </w:tblGrid>
            <w:tr w:rsidR="00027F29" w:rsidRPr="002C50E2" w14:paraId="7BFBD3F8" w14:textId="77777777" w:rsidTr="00027F29">
              <w:trPr>
                <w:trHeight w:hRule="exact" w:val="170"/>
              </w:trPr>
              <w:tc>
                <w:tcPr>
                  <w:tcW w:w="6973" w:type="dxa"/>
                  <w:noWrap/>
                </w:tcPr>
                <w:p w14:paraId="623DE80B" w14:textId="77777777" w:rsidR="00027F29" w:rsidRPr="002C50E2" w:rsidRDefault="00027F29" w:rsidP="006E7362">
                  <w:pPr>
                    <w:pStyle w:val="ekvlinie"/>
                    <w:spacing w:after="240"/>
                  </w:pPr>
                </w:p>
              </w:tc>
            </w:tr>
            <w:tr w:rsidR="00027F29" w:rsidRPr="002C50E2" w14:paraId="20467430" w14:textId="77777777" w:rsidTr="00027F29">
              <w:trPr>
                <w:trHeight w:hRule="exact" w:val="198"/>
              </w:trPr>
              <w:tc>
                <w:tcPr>
                  <w:tcW w:w="6973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</w:tcPr>
                <w:p w14:paraId="06FFD978" w14:textId="77777777" w:rsidR="00027F29" w:rsidRPr="002C50E2" w:rsidRDefault="00027F29" w:rsidP="006E7362">
                  <w:pPr>
                    <w:pStyle w:val="ekvlinie"/>
                    <w:spacing w:after="240"/>
                  </w:pPr>
                </w:p>
              </w:tc>
            </w:tr>
            <w:tr w:rsidR="00027F29" w:rsidRPr="002C50E2" w14:paraId="4DD1D82F" w14:textId="77777777" w:rsidTr="00027F29">
              <w:trPr>
                <w:trHeight w:hRule="exact" w:val="170"/>
              </w:trPr>
              <w:tc>
                <w:tcPr>
                  <w:tcW w:w="6973" w:type="dxa"/>
                  <w:tcBorders>
                    <w:top w:val="single" w:sz="6" w:space="0" w:color="auto"/>
                  </w:tcBorders>
                  <w:noWrap/>
                </w:tcPr>
                <w:p w14:paraId="49E413A1" w14:textId="77777777" w:rsidR="00027F29" w:rsidRPr="002C50E2" w:rsidRDefault="00027F29" w:rsidP="006E7362">
                  <w:pPr>
                    <w:pStyle w:val="ekvlinie"/>
                    <w:spacing w:after="240"/>
                  </w:pPr>
                </w:p>
              </w:tc>
            </w:tr>
          </w:tbl>
          <w:p w14:paraId="78AF22AB" w14:textId="24E1E9D5" w:rsidR="00027F29" w:rsidRPr="00304023" w:rsidRDefault="00027F29" w:rsidP="006E7362"/>
        </w:tc>
      </w:tr>
      <w:tr w:rsidR="00027F29" w:rsidRPr="00737EDE" w14:paraId="49AA5CA4" w14:textId="77777777" w:rsidTr="00027F29">
        <w:trPr>
          <w:trHeight w:val="851"/>
        </w:trPr>
        <w:tc>
          <w:tcPr>
            <w:tcW w:w="2268" w:type="dxa"/>
            <w:gridSpan w:val="3"/>
            <w:vAlign w:val="center"/>
          </w:tcPr>
          <w:p w14:paraId="4C46AC72" w14:textId="03E53222" w:rsidR="00027F29" w:rsidRPr="00B97379" w:rsidRDefault="00027F29" w:rsidP="00027F29">
            <w:pPr>
              <w:tabs>
                <w:tab w:val="clear" w:pos="340"/>
                <w:tab w:val="clear" w:pos="595"/>
                <w:tab w:val="clear" w:pos="851"/>
                <w:tab w:val="left" w:pos="1026"/>
                <w:tab w:val="left" w:pos="1848"/>
              </w:tabs>
              <w:rPr>
                <w:color w:val="FF0000"/>
              </w:rPr>
            </w:pPr>
            <w:r>
              <w:t>bun</w:t>
            </w:r>
            <w:r w:rsidRPr="00304023">
              <w:t xml:space="preserve"> </w:t>
            </w:r>
            <w:r w:rsidRPr="00C90BAF">
              <w:rPr>
                <w:b/>
                <w:bCs/>
              </w:rPr>
              <w:t>d</w:t>
            </w:r>
            <w:r w:rsidRPr="00C90BAF">
              <w:rPr>
                <w:b/>
              </w:rPr>
              <w:t>/</w:t>
            </w:r>
            <w:r>
              <w:rPr>
                <w:b/>
              </w:rPr>
              <w:t>t</w:t>
            </w:r>
            <w:r>
              <w:tab/>
              <w:t xml:space="preserve"> </w:t>
            </w:r>
            <w:r w:rsidR="00861BF5">
              <w:t xml:space="preserve"> </w:t>
            </w:r>
            <w:r w:rsidR="00861BF5" w:rsidRPr="00861BF5">
              <w:rPr>
                <w:rStyle w:val="ekvarbeitsanweisungdeutsch"/>
              </w:rPr>
              <w:t xml:space="preserve">  </w:t>
            </w:r>
            <w:r w:rsidR="00861BF5">
              <w:rPr>
                <w:rStyle w:val="ekvarbeitsanweisungdeutsch"/>
              </w:rPr>
              <w:t xml:space="preserve">  </w:t>
            </w:r>
            <w:r w:rsidR="00861BF5" w:rsidRPr="00861BF5">
              <w:rPr>
                <w:rStyle w:val="ekvarbeitsanweisungdeutsch"/>
              </w:rPr>
              <w:t xml:space="preserve"> </w:t>
            </w:r>
            <w:r w:rsidR="0036154B">
              <w:rPr>
                <w:rStyle w:val="ekvlsungunterstrichen"/>
                <w:rFonts w:ascii="Arial" w:hAnsi="Arial" w:cs="Arial"/>
                <w:szCs w:val="23"/>
                <w:u w:val="none"/>
              </w:rPr>
              <w:t>…</w:t>
            </w:r>
          </w:p>
        </w:tc>
        <w:tc>
          <w:tcPr>
            <w:tcW w:w="7654" w:type="dxa"/>
            <w:gridSpan w:val="2"/>
            <w:vAlign w:val="center"/>
          </w:tcPr>
          <w:tbl>
            <w:tblPr>
              <w:tblW w:w="6973" w:type="dxa"/>
              <w:tblInd w:w="32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973"/>
            </w:tblGrid>
            <w:tr w:rsidR="00027F29" w:rsidRPr="002C50E2" w14:paraId="1717052B" w14:textId="77777777" w:rsidTr="00027F29">
              <w:trPr>
                <w:trHeight w:hRule="exact" w:val="170"/>
              </w:trPr>
              <w:tc>
                <w:tcPr>
                  <w:tcW w:w="6973" w:type="dxa"/>
                  <w:noWrap/>
                </w:tcPr>
                <w:p w14:paraId="065F74F8" w14:textId="09E4D667" w:rsidR="00027F29" w:rsidRPr="002C50E2" w:rsidRDefault="00027F29" w:rsidP="006E7362">
                  <w:pPr>
                    <w:pStyle w:val="ekvlinie"/>
                    <w:spacing w:after="240"/>
                  </w:pPr>
                </w:p>
              </w:tc>
            </w:tr>
            <w:tr w:rsidR="00027F29" w:rsidRPr="002C50E2" w14:paraId="262F6D43" w14:textId="77777777" w:rsidTr="00027F29">
              <w:trPr>
                <w:trHeight w:hRule="exact" w:val="198"/>
              </w:trPr>
              <w:tc>
                <w:tcPr>
                  <w:tcW w:w="6973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</w:tcPr>
                <w:p w14:paraId="692E0980" w14:textId="77777777" w:rsidR="00027F29" w:rsidRPr="002C50E2" w:rsidRDefault="00027F29" w:rsidP="006E7362">
                  <w:pPr>
                    <w:pStyle w:val="ekvlinie"/>
                    <w:spacing w:after="240"/>
                  </w:pPr>
                </w:p>
              </w:tc>
            </w:tr>
            <w:tr w:rsidR="00027F29" w:rsidRPr="002C50E2" w14:paraId="2526B69B" w14:textId="77777777" w:rsidTr="00027F29">
              <w:trPr>
                <w:trHeight w:hRule="exact" w:val="170"/>
              </w:trPr>
              <w:tc>
                <w:tcPr>
                  <w:tcW w:w="6973" w:type="dxa"/>
                  <w:tcBorders>
                    <w:top w:val="single" w:sz="6" w:space="0" w:color="auto"/>
                  </w:tcBorders>
                  <w:noWrap/>
                </w:tcPr>
                <w:p w14:paraId="047F5D30" w14:textId="77777777" w:rsidR="00027F29" w:rsidRPr="002C50E2" w:rsidRDefault="00027F29" w:rsidP="006E7362">
                  <w:pPr>
                    <w:pStyle w:val="ekvlinie"/>
                    <w:spacing w:after="240"/>
                  </w:pPr>
                </w:p>
              </w:tc>
            </w:tr>
          </w:tbl>
          <w:p w14:paraId="4E5262EF" w14:textId="4D86ADE3" w:rsidR="00027F29" w:rsidRPr="00304023" w:rsidRDefault="00027F29" w:rsidP="006E7362"/>
        </w:tc>
      </w:tr>
      <w:tr w:rsidR="00027F29" w:rsidRPr="00737EDE" w14:paraId="6943F990" w14:textId="77777777" w:rsidTr="00027F29">
        <w:trPr>
          <w:trHeight w:val="851"/>
        </w:trPr>
        <w:tc>
          <w:tcPr>
            <w:tcW w:w="2268" w:type="dxa"/>
            <w:gridSpan w:val="3"/>
            <w:vAlign w:val="center"/>
          </w:tcPr>
          <w:p w14:paraId="4610555D" w14:textId="5D42372E" w:rsidR="00027F29" w:rsidRPr="00B97379" w:rsidRDefault="00027F29" w:rsidP="00027F29">
            <w:pPr>
              <w:tabs>
                <w:tab w:val="clear" w:pos="340"/>
                <w:tab w:val="clear" w:pos="595"/>
                <w:tab w:val="clear" w:pos="851"/>
                <w:tab w:val="left" w:pos="1026"/>
                <w:tab w:val="left" w:pos="1848"/>
              </w:tabs>
              <w:rPr>
                <w:color w:val="FF0000"/>
              </w:rPr>
            </w:pPr>
            <w:r>
              <w:t xml:space="preserve">lie </w:t>
            </w:r>
            <w:r w:rsidRPr="0004123D">
              <w:rPr>
                <w:b/>
              </w:rPr>
              <w:t>b/p</w:t>
            </w:r>
            <w:r w:rsidR="0036154B">
              <w:tab/>
              <w:t xml:space="preserve"> </w:t>
            </w:r>
            <w:r w:rsidR="00861BF5">
              <w:t xml:space="preserve"> </w:t>
            </w:r>
            <w:r w:rsidR="00861BF5" w:rsidRPr="00861BF5">
              <w:rPr>
                <w:rStyle w:val="ekvarbeitsanweisungdeutsch"/>
              </w:rPr>
              <w:t xml:space="preserve">  </w:t>
            </w:r>
            <w:r w:rsidR="00861BF5">
              <w:rPr>
                <w:rStyle w:val="ekvarbeitsanweisungdeutsch"/>
              </w:rPr>
              <w:t xml:space="preserve">  </w:t>
            </w:r>
            <w:r w:rsidR="00861BF5" w:rsidRPr="00861BF5">
              <w:rPr>
                <w:rStyle w:val="ekvarbeitsanweisungdeutsch"/>
              </w:rPr>
              <w:t xml:space="preserve"> </w:t>
            </w:r>
            <w:r w:rsidR="0036154B">
              <w:rPr>
                <w:rStyle w:val="ekvlsungunterstrichen"/>
                <w:rFonts w:ascii="Arial" w:hAnsi="Arial" w:cs="Arial"/>
                <w:szCs w:val="23"/>
                <w:u w:val="none"/>
              </w:rPr>
              <w:t>…</w:t>
            </w:r>
          </w:p>
        </w:tc>
        <w:tc>
          <w:tcPr>
            <w:tcW w:w="7654" w:type="dxa"/>
            <w:gridSpan w:val="2"/>
            <w:vAlign w:val="center"/>
          </w:tcPr>
          <w:tbl>
            <w:tblPr>
              <w:tblW w:w="6973" w:type="dxa"/>
              <w:tblInd w:w="32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973"/>
            </w:tblGrid>
            <w:tr w:rsidR="00027F29" w:rsidRPr="002C50E2" w14:paraId="5B16D6EA" w14:textId="77777777" w:rsidTr="00027F29">
              <w:trPr>
                <w:trHeight w:hRule="exact" w:val="170"/>
              </w:trPr>
              <w:tc>
                <w:tcPr>
                  <w:tcW w:w="6973" w:type="dxa"/>
                  <w:noWrap/>
                </w:tcPr>
                <w:p w14:paraId="59382CAD" w14:textId="77777777" w:rsidR="00027F29" w:rsidRPr="002C50E2" w:rsidRDefault="00027F29" w:rsidP="006E7362">
                  <w:pPr>
                    <w:pStyle w:val="ekvlinie"/>
                    <w:spacing w:after="240"/>
                  </w:pPr>
                </w:p>
              </w:tc>
            </w:tr>
            <w:tr w:rsidR="00027F29" w:rsidRPr="002C50E2" w14:paraId="2803078B" w14:textId="77777777" w:rsidTr="00027F29">
              <w:trPr>
                <w:trHeight w:hRule="exact" w:val="198"/>
              </w:trPr>
              <w:tc>
                <w:tcPr>
                  <w:tcW w:w="6973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</w:tcPr>
                <w:p w14:paraId="163FC8B2" w14:textId="77777777" w:rsidR="00027F29" w:rsidRPr="002C50E2" w:rsidRDefault="00027F29" w:rsidP="006E7362">
                  <w:pPr>
                    <w:pStyle w:val="ekvlinie"/>
                    <w:spacing w:after="240"/>
                  </w:pPr>
                </w:p>
              </w:tc>
            </w:tr>
            <w:tr w:rsidR="00027F29" w:rsidRPr="002C50E2" w14:paraId="51E13603" w14:textId="77777777" w:rsidTr="00027F29">
              <w:trPr>
                <w:trHeight w:hRule="exact" w:val="170"/>
              </w:trPr>
              <w:tc>
                <w:tcPr>
                  <w:tcW w:w="6973" w:type="dxa"/>
                  <w:tcBorders>
                    <w:top w:val="single" w:sz="6" w:space="0" w:color="auto"/>
                  </w:tcBorders>
                  <w:noWrap/>
                </w:tcPr>
                <w:p w14:paraId="17451FCA" w14:textId="77777777" w:rsidR="00027F29" w:rsidRPr="002C50E2" w:rsidRDefault="00027F29" w:rsidP="006E7362">
                  <w:pPr>
                    <w:pStyle w:val="ekvlinie"/>
                    <w:spacing w:after="240"/>
                  </w:pPr>
                </w:p>
              </w:tc>
            </w:tr>
          </w:tbl>
          <w:p w14:paraId="7BA7A3CD" w14:textId="6A3413EF" w:rsidR="00027F29" w:rsidRPr="00344DB4" w:rsidRDefault="00027F29" w:rsidP="006E7362">
            <w:pPr>
              <w:rPr>
                <w:rStyle w:val="ekvlckentext"/>
              </w:rPr>
            </w:pPr>
          </w:p>
        </w:tc>
      </w:tr>
    </w:tbl>
    <w:p w14:paraId="75A2B324" w14:textId="7DE2264E" w:rsidR="00431EF9" w:rsidRDefault="00431EF9" w:rsidP="00431EF9">
      <w:pPr>
        <w:pStyle w:val="ekvgrundtexthalbe"/>
      </w:pPr>
    </w:p>
    <w:sectPr w:rsidR="00431EF9" w:rsidSect="00FB39F1">
      <w:footerReference w:type="default" r:id="rId13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5653B" w14:textId="77777777" w:rsidR="007108CE" w:rsidRDefault="007108CE" w:rsidP="003C599D">
      <w:pPr>
        <w:spacing w:line="240" w:lineRule="auto"/>
      </w:pPr>
      <w:r>
        <w:separator/>
      </w:r>
    </w:p>
  </w:endnote>
  <w:endnote w:type="continuationSeparator" w:id="0">
    <w:p w14:paraId="27329D5A" w14:textId="77777777" w:rsidR="007108CE" w:rsidRDefault="007108CE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276B3396" w14:textId="77777777" w:rsidTr="006B2D23">
      <w:trPr>
        <w:trHeight w:hRule="exact" w:val="680"/>
      </w:trPr>
      <w:tc>
        <w:tcPr>
          <w:tcW w:w="1131" w:type="dxa"/>
          <w:noWrap/>
        </w:tcPr>
        <w:p w14:paraId="06AFEF52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43AA2AAD" wp14:editId="72341965">
                <wp:extent cx="468000" cy="234000"/>
                <wp:effectExtent l="0" t="0" r="8255" b="0"/>
                <wp:docPr id="20" name="Grafik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32DB39E" w14:textId="2AB0A54B" w:rsidR="009B31CE" w:rsidRPr="003B015A" w:rsidRDefault="00193A18" w:rsidP="003B015A">
          <w:pPr>
            <w:pStyle w:val="ekvpagina"/>
            <w:rPr>
              <w:rStyle w:val="ekvfett"/>
              <w:b w:val="0"/>
            </w:rPr>
          </w:pPr>
          <w:r w:rsidRPr="00913892">
            <w:t>© Ernst Klett Verlag GmbH, Stuttgart 20</w:t>
          </w:r>
          <w:r w:rsidR="003B015A">
            <w:t>2</w:t>
          </w:r>
          <w:r w:rsidR="00BE4984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1B2430B5" w14:textId="28115C8D" w:rsidR="00193A18" w:rsidRDefault="003B015A" w:rsidP="00005AE2">
          <w:pPr>
            <w:pStyle w:val="ekvquelle"/>
            <w:rPr>
              <w:color w:val="FF0000"/>
            </w:rPr>
          </w:pPr>
          <w:r w:rsidRPr="003B015A">
            <w:rPr>
              <w:b/>
              <w:bCs/>
            </w:rPr>
            <w:t>Abbildungen:</w:t>
          </w:r>
          <w:r>
            <w:t xml:space="preserve"> Liliane Oser, Hamburg </w:t>
          </w:r>
        </w:p>
        <w:p w14:paraId="46B66DA9" w14:textId="7B1254A7" w:rsidR="003B015A" w:rsidRPr="00025140" w:rsidRDefault="003B015A" w:rsidP="003B015A">
          <w:pPr>
            <w:pStyle w:val="ekvquelle"/>
          </w:pPr>
          <w:r w:rsidRPr="003B015A">
            <w:rPr>
              <w:b/>
              <w:bCs/>
            </w:rPr>
            <w:t>Text:</w:t>
          </w:r>
          <w:r w:rsidRPr="00005AE2">
            <w:t xml:space="preserve"> </w:t>
          </w:r>
          <w:r w:rsidR="00130291">
            <w:t>Redaktion GSV</w:t>
          </w:r>
        </w:p>
      </w:tc>
      <w:tc>
        <w:tcPr>
          <w:tcW w:w="397" w:type="dxa"/>
        </w:tcPr>
        <w:p w14:paraId="5F99B96B" w14:textId="77777777" w:rsidR="00193A18" w:rsidRPr="00913892" w:rsidRDefault="00193A18" w:rsidP="00913892">
          <w:pPr>
            <w:pStyle w:val="ekvpagina"/>
          </w:pPr>
        </w:p>
      </w:tc>
    </w:tr>
  </w:tbl>
  <w:p w14:paraId="56A6C2AE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8C638" w14:textId="77777777" w:rsidR="007108CE" w:rsidRDefault="007108CE" w:rsidP="003C599D">
      <w:pPr>
        <w:spacing w:line="240" w:lineRule="auto"/>
      </w:pPr>
      <w:r>
        <w:separator/>
      </w:r>
    </w:p>
  </w:footnote>
  <w:footnote w:type="continuationSeparator" w:id="0">
    <w:p w14:paraId="0DA38F03" w14:textId="77777777" w:rsidR="007108CE" w:rsidRDefault="007108CE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F9B"/>
    <w:rsid w:val="000040E2"/>
    <w:rsid w:val="00005AE2"/>
    <w:rsid w:val="000101D7"/>
    <w:rsid w:val="00017D13"/>
    <w:rsid w:val="00020440"/>
    <w:rsid w:val="000206B8"/>
    <w:rsid w:val="00025140"/>
    <w:rsid w:val="00027F29"/>
    <w:rsid w:val="00035074"/>
    <w:rsid w:val="00035F9B"/>
    <w:rsid w:val="00037566"/>
    <w:rsid w:val="00043523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368D"/>
    <w:rsid w:val="000D40DE"/>
    <w:rsid w:val="000D4791"/>
    <w:rsid w:val="000E343E"/>
    <w:rsid w:val="000F21E8"/>
    <w:rsid w:val="000F7910"/>
    <w:rsid w:val="00103057"/>
    <w:rsid w:val="00107D77"/>
    <w:rsid w:val="00124062"/>
    <w:rsid w:val="00127C41"/>
    <w:rsid w:val="00130291"/>
    <w:rsid w:val="0013113E"/>
    <w:rsid w:val="00131417"/>
    <w:rsid w:val="001524C9"/>
    <w:rsid w:val="00153B1C"/>
    <w:rsid w:val="00153C26"/>
    <w:rsid w:val="001641FA"/>
    <w:rsid w:val="0016475A"/>
    <w:rsid w:val="00165ECC"/>
    <w:rsid w:val="001750C3"/>
    <w:rsid w:val="0017769C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66E8"/>
    <w:rsid w:val="0022745F"/>
    <w:rsid w:val="002277D2"/>
    <w:rsid w:val="002301FF"/>
    <w:rsid w:val="00232213"/>
    <w:rsid w:val="00246F77"/>
    <w:rsid w:val="002527A5"/>
    <w:rsid w:val="00255466"/>
    <w:rsid w:val="00255FE3"/>
    <w:rsid w:val="0026059F"/>
    <w:rsid w:val="00261D9E"/>
    <w:rsid w:val="0026581E"/>
    <w:rsid w:val="00271367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5B10"/>
    <w:rsid w:val="0032667B"/>
    <w:rsid w:val="00331234"/>
    <w:rsid w:val="0033469B"/>
    <w:rsid w:val="00336433"/>
    <w:rsid w:val="003367A2"/>
    <w:rsid w:val="003373EF"/>
    <w:rsid w:val="0034417F"/>
    <w:rsid w:val="00344DB4"/>
    <w:rsid w:val="0035683C"/>
    <w:rsid w:val="0036154B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B015A"/>
    <w:rsid w:val="003B59CC"/>
    <w:rsid w:val="003C0871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31EF9"/>
    <w:rsid w:val="00432E43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0BC6"/>
    <w:rsid w:val="0047471A"/>
    <w:rsid w:val="004763D2"/>
    <w:rsid w:val="00483A7A"/>
    <w:rsid w:val="00483D65"/>
    <w:rsid w:val="00486B3D"/>
    <w:rsid w:val="00490692"/>
    <w:rsid w:val="004925F2"/>
    <w:rsid w:val="004A66C3"/>
    <w:rsid w:val="004A66CF"/>
    <w:rsid w:val="004B4520"/>
    <w:rsid w:val="004D3EAB"/>
    <w:rsid w:val="00501528"/>
    <w:rsid w:val="005069C1"/>
    <w:rsid w:val="00512E25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52A24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2B0B"/>
    <w:rsid w:val="00597506"/>
    <w:rsid w:val="00597E2F"/>
    <w:rsid w:val="005A3CAD"/>
    <w:rsid w:val="005A5E71"/>
    <w:rsid w:val="005A6D94"/>
    <w:rsid w:val="005A7396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F6B"/>
    <w:rsid w:val="00625BC0"/>
    <w:rsid w:val="00627765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0F7A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E7362"/>
    <w:rsid w:val="006F0D3C"/>
    <w:rsid w:val="006F2EDC"/>
    <w:rsid w:val="00701548"/>
    <w:rsid w:val="00702F10"/>
    <w:rsid w:val="00710718"/>
    <w:rsid w:val="007108CE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5BC6"/>
    <w:rsid w:val="007507F9"/>
    <w:rsid w:val="00751B0E"/>
    <w:rsid w:val="00752795"/>
    <w:rsid w:val="00753A6A"/>
    <w:rsid w:val="00760C41"/>
    <w:rsid w:val="00766405"/>
    <w:rsid w:val="0076691A"/>
    <w:rsid w:val="007715D8"/>
    <w:rsid w:val="00772DA9"/>
    <w:rsid w:val="00782506"/>
    <w:rsid w:val="00787700"/>
    <w:rsid w:val="00790C79"/>
    <w:rsid w:val="00794C12"/>
    <w:rsid w:val="007A2F5A"/>
    <w:rsid w:val="007A5AA1"/>
    <w:rsid w:val="007B656B"/>
    <w:rsid w:val="007B7D0B"/>
    <w:rsid w:val="007C63F6"/>
    <w:rsid w:val="007D186F"/>
    <w:rsid w:val="007D64C6"/>
    <w:rsid w:val="007E4DDC"/>
    <w:rsid w:val="007E5E71"/>
    <w:rsid w:val="007E68A0"/>
    <w:rsid w:val="007F490E"/>
    <w:rsid w:val="00802E02"/>
    <w:rsid w:val="00805C65"/>
    <w:rsid w:val="00812D4E"/>
    <w:rsid w:val="00816953"/>
    <w:rsid w:val="0082136B"/>
    <w:rsid w:val="00821A9F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129F"/>
    <w:rsid w:val="00861BF5"/>
    <w:rsid w:val="00862C21"/>
    <w:rsid w:val="00865050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3E31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116A"/>
    <w:rsid w:val="009770A2"/>
    <w:rsid w:val="00977556"/>
    <w:rsid w:val="009800AB"/>
    <w:rsid w:val="00981DFC"/>
    <w:rsid w:val="00983CF0"/>
    <w:rsid w:val="009856A1"/>
    <w:rsid w:val="009915B2"/>
    <w:rsid w:val="00992275"/>
    <w:rsid w:val="00992B92"/>
    <w:rsid w:val="009A056D"/>
    <w:rsid w:val="009A17FC"/>
    <w:rsid w:val="009A50D4"/>
    <w:rsid w:val="009A7614"/>
    <w:rsid w:val="009B31CE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E76"/>
    <w:rsid w:val="00A26B32"/>
    <w:rsid w:val="00A27593"/>
    <w:rsid w:val="00A35787"/>
    <w:rsid w:val="00A370D6"/>
    <w:rsid w:val="00A41DA3"/>
    <w:rsid w:val="00A43B4C"/>
    <w:rsid w:val="00A478DC"/>
    <w:rsid w:val="00A56843"/>
    <w:rsid w:val="00A701AF"/>
    <w:rsid w:val="00A75504"/>
    <w:rsid w:val="00A8687B"/>
    <w:rsid w:val="00A92B79"/>
    <w:rsid w:val="00A9695B"/>
    <w:rsid w:val="00AA2D66"/>
    <w:rsid w:val="00AA3318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31F29"/>
    <w:rsid w:val="00B32DAF"/>
    <w:rsid w:val="00B37E68"/>
    <w:rsid w:val="00B468CC"/>
    <w:rsid w:val="00B50360"/>
    <w:rsid w:val="00B50C1D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97379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E4984"/>
    <w:rsid w:val="00BF17F2"/>
    <w:rsid w:val="00C00404"/>
    <w:rsid w:val="00C172AE"/>
    <w:rsid w:val="00C17CB2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0BAF"/>
    <w:rsid w:val="00C94D17"/>
    <w:rsid w:val="00CA5A56"/>
    <w:rsid w:val="00CB27C6"/>
    <w:rsid w:val="00CB33AB"/>
    <w:rsid w:val="00CB463B"/>
    <w:rsid w:val="00CB5B82"/>
    <w:rsid w:val="00CB782D"/>
    <w:rsid w:val="00CC22ED"/>
    <w:rsid w:val="00CC54E0"/>
    <w:rsid w:val="00CC65A8"/>
    <w:rsid w:val="00CC746C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2569D"/>
    <w:rsid w:val="00D267BD"/>
    <w:rsid w:val="00D3427F"/>
    <w:rsid w:val="00D35E8B"/>
    <w:rsid w:val="00D36857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14F8"/>
    <w:rsid w:val="00DE287B"/>
    <w:rsid w:val="00DE2E70"/>
    <w:rsid w:val="00DE659C"/>
    <w:rsid w:val="00DF129D"/>
    <w:rsid w:val="00DF4371"/>
    <w:rsid w:val="00DF625F"/>
    <w:rsid w:val="00DF74DB"/>
    <w:rsid w:val="00E01841"/>
    <w:rsid w:val="00E03DE0"/>
    <w:rsid w:val="00E126C1"/>
    <w:rsid w:val="00E21473"/>
    <w:rsid w:val="00E22935"/>
    <w:rsid w:val="00E22C67"/>
    <w:rsid w:val="00E317BB"/>
    <w:rsid w:val="00E34F46"/>
    <w:rsid w:val="00E375D2"/>
    <w:rsid w:val="00E43E04"/>
    <w:rsid w:val="00E50799"/>
    <w:rsid w:val="00E63251"/>
    <w:rsid w:val="00E70C40"/>
    <w:rsid w:val="00E710C7"/>
    <w:rsid w:val="00E95ED3"/>
    <w:rsid w:val="00EA0845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1B48"/>
    <w:rsid w:val="00F94A4B"/>
    <w:rsid w:val="00F94FAE"/>
    <w:rsid w:val="00F97AD4"/>
    <w:rsid w:val="00FB0917"/>
    <w:rsid w:val="00FB39F1"/>
    <w:rsid w:val="00FB3BCE"/>
    <w:rsid w:val="00FB59FB"/>
    <w:rsid w:val="00FB72A0"/>
    <w:rsid w:val="00FC35C5"/>
    <w:rsid w:val="00FC7DBF"/>
    <w:rsid w:val="00FE3C0E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F16D936"/>
  <w15:docId w15:val="{48DAC846-3D06-4431-A7E6-EF202AC5B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" w:qFormat="1"/>
    <w:lsdException w:name="Emphasis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9" w:qFormat="1"/>
    <w:lsdException w:name="Intense Quote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" w:qFormat="1"/>
    <w:lsdException w:name="Intense Emphasis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customStyle="1" w:styleId="TabellemithellemGitternetz1">
    <w:name w:val="Tabelle mit hellem Gitternetz1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paragraph" w:styleId="Textkrper">
    <w:name w:val="Body Text"/>
    <w:basedOn w:val="Standard"/>
    <w:link w:val="TextkrperZchn"/>
    <w:uiPriority w:val="1"/>
    <w:qFormat/>
    <w:rsid w:val="00035F9B"/>
    <w:pPr>
      <w:widowControl w:val="0"/>
      <w:tabs>
        <w:tab w:val="clear" w:pos="340"/>
        <w:tab w:val="clear" w:pos="595"/>
        <w:tab w:val="clear" w:pos="851"/>
      </w:tabs>
      <w:autoSpaceDE w:val="0"/>
      <w:autoSpaceDN w:val="0"/>
      <w:adjustRightInd w:val="0"/>
      <w:spacing w:line="240" w:lineRule="auto"/>
      <w:ind w:left="1757" w:hanging="340"/>
    </w:pPr>
    <w:rPr>
      <w:rFonts w:ascii="Tahoma" w:eastAsia="Times New Roman" w:hAnsi="Tahoma" w:cs="Tahoma"/>
      <w:noProof w:val="0"/>
      <w:sz w:val="28"/>
      <w:szCs w:val="28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035F9B"/>
    <w:rPr>
      <w:rFonts w:ascii="Tahoma" w:eastAsia="Times New Roman" w:hAnsi="Tahoma" w:cs="Tahoma"/>
      <w:sz w:val="28"/>
      <w:szCs w:val="2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yx288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2</cp:revision>
  <cp:lastPrinted>2022-11-15T07:24:00Z</cp:lastPrinted>
  <dcterms:created xsi:type="dcterms:W3CDTF">2022-12-09T13:33:00Z</dcterms:created>
  <dcterms:modified xsi:type="dcterms:W3CDTF">2022-12-09T13:33:00Z</dcterms:modified>
</cp:coreProperties>
</file>