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F8B301B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EFE648B" w14:textId="7B28F74E"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2063E5B7" w14:textId="4C631278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706051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92BDE2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2F6C9D3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0A9721A" w14:textId="4A26A693" w:rsidR="00FB59FB" w:rsidRPr="00C172AE" w:rsidRDefault="00FB59FB" w:rsidP="00005A5E">
            <w:pPr>
              <w:pStyle w:val="ekvkvnummer"/>
            </w:pPr>
            <w:r w:rsidRPr="005446D6">
              <w:t>KV</w:t>
            </w:r>
            <w:r w:rsidR="009F1F9F">
              <w:t xml:space="preserve"> </w:t>
            </w:r>
            <w:r w:rsidR="003A36A3">
              <w:t>2</w:t>
            </w:r>
            <w:r w:rsidR="007737D9">
              <w:t>5</w:t>
            </w:r>
          </w:p>
        </w:tc>
      </w:tr>
      <w:tr w:rsidR="00BF17F2" w:rsidRPr="00BF17F2" w14:paraId="77FE6842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9C13B94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5173FFB" w14:textId="748ADEEF" w:rsidR="00FB59FB" w:rsidRPr="00BF17F2" w:rsidRDefault="00FB59FB" w:rsidP="001C2001"/>
        </w:tc>
      </w:tr>
    </w:tbl>
    <w:p w14:paraId="75F29147" w14:textId="31B54E0A" w:rsidR="00CD7D9F" w:rsidRDefault="00606CF7" w:rsidP="001C2001">
      <w:pPr>
        <w:pStyle w:val="ekvue1arial"/>
      </w:pPr>
      <w:bookmarkStart w:id="0" w:name="bmStart"/>
      <w:bookmarkEnd w:id="0"/>
      <w:r>
        <w:drawing>
          <wp:anchor distT="0" distB="0" distL="114300" distR="114300" simplePos="0" relativeHeight="251744256" behindDoc="0" locked="0" layoutInCell="1" allowOverlap="1" wp14:anchorId="61E307D3" wp14:editId="4C1EF1F7">
            <wp:simplePos x="0" y="0"/>
            <wp:positionH relativeFrom="column">
              <wp:posOffset>-412750</wp:posOffset>
            </wp:positionH>
            <wp:positionV relativeFrom="paragraph">
              <wp:posOffset>-28824</wp:posOffset>
            </wp:positionV>
            <wp:extent cx="354965" cy="354965"/>
            <wp:effectExtent l="0" t="0" r="0" b="6985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54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Kurzer Selbstlaut</w:t>
      </w:r>
    </w:p>
    <w:p w14:paraId="18100A5F" w14:textId="77777777" w:rsidR="00C14972" w:rsidRDefault="00C14972" w:rsidP="00C14972"/>
    <w:p w14:paraId="3A6AA6AB" w14:textId="77777777" w:rsidR="00C14972" w:rsidRDefault="00C14972" w:rsidP="00C14972">
      <w:pPr>
        <w:pStyle w:val="ekvnummerierung"/>
        <w:framePr w:wrap="around"/>
      </w:pPr>
      <w:r>
        <w:t>1</w:t>
      </w:r>
    </w:p>
    <w:p w14:paraId="2888C4E4" w14:textId="72BF7D0D" w:rsidR="00C14972" w:rsidRDefault="00C14972" w:rsidP="00C1497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2AC539A" wp14:editId="5A35755C">
            <wp:extent cx="285750" cy="28575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61F58" w14:textId="307D21FE" w:rsidR="00C14972" w:rsidRDefault="00C14972" w:rsidP="00C14972">
      <w:pPr>
        <w:rPr>
          <w:rStyle w:val="ekvarbeitsanweisungdeutsch"/>
        </w:rPr>
      </w:pPr>
      <w:r>
        <w:rPr>
          <w:rStyle w:val="ekvarbeitsanweisungdeutsch"/>
        </w:rPr>
        <w:t>Sprich jedes Wort deutlich. Schwinge und zeichne Silbenbögen.</w:t>
      </w:r>
    </w:p>
    <w:p w14:paraId="4B8DC94A" w14:textId="4F1B0A8D" w:rsidR="00C14972" w:rsidRDefault="00C14972" w:rsidP="00C14972">
      <w:pPr>
        <w:rPr>
          <w:rStyle w:val="ekvarbeitsanweisungdeutsch"/>
        </w:rPr>
      </w:pPr>
      <w:r>
        <w:rPr>
          <w:rStyle w:val="ekvarbeitsanweisungdeutsch"/>
        </w:rPr>
        <w:t xml:space="preserve">Markiere den </w:t>
      </w:r>
      <w:r w:rsidRPr="00C14972">
        <w:rPr>
          <w:rStyle w:val="ekvarbeitsanweisungdeutsch"/>
          <w:b/>
          <w:bCs/>
        </w:rPr>
        <w:t>kurzen Selbstlaut</w:t>
      </w:r>
      <w:r>
        <w:rPr>
          <w:rStyle w:val="ekvarbeitsanweisungdeutsch"/>
        </w:rPr>
        <w:t xml:space="preserve"> </w:t>
      </w:r>
      <w:r w:rsidRPr="001B574B">
        <w:rPr>
          <w:rStyle w:val="ekvarbeitsanweisungdeutsch"/>
          <w:b/>
          <w:bCs/>
        </w:rPr>
        <w:t>in der 1. Silbe</w:t>
      </w:r>
      <w:r>
        <w:rPr>
          <w:rStyle w:val="ekvarbeitsanweisungdeutsch"/>
        </w:rPr>
        <w:t>.</w:t>
      </w:r>
    </w:p>
    <w:p w14:paraId="7A1D3580" w14:textId="77777777" w:rsidR="00C14972" w:rsidRDefault="00C14972" w:rsidP="00C14972"/>
    <w:p w14:paraId="4D9A7B17" w14:textId="2BCDDBC6" w:rsidR="00C14972" w:rsidRDefault="00C14972" w:rsidP="00E86CDE">
      <w:pPr>
        <w:tabs>
          <w:tab w:val="clear" w:pos="340"/>
          <w:tab w:val="clear" w:pos="595"/>
          <w:tab w:val="clear" w:pos="851"/>
          <w:tab w:val="left" w:pos="3828"/>
          <w:tab w:val="left" w:pos="7513"/>
        </w:tabs>
        <w:rPr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746304" behindDoc="0" locked="1" layoutInCell="1" allowOverlap="1" wp14:anchorId="6635A29D" wp14:editId="4FE42216">
                <wp:simplePos x="0" y="0"/>
                <wp:positionH relativeFrom="column">
                  <wp:posOffset>20320</wp:posOffset>
                </wp:positionH>
                <wp:positionV relativeFrom="paragraph">
                  <wp:posOffset>80645</wp:posOffset>
                </wp:positionV>
                <wp:extent cx="576580" cy="182880"/>
                <wp:effectExtent l="0" t="0" r="13970" b="2667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580" cy="182880"/>
                          <a:chOff x="0" y="86"/>
                          <a:chExt cx="620627" cy="180087"/>
                        </a:xfrm>
                      </wpg:grpSpPr>
                      <wps:wsp>
                        <wps:cNvPr id="21" name="Bogen 21"/>
                        <wps:cNvSpPr/>
                        <wps:spPr>
                          <a:xfrm rot="10800000" flipH="1" flipV="1">
                            <a:off x="0" y="86"/>
                            <a:ext cx="385934" cy="180086"/>
                          </a:xfrm>
                          <a:prstGeom prst="arc">
                            <a:avLst>
                              <a:gd name="adj1" fmla="val 13750"/>
                              <a:gd name="adj2" fmla="val 10822106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Bogen 22"/>
                        <wps:cNvSpPr/>
                        <wps:spPr>
                          <a:xfrm flipH="1">
                            <a:off x="385934" y="173"/>
                            <a:ext cx="234693" cy="180000"/>
                          </a:xfrm>
                          <a:prstGeom prst="arc">
                            <a:avLst>
                              <a:gd name="adj1" fmla="val 13750"/>
                              <a:gd name="adj2" fmla="val 10822106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7BCD1" id="Gruppieren 20" o:spid="_x0000_s1026" style="position:absolute;margin-left:1.6pt;margin-top:6.35pt;width:45.4pt;height:14.4pt;z-index:251746304;mso-width-relative:margin;mso-height-relative:margin" coordorigin="" coordsize="6206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">
                <v:shape id="Bogen 21" o:spid="_x0000_s1027" style="position:absolute;width:3859;height:1801;rotation:180;flip:x y;visibility:visible;mso-wrap-style:square;v-text-anchor:middle" coordsize="385934,180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" path="m385927,90815nsc385183,131328,326544,166621,242645,177051v-32933,4094,-67603,4045,-100483,-142c57272,166098,-1194,129859,19,88802r192948,1241l385927,90815xem385927,90815nfc385183,131328,326544,166621,242645,177051v-32933,4094,-67603,4045,-100483,-142c57272,166098,-1194,129859,19,88802e" filled="f" strokecolor="black [3213]" strokeweight="1pt">
                  <v:stroke joinstyle="miter"/>
                  <v:path arrowok="t" o:connecttype="custom" o:connectlocs="385927,90815;242645,177051;142162,176909;19,88802" o:connectangles="0,0,0,0"/>
                </v:shape>
                <v:shape id="Bogen 22" o:spid="_x0000_s1028" style="position:absolute;left:3859;top:1;width:2347;height:1800;flip:x;visibility:visible;mso-wrap-style:square;v-text-anchor:middle" coordsize="234693,1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" path="m234691,90469nsc234449,126044,206907,158172,164416,172442v-30339,10189,-64879,10071,-95098,-325c26814,157494,-388,124973,3,89246r117344,754l234691,90469xem234691,90469nfc234449,126044,206907,158172,164416,172442v-30339,10189,-64879,10071,-95098,-325c26814,157494,-388,124973,3,89246e" filled="f" strokecolor="black [3213]" strokeweight="1pt">
                  <v:stroke joinstyle="miter"/>
                  <v:path arrowok="t" o:connecttype="custom" o:connectlocs="234691,90469;164416,172442;69318,172117;3,89246" o:connectangles="0,0,0,0"/>
                </v:shape>
                <w10:anchorlock/>
              </v:group>
            </w:pict>
          </mc:Fallback>
        </mc:AlternateContent>
      </w:r>
      <w:r>
        <w:rPr>
          <w:sz w:val="24"/>
          <w:szCs w:val="24"/>
        </w:rPr>
        <w:t xml:space="preserve">S </w:t>
      </w:r>
      <w:r w:rsidRPr="00C14972">
        <w:rPr>
          <w:sz w:val="24"/>
          <w:szCs w:val="24"/>
          <w:highlight w:val="lightGray"/>
        </w:rPr>
        <w:t>o</w:t>
      </w:r>
      <w:r>
        <w:rPr>
          <w:sz w:val="24"/>
          <w:szCs w:val="24"/>
        </w:rPr>
        <w:t xml:space="preserve"> n n e</w:t>
      </w:r>
      <w:r>
        <w:rPr>
          <w:sz w:val="24"/>
          <w:szCs w:val="24"/>
        </w:rPr>
        <w:tab/>
        <w:t>T r e p p e</w:t>
      </w:r>
      <w:r>
        <w:rPr>
          <w:sz w:val="24"/>
          <w:szCs w:val="24"/>
        </w:rPr>
        <w:tab/>
      </w:r>
      <w:r w:rsidR="00F0614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="00F06141">
        <w:rPr>
          <w:sz w:val="24"/>
          <w:szCs w:val="24"/>
        </w:rPr>
        <w:t>a</w:t>
      </w:r>
      <w:r>
        <w:rPr>
          <w:sz w:val="24"/>
          <w:szCs w:val="24"/>
        </w:rPr>
        <w:t xml:space="preserve"> m m e r</w:t>
      </w:r>
    </w:p>
    <w:p w14:paraId="3A710A7B" w14:textId="77777777" w:rsidR="00C14972" w:rsidRDefault="00C14972" w:rsidP="00C14972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</w:p>
    <w:p w14:paraId="1DABE475" w14:textId="2AC2869C" w:rsidR="00C14972" w:rsidRDefault="00F06141" w:rsidP="00E86CDE">
      <w:pPr>
        <w:tabs>
          <w:tab w:val="clear" w:pos="340"/>
          <w:tab w:val="clear" w:pos="595"/>
          <w:tab w:val="clear" w:pos="851"/>
          <w:tab w:val="left" w:pos="3828"/>
          <w:tab w:val="left" w:pos="7513"/>
        </w:tabs>
        <w:rPr>
          <w:sz w:val="24"/>
          <w:szCs w:val="24"/>
        </w:rPr>
      </w:pPr>
      <w:r>
        <w:rPr>
          <w:sz w:val="24"/>
          <w:szCs w:val="24"/>
        </w:rPr>
        <w:t>b e l l e n</w:t>
      </w:r>
      <w:r w:rsidR="00C14972">
        <w:rPr>
          <w:sz w:val="24"/>
          <w:szCs w:val="24"/>
        </w:rPr>
        <w:tab/>
      </w:r>
      <w:r w:rsidR="001B574B">
        <w:rPr>
          <w:sz w:val="24"/>
          <w:szCs w:val="24"/>
        </w:rPr>
        <w:t>k ä m m e n</w:t>
      </w:r>
      <w:r w:rsidR="00C14972">
        <w:rPr>
          <w:sz w:val="24"/>
          <w:szCs w:val="24"/>
        </w:rPr>
        <w:tab/>
      </w:r>
      <w:r w:rsidR="001B574B">
        <w:rPr>
          <w:sz w:val="24"/>
          <w:szCs w:val="24"/>
        </w:rPr>
        <w:t xml:space="preserve">n e n n e n </w:t>
      </w:r>
    </w:p>
    <w:p w14:paraId="666812D3" w14:textId="77777777" w:rsidR="00C14972" w:rsidRDefault="00C14972" w:rsidP="00C14972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</w:p>
    <w:p w14:paraId="41A71CF1" w14:textId="2D8C5192" w:rsidR="00C14972" w:rsidRDefault="00C14972" w:rsidP="00E86CDE">
      <w:pPr>
        <w:tabs>
          <w:tab w:val="clear" w:pos="340"/>
          <w:tab w:val="clear" w:pos="595"/>
          <w:tab w:val="clear" w:pos="851"/>
          <w:tab w:val="left" w:pos="3828"/>
          <w:tab w:val="left" w:pos="7513"/>
        </w:tabs>
        <w:rPr>
          <w:sz w:val="24"/>
          <w:szCs w:val="24"/>
        </w:rPr>
      </w:pPr>
      <w:r>
        <w:rPr>
          <w:sz w:val="24"/>
          <w:szCs w:val="24"/>
        </w:rPr>
        <w:t>W a f f e l</w:t>
      </w:r>
      <w:r>
        <w:rPr>
          <w:sz w:val="24"/>
          <w:szCs w:val="24"/>
        </w:rPr>
        <w:tab/>
        <w:t>K i s s e n</w:t>
      </w:r>
      <w:r>
        <w:rPr>
          <w:sz w:val="24"/>
          <w:szCs w:val="24"/>
        </w:rPr>
        <w:tab/>
      </w:r>
      <w:r w:rsidR="001B574B">
        <w:rPr>
          <w:sz w:val="24"/>
          <w:szCs w:val="24"/>
        </w:rPr>
        <w:t xml:space="preserve">W </w:t>
      </w:r>
      <w:r w:rsidR="00F06141">
        <w:rPr>
          <w:sz w:val="24"/>
          <w:szCs w:val="24"/>
        </w:rPr>
        <w:t xml:space="preserve">e l l e </w:t>
      </w:r>
    </w:p>
    <w:p w14:paraId="430E1FCB" w14:textId="77777777" w:rsidR="00C14972" w:rsidRDefault="00C14972" w:rsidP="00C14972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</w:p>
    <w:p w14:paraId="0FE68B36" w14:textId="03B2D722" w:rsidR="00C14972" w:rsidRDefault="00C14972" w:rsidP="00E86CDE">
      <w:pPr>
        <w:tabs>
          <w:tab w:val="clear" w:pos="340"/>
          <w:tab w:val="clear" w:pos="595"/>
          <w:tab w:val="clear" w:pos="851"/>
          <w:tab w:val="left" w:pos="3828"/>
          <w:tab w:val="left" w:pos="7513"/>
        </w:tabs>
        <w:rPr>
          <w:sz w:val="24"/>
          <w:szCs w:val="24"/>
        </w:rPr>
      </w:pPr>
      <w:r>
        <w:rPr>
          <w:sz w:val="24"/>
          <w:szCs w:val="24"/>
        </w:rPr>
        <w:t>k ü s s e n</w:t>
      </w:r>
      <w:r>
        <w:rPr>
          <w:sz w:val="24"/>
          <w:szCs w:val="24"/>
        </w:rPr>
        <w:tab/>
      </w:r>
      <w:r w:rsidR="00F06141">
        <w:rPr>
          <w:sz w:val="24"/>
          <w:szCs w:val="24"/>
        </w:rPr>
        <w:t>h o f f e n</w:t>
      </w:r>
      <w:r>
        <w:rPr>
          <w:sz w:val="24"/>
          <w:szCs w:val="24"/>
        </w:rPr>
        <w:tab/>
      </w:r>
      <w:r w:rsidR="001B574B">
        <w:rPr>
          <w:sz w:val="24"/>
          <w:szCs w:val="24"/>
        </w:rPr>
        <w:t>k n a b b e r n</w:t>
      </w:r>
    </w:p>
    <w:p w14:paraId="4698E250" w14:textId="55A63F33" w:rsidR="00C14972" w:rsidRDefault="00C14972" w:rsidP="00F06141">
      <w:pPr>
        <w:pStyle w:val="ekvgrundtexthalbe"/>
      </w:pPr>
    </w:p>
    <w:p w14:paraId="74EA2FA7" w14:textId="77777777" w:rsidR="00F06141" w:rsidRDefault="00F06141" w:rsidP="00882D5D"/>
    <w:p w14:paraId="57330231" w14:textId="77777777" w:rsidR="00F06141" w:rsidRDefault="00F06141" w:rsidP="00F06141">
      <w:pPr>
        <w:pStyle w:val="ekvnummerierung"/>
        <w:framePr w:wrap="around"/>
      </w:pPr>
      <w:r>
        <w:t>2</w:t>
      </w:r>
    </w:p>
    <w:p w14:paraId="5AE7FAA0" w14:textId="7391B421" w:rsidR="00F06141" w:rsidRDefault="00F06141" w:rsidP="00F0614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0A7B602" wp14:editId="7DFC93C2">
            <wp:extent cx="285750" cy="285750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6AA63" w14:textId="36FA2E39" w:rsidR="00F06141" w:rsidRDefault="00F06141" w:rsidP="00F06141">
      <w:r>
        <w:t xml:space="preserve">Schreibe die Wörter </w:t>
      </w:r>
      <w:r w:rsidR="00E86CDE">
        <w:t xml:space="preserve">aus Aufgabe 1 </w:t>
      </w:r>
      <w:r>
        <w:t xml:space="preserve">getrennt nach Silben auf. Markiere </w:t>
      </w:r>
      <w:r>
        <w:rPr>
          <w:b/>
          <w:bCs/>
        </w:rPr>
        <w:t>doppelte Mitlaute</w:t>
      </w:r>
      <w:r>
        <w:t>.</w:t>
      </w:r>
    </w:p>
    <w:p w14:paraId="48979E5B" w14:textId="77777777" w:rsidR="00F06141" w:rsidRDefault="00F06141" w:rsidP="00964DAF"/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F06141" w14:paraId="3479D11F" w14:textId="77777777" w:rsidTr="00F06141">
        <w:trPr>
          <w:trHeight w:val="170"/>
        </w:trPr>
        <w:tc>
          <w:tcPr>
            <w:tcW w:w="9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BA2ED62" w14:textId="6D70314A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EFA3A9F" wp14:editId="5DBD7DA6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-32385</wp:posOffset>
                      </wp:positionV>
                      <wp:extent cx="5783580" cy="412750"/>
                      <wp:effectExtent l="0" t="0" r="7620" b="6350"/>
                      <wp:wrapNone/>
                      <wp:docPr id="25" name="Textfeld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783580" cy="4127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4CFE592C" w14:textId="1B145593" w:rsidR="00F06141" w:rsidRDefault="00F06141" w:rsidP="00F06141">
                                  <w:pPr>
                                    <w:spacing w:line="240" w:lineRule="auto"/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  <w:t>So</w:t>
                                  </w:r>
                                  <w:r w:rsidRPr="00F06141">
                                    <w:rPr>
                                      <w:rStyle w:val="ekvhandschrift"/>
                                      <w:sz w:val="37"/>
                                      <w:szCs w:val="37"/>
                                      <w:highlight w:val="lightGray"/>
                                    </w:rPr>
                                    <w:t>n</w:t>
                                  </w:r>
                                  <w:r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  <w:t>-</w:t>
                                  </w:r>
                                  <w:r w:rsidRPr="00F06141">
                                    <w:rPr>
                                      <w:rStyle w:val="ekvhandschrift"/>
                                      <w:sz w:val="37"/>
                                      <w:szCs w:val="37"/>
                                      <w:highlight w:val="lightGray"/>
                                    </w:rPr>
                                    <w:t>n</w:t>
                                  </w:r>
                                  <w:r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  <w:t xml:space="preserve">e, 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FA3A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5" o:spid="_x0000_s1026" type="#_x0000_t202" style="position:absolute;margin-left:2.85pt;margin-top:-2.55pt;width:455.4pt;height:32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" filled="f" stroked="f" strokeweight=".5pt">
                      <v:stroke joinstyle="round"/>
                      <v:textbox inset="0,0,0,0">
                        <w:txbxContent>
                          <w:p w14:paraId="4CFE592C" w14:textId="1B145593" w:rsidR="00F06141" w:rsidRDefault="00F06141" w:rsidP="00F06141">
                            <w:pPr>
                              <w:spacing w:line="240" w:lineRule="auto"/>
                              <w:rPr>
                                <w:rStyle w:val="ekvhandschrift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So</w:t>
                            </w:r>
                            <w:r w:rsidRPr="00F06141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n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-</w:t>
                            </w:r>
                            <w:r w:rsidRPr="00F06141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n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 xml:space="preserve">e,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06141" w14:paraId="1AF2F639" w14:textId="77777777" w:rsidTr="00F06141">
        <w:trPr>
          <w:trHeight w:val="198"/>
        </w:trPr>
        <w:tc>
          <w:tcPr>
            <w:tcW w:w="93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D9D9D9"/>
            <w:noWrap/>
            <w:vAlign w:val="center"/>
          </w:tcPr>
          <w:p w14:paraId="40586A4E" w14:textId="77777777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  <w:tr w:rsidR="00F06141" w14:paraId="2EA2233E" w14:textId="77777777" w:rsidTr="00F06141">
        <w:trPr>
          <w:trHeight w:val="170"/>
        </w:trPr>
        <w:tc>
          <w:tcPr>
            <w:tcW w:w="935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5DCB1E9" w14:textId="77777777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</w:tbl>
    <w:p w14:paraId="1D2ED512" w14:textId="77777777" w:rsidR="00F06141" w:rsidRDefault="00F06141" w:rsidP="00F06141">
      <w:pPr>
        <w:pStyle w:val="ekvgrundtexthalbe"/>
      </w:pP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F06141" w14:paraId="23DAB314" w14:textId="77777777" w:rsidTr="00F06141">
        <w:trPr>
          <w:trHeight w:val="170"/>
        </w:trPr>
        <w:tc>
          <w:tcPr>
            <w:tcW w:w="9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8B0DB52" w14:textId="77777777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  <w:tr w:rsidR="00F06141" w14:paraId="733125A0" w14:textId="77777777" w:rsidTr="00F06141">
        <w:trPr>
          <w:trHeight w:val="198"/>
        </w:trPr>
        <w:tc>
          <w:tcPr>
            <w:tcW w:w="93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D9D9D9"/>
            <w:noWrap/>
            <w:vAlign w:val="center"/>
          </w:tcPr>
          <w:p w14:paraId="1814DB63" w14:textId="77777777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  <w:tr w:rsidR="00F06141" w14:paraId="4823F781" w14:textId="77777777" w:rsidTr="00F06141">
        <w:trPr>
          <w:trHeight w:val="170"/>
        </w:trPr>
        <w:tc>
          <w:tcPr>
            <w:tcW w:w="935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F7D61F6" w14:textId="77777777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</w:tbl>
    <w:p w14:paraId="26DAE13D" w14:textId="4565731F" w:rsidR="00F06141" w:rsidRDefault="00F06141" w:rsidP="00F06141">
      <w:pPr>
        <w:pStyle w:val="ekvgrundtexthalbe"/>
      </w:pP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F06141" w14:paraId="2A77318F" w14:textId="77777777" w:rsidTr="00F06141">
        <w:trPr>
          <w:trHeight w:val="170"/>
        </w:trPr>
        <w:tc>
          <w:tcPr>
            <w:tcW w:w="9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5FF9EAD" w14:textId="77777777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  <w:tr w:rsidR="00F06141" w14:paraId="709575F4" w14:textId="77777777" w:rsidTr="00F06141">
        <w:trPr>
          <w:trHeight w:val="198"/>
        </w:trPr>
        <w:tc>
          <w:tcPr>
            <w:tcW w:w="93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D9D9D9"/>
            <w:noWrap/>
            <w:vAlign w:val="center"/>
          </w:tcPr>
          <w:p w14:paraId="39B50534" w14:textId="77777777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  <w:tr w:rsidR="00F06141" w14:paraId="5B714972" w14:textId="77777777" w:rsidTr="00F06141">
        <w:trPr>
          <w:trHeight w:val="170"/>
        </w:trPr>
        <w:tc>
          <w:tcPr>
            <w:tcW w:w="935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0DAF838" w14:textId="29E8130F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</w:tbl>
    <w:p w14:paraId="241B70BC" w14:textId="44CA2576" w:rsidR="00F06141" w:rsidRDefault="00F06141" w:rsidP="00F06141">
      <w:pPr>
        <w:pStyle w:val="ekvgrundtexthalbe"/>
      </w:pP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F06141" w14:paraId="36C8600C" w14:textId="77777777" w:rsidTr="00882D5D">
        <w:trPr>
          <w:trHeight w:val="170"/>
        </w:trPr>
        <w:tc>
          <w:tcPr>
            <w:tcW w:w="9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BC0995D" w14:textId="0FB51C2B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  <w:tr w:rsidR="00F06141" w14:paraId="2F9CD46C" w14:textId="77777777" w:rsidTr="00882D5D">
        <w:trPr>
          <w:trHeight w:val="198"/>
        </w:trPr>
        <w:tc>
          <w:tcPr>
            <w:tcW w:w="93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D9D9D9"/>
            <w:noWrap/>
            <w:vAlign w:val="center"/>
          </w:tcPr>
          <w:p w14:paraId="40198F57" w14:textId="2FA2D3FE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  <w:tr w:rsidR="00F06141" w14:paraId="19EBEB56" w14:textId="77777777" w:rsidTr="00882D5D">
        <w:trPr>
          <w:trHeight w:val="170"/>
        </w:trPr>
        <w:tc>
          <w:tcPr>
            <w:tcW w:w="936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E8E0894" w14:textId="5A048DB5" w:rsidR="00F06141" w:rsidRDefault="00F06141">
            <w:pPr>
              <w:pStyle w:val="ekvlinie"/>
              <w:spacing w:line="256" w:lineRule="auto"/>
              <w:rPr>
                <w:lang w:eastAsia="en-US"/>
              </w:rPr>
            </w:pPr>
          </w:p>
        </w:tc>
      </w:tr>
    </w:tbl>
    <w:p w14:paraId="0AB0065B" w14:textId="5B400FDA" w:rsidR="00F06141" w:rsidRDefault="00F06141" w:rsidP="00F06141"/>
    <w:p w14:paraId="46AE5034" w14:textId="61B9DFCC" w:rsidR="00C57CED" w:rsidRDefault="00C57CED" w:rsidP="00882D5D">
      <w:pPr>
        <w:pStyle w:val="ekvgrundtexthalbe"/>
      </w:pPr>
    </w:p>
    <w:p w14:paraId="2847B242" w14:textId="77777777" w:rsidR="00C57CED" w:rsidRDefault="00C57CED" w:rsidP="00C57CED">
      <w:pPr>
        <w:pStyle w:val="ekvnummerierung"/>
        <w:framePr w:wrap="around"/>
      </w:pPr>
      <w:r>
        <w:t>3</w:t>
      </w:r>
    </w:p>
    <w:p w14:paraId="618E5FDF" w14:textId="2E4CCF1B" w:rsidR="00C57CED" w:rsidRDefault="00C57CED" w:rsidP="00C57CE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8CB33FE" wp14:editId="38B6F4B2">
            <wp:extent cx="285115" cy="285115"/>
            <wp:effectExtent l="0" t="0" r="0" b="0"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0DC4F" w14:textId="77777777" w:rsidR="00C57CED" w:rsidRDefault="00C57CED" w:rsidP="00C57CED">
      <w:r>
        <w:t>Verbinde die Reimpaare.</w:t>
      </w:r>
    </w:p>
    <w:p w14:paraId="7210848F" w14:textId="6D1A5AE3" w:rsidR="00C57CED" w:rsidRDefault="00C57CED" w:rsidP="00C57CED">
      <w:pPr>
        <w:pStyle w:val="ekvgrundtexthalbe"/>
      </w:pPr>
    </w:p>
    <w:tbl>
      <w:tblPr>
        <w:tblStyle w:val="Tabellenraster"/>
        <w:tblW w:w="777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595"/>
        <w:gridCol w:w="1078"/>
        <w:gridCol w:w="595"/>
        <w:gridCol w:w="1078"/>
        <w:gridCol w:w="595"/>
        <w:gridCol w:w="1078"/>
        <w:gridCol w:w="595"/>
        <w:gridCol w:w="1078"/>
      </w:tblGrid>
      <w:tr w:rsidR="009D591D" w:rsidRPr="009D591D" w14:paraId="7D9A73BB" w14:textId="77777777" w:rsidTr="009D591D">
        <w:trPr>
          <w:trHeight w:hRule="exact" w:val="102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552F" w14:textId="538A332E" w:rsidR="00C57CED" w:rsidRPr="009D591D" w:rsidRDefault="009D591D" w:rsidP="0041735B">
            <w:pPr>
              <w:pStyle w:val="ekvbild"/>
            </w:pPr>
            <w:r>
              <w:drawing>
                <wp:anchor distT="0" distB="0" distL="114300" distR="114300" simplePos="0" relativeHeight="251761664" behindDoc="0" locked="0" layoutInCell="1" allowOverlap="1" wp14:anchorId="34FE4C33" wp14:editId="71E3A55D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-18415</wp:posOffset>
                  </wp:positionV>
                  <wp:extent cx="561975" cy="368935"/>
                  <wp:effectExtent l="0" t="0" r="9525" b="0"/>
                  <wp:wrapNone/>
                  <wp:docPr id="14" name="Grafik 14" descr="S574300452_Schnecke_klei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2FA5D" w14:textId="25128BCE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9939" w14:textId="43EFEF15" w:rsidR="00C57CED" w:rsidRPr="009D591D" w:rsidRDefault="009D591D">
            <w:pPr>
              <w:pStyle w:val="ekvbild"/>
            </w:pPr>
            <w:r>
              <w:drawing>
                <wp:anchor distT="0" distB="0" distL="114300" distR="114300" simplePos="0" relativeHeight="251760640" behindDoc="0" locked="0" layoutInCell="1" allowOverlap="1" wp14:anchorId="368B622C" wp14:editId="1171EF53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-38100</wp:posOffset>
                  </wp:positionV>
                  <wp:extent cx="474980" cy="420370"/>
                  <wp:effectExtent l="0" t="0" r="1270" b="0"/>
                  <wp:wrapNone/>
                  <wp:docPr id="13" name="Grafik 13" descr="S574300452_Muetze_sw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2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1EEF" w14:textId="1F1B8193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A100" w14:textId="290A7391" w:rsidR="00C57CED" w:rsidRPr="009D591D" w:rsidRDefault="009D591D" w:rsidP="0041735B">
            <w:pPr>
              <w:pStyle w:val="ekvbild"/>
              <w:rPr>
                <w:sz w:val="16"/>
                <w:szCs w:val="14"/>
              </w:rPr>
            </w:pPr>
            <w:r>
              <w:drawing>
                <wp:anchor distT="0" distB="0" distL="114300" distR="114300" simplePos="0" relativeHeight="251763712" behindDoc="0" locked="0" layoutInCell="1" allowOverlap="1" wp14:anchorId="6FFEB132" wp14:editId="73C2B87F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49530</wp:posOffset>
                  </wp:positionV>
                  <wp:extent cx="629285" cy="354330"/>
                  <wp:effectExtent l="0" t="0" r="0" b="7620"/>
                  <wp:wrapNone/>
                  <wp:docPr id="16" name="Grafik 16" descr="S574300492_62_Witz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35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3F3C" w14:textId="066A7028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D083" w14:textId="0819E95C" w:rsidR="00C57CED" w:rsidRPr="009D591D" w:rsidRDefault="009D591D" w:rsidP="0041735B">
            <w:pPr>
              <w:pStyle w:val="ekvbild"/>
            </w:pPr>
            <w:r>
              <w:drawing>
                <wp:anchor distT="0" distB="0" distL="114300" distR="114300" simplePos="0" relativeHeight="251759616" behindDoc="0" locked="0" layoutInCell="1" allowOverlap="1" wp14:anchorId="30C0BB7C" wp14:editId="33CD8F78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59055</wp:posOffset>
                  </wp:positionV>
                  <wp:extent cx="586740" cy="412115"/>
                  <wp:effectExtent l="0" t="0" r="3810" b="6985"/>
                  <wp:wrapNone/>
                  <wp:docPr id="12" name="Grafik 12" descr="S574270656_Katz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41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C2B20" w14:textId="5C099AFE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3614" w14:textId="18D04C27" w:rsidR="00C57CED" w:rsidRPr="009D591D" w:rsidRDefault="009D591D" w:rsidP="0041735B">
            <w:pPr>
              <w:pStyle w:val="ekvbild"/>
            </w:pPr>
            <w:r>
              <w:drawing>
                <wp:anchor distT="0" distB="0" distL="114300" distR="114300" simplePos="0" relativeHeight="251762688" behindDoc="0" locked="0" layoutInCell="1" allowOverlap="1" wp14:anchorId="7F1F91EB" wp14:editId="52CA8451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-39370</wp:posOffset>
                  </wp:positionV>
                  <wp:extent cx="402590" cy="443865"/>
                  <wp:effectExtent l="0" t="0" r="0" b="0"/>
                  <wp:wrapNone/>
                  <wp:docPr id="15" name="Grafik 15" descr="S574300492_32_Glock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44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D591D" w:rsidRPr="009D591D" w14:paraId="396B066F" w14:textId="77777777" w:rsidTr="009D591D">
        <w:trPr>
          <w:trHeight w:hRule="exact" w:val="771"/>
        </w:trPr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6BE4D" w14:textId="7CE68B12" w:rsidR="00C57CED" w:rsidRPr="009D591D" w:rsidRDefault="009D591D">
            <w:pPr>
              <w:jc w:val="center"/>
            </w:pPr>
            <w:r w:rsidRPr="009D591D">
              <mc:AlternateContent>
                <mc:Choice Requires="wpg">
                  <w:drawing>
                    <wp:anchor distT="0" distB="0" distL="114300" distR="114300" simplePos="0" relativeHeight="251757568" behindDoc="0" locked="0" layoutInCell="1" allowOverlap="1" wp14:anchorId="3D501C98" wp14:editId="3C7873F7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-184785</wp:posOffset>
                      </wp:positionV>
                      <wp:extent cx="4323715" cy="71120"/>
                      <wp:effectExtent l="0" t="0" r="635" b="5080"/>
                      <wp:wrapNone/>
                      <wp:docPr id="2" name="Gruppieren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23715" cy="71120"/>
                                <a:chOff x="0" y="0"/>
                                <a:chExt cx="4323943" cy="71120"/>
                              </a:xfrm>
                            </wpg:grpSpPr>
                            <wps:wsp>
                              <wps:cNvPr id="5" name="Ellipse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Ellipse 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65362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Ellipse 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2126412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Ellipse 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3187461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Ellipse 1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252823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125C01" id="Gruppieren 2" o:spid="_x0000_s1026" style="position:absolute;margin-left:24.1pt;margin-top:-14.55pt;width:340.45pt;height:5.6pt;z-index:251757568;mso-width-relative:margin;mso-height-relative:margin" coordsize="43239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">
                      <v:oval id="Ellipse 5" o:spid="_x0000_s1027" style="position:absolute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" fillcolor="black [3213]" stroked="f" strokeweight="1pt">
                        <v:stroke joinstyle="miter"/>
                        <o:lock v:ext="edit" aspectratio="t"/>
                      </v:oval>
                      <v:oval id="Ellipse 7" o:spid="_x0000_s1028" style="position:absolute;left:10653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" fillcolor="black [3213]" stroked="f" strokeweight="1pt">
                        <v:stroke joinstyle="miter"/>
                        <o:lock v:ext="edit" aspectratio="t"/>
                      </v:oval>
                      <v:oval id="Ellipse 8" o:spid="_x0000_s1029" style="position:absolute;left:21264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" fillcolor="black [3213]" stroked="f" strokeweight="1pt">
                        <v:stroke joinstyle="miter"/>
                        <o:lock v:ext="edit" aspectratio="t"/>
                      </v:oval>
                      <v:oval id="Ellipse 9" o:spid="_x0000_s1030" style="position:absolute;left:31874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" fillcolor="black [3213]" stroked="f" strokeweight="1pt">
                        <v:stroke joinstyle="miter"/>
                        <o:lock v:ext="edit" aspectratio="t"/>
                      </v:oval>
                      <v:oval id="Ellipse 10" o:spid="_x0000_s1031" style="position:absolute;left:42528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" fillcolor="black [3213]" stroked="f" strokeweight="1pt">
                        <v:stroke joinstyle="miter"/>
                        <o:lock v:ext="edit" aspectratio="t"/>
                      </v:oval>
                    </v:group>
                  </w:pict>
                </mc:Fallback>
              </mc:AlternateContent>
            </w:r>
          </w:p>
        </w:tc>
        <w:tc>
          <w:tcPr>
            <w:tcW w:w="595" w:type="dxa"/>
            <w:vAlign w:val="center"/>
          </w:tcPr>
          <w:p w14:paraId="7FCF6311" w14:textId="42751CA4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86DDF" w14:textId="42CA8B6D" w:rsidR="00C57CED" w:rsidRPr="009D591D" w:rsidRDefault="00C57CED">
            <w:pPr>
              <w:jc w:val="center"/>
            </w:pPr>
          </w:p>
        </w:tc>
        <w:tc>
          <w:tcPr>
            <w:tcW w:w="595" w:type="dxa"/>
            <w:vAlign w:val="center"/>
          </w:tcPr>
          <w:p w14:paraId="0E3BF708" w14:textId="6D9C7E54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809A6A" w14:textId="52CE3C57" w:rsidR="00C57CED" w:rsidRPr="009D591D" w:rsidRDefault="009D591D">
            <w:pPr>
              <w:jc w:val="center"/>
            </w:pPr>
            <w:r w:rsidRPr="009D591D">
              <mc:AlternateContent>
                <mc:Choice Requires="wpg">
                  <w:drawing>
                    <wp:anchor distT="0" distB="0" distL="114300" distR="114300" simplePos="0" relativeHeight="251755520" behindDoc="0" locked="0" layoutInCell="1" allowOverlap="1" wp14:anchorId="5427C753" wp14:editId="1D545C8F">
                      <wp:simplePos x="0" y="0"/>
                      <wp:positionH relativeFrom="column">
                        <wp:posOffset>-1822450</wp:posOffset>
                      </wp:positionH>
                      <wp:positionV relativeFrom="paragraph">
                        <wp:posOffset>438150</wp:posOffset>
                      </wp:positionV>
                      <wp:extent cx="4323715" cy="71120"/>
                      <wp:effectExtent l="0" t="0" r="635" b="5080"/>
                      <wp:wrapNone/>
                      <wp:docPr id="1" name="Gruppieren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23715" cy="71120"/>
                                <a:chOff x="0" y="0"/>
                                <a:chExt cx="4323943" cy="71120"/>
                              </a:xfrm>
                            </wpg:grpSpPr>
                            <wps:wsp>
                              <wps:cNvPr id="49" name="Ellipse 4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Ellipse 4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065362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Ellipse 4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2126412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Ellipse 4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3187461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Ellipse 4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252823" y="0"/>
                                  <a:ext cx="7112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2315D9" id="Gruppieren 1" o:spid="_x0000_s1026" style="position:absolute;margin-left:-143.5pt;margin-top:34.5pt;width:340.45pt;height:5.6pt;z-index:251755520;mso-width-relative:margin;mso-height-relative:margin" coordsize="43239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">
                      <v:oval id="Ellipse 49" o:spid="_x0000_s1027" style="position:absolute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" fillcolor="black [3213]" stroked="f" strokeweight="1pt">
                        <v:stroke joinstyle="miter"/>
                        <o:lock v:ext="edit" aspectratio="t"/>
                      </v:oval>
                      <v:oval id="Ellipse 47" o:spid="_x0000_s1028" style="position:absolute;left:10653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" fillcolor="black [3213]" stroked="f" strokeweight="1pt">
                        <v:stroke joinstyle="miter"/>
                        <o:lock v:ext="edit" aspectratio="t"/>
                      </v:oval>
                      <v:oval id="Ellipse 45" o:spid="_x0000_s1029" style="position:absolute;left:21264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" fillcolor="black [3213]" stroked="f" strokeweight="1pt">
                        <v:stroke joinstyle="miter"/>
                        <o:lock v:ext="edit" aspectratio="t"/>
                      </v:oval>
                      <v:oval id="Ellipse 43" o:spid="_x0000_s1030" style="position:absolute;left:31874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" fillcolor="black [3213]" stroked="f" strokeweight="1pt">
                        <v:stroke joinstyle="miter"/>
                        <o:lock v:ext="edit" aspectratio="t"/>
                      </v:oval>
                      <v:oval id="Ellipse 41" o:spid="_x0000_s1031" style="position:absolute;left:42528;width:71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" fillcolor="black [3213]" stroked="f" strokeweight="1pt">
                        <v:stroke joinstyle="miter"/>
                        <o:lock v:ext="edit" aspectratio="t"/>
                      </v:oval>
                    </v:group>
                  </w:pict>
                </mc:Fallback>
              </mc:AlternateContent>
            </w:r>
          </w:p>
        </w:tc>
        <w:tc>
          <w:tcPr>
            <w:tcW w:w="595" w:type="dxa"/>
            <w:vAlign w:val="center"/>
          </w:tcPr>
          <w:p w14:paraId="39B0AA4D" w14:textId="7EE4103E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8224FD" w14:textId="6DEA1DFC" w:rsidR="00C57CED" w:rsidRPr="009D591D" w:rsidRDefault="00C57CED">
            <w:pPr>
              <w:jc w:val="center"/>
            </w:pPr>
          </w:p>
        </w:tc>
        <w:tc>
          <w:tcPr>
            <w:tcW w:w="595" w:type="dxa"/>
            <w:vAlign w:val="center"/>
          </w:tcPr>
          <w:p w14:paraId="20D1CFA9" w14:textId="62BD90ED" w:rsidR="00C57CED" w:rsidRPr="009D591D" w:rsidRDefault="00C57CED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184064" w14:textId="47739E78" w:rsidR="00C57CED" w:rsidRPr="009D591D" w:rsidRDefault="00C57CED">
            <w:pPr>
              <w:jc w:val="center"/>
            </w:pPr>
          </w:p>
        </w:tc>
      </w:tr>
      <w:tr w:rsidR="009D591D" w:rsidRPr="009D591D" w14:paraId="4E033BA6" w14:textId="77777777" w:rsidTr="009D591D">
        <w:trPr>
          <w:trHeight w:hRule="exact" w:val="102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9C73" w14:textId="5FFE3324" w:rsidR="00C57CED" w:rsidRPr="009D591D" w:rsidRDefault="009D591D">
            <w:pPr>
              <w:pStyle w:val="ekvbild"/>
              <w:rPr>
                <w:sz w:val="16"/>
                <w:szCs w:val="14"/>
              </w:rPr>
            </w:pPr>
            <w:r>
              <w:drawing>
                <wp:anchor distT="0" distB="0" distL="114300" distR="114300" simplePos="0" relativeHeight="251767808" behindDoc="0" locked="0" layoutInCell="1" allowOverlap="1" wp14:anchorId="544AE03B" wp14:editId="249E9B4E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21590</wp:posOffset>
                  </wp:positionV>
                  <wp:extent cx="464185" cy="254635"/>
                  <wp:effectExtent l="0" t="0" r="0" b="0"/>
                  <wp:wrapNone/>
                  <wp:docPr id="26" name="Grafik 26" descr="S574300492_Tatz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185" cy="25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8D698" w14:textId="77777777" w:rsidR="00C57CED" w:rsidRPr="009D591D" w:rsidRDefault="00C57CED" w:rsidP="00FC4FE1">
            <w:pPr>
              <w:pStyle w:val="ekvbild"/>
              <w:rPr>
                <w:sz w:val="16"/>
                <w:szCs w:val="1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77DC" w14:textId="4A606159" w:rsidR="00C57CED" w:rsidRPr="009D591D" w:rsidRDefault="009D591D">
            <w:pPr>
              <w:pStyle w:val="ekvbild"/>
              <w:rPr>
                <w:sz w:val="16"/>
                <w:szCs w:val="14"/>
              </w:rPr>
            </w:pPr>
            <w:r>
              <w:drawing>
                <wp:anchor distT="0" distB="0" distL="114300" distR="114300" simplePos="0" relativeHeight="251766784" behindDoc="0" locked="0" layoutInCell="1" allowOverlap="1" wp14:anchorId="49FBA41B" wp14:editId="16216527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9525</wp:posOffset>
                  </wp:positionV>
                  <wp:extent cx="450215" cy="431800"/>
                  <wp:effectExtent l="0" t="0" r="6985" b="6350"/>
                  <wp:wrapNone/>
                  <wp:docPr id="23" name="Grafik 23" descr="S574300492_Sock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215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C0951" w14:textId="77777777" w:rsidR="00C57CED" w:rsidRPr="009D591D" w:rsidRDefault="00C57CED" w:rsidP="00FC4FE1">
            <w:pPr>
              <w:pStyle w:val="ekvbild"/>
              <w:rPr>
                <w:sz w:val="16"/>
                <w:szCs w:val="1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2C76" w14:textId="1A0BFF1B" w:rsidR="00C57CED" w:rsidRPr="009D591D" w:rsidRDefault="009D591D" w:rsidP="00FC4FE1">
            <w:pPr>
              <w:pStyle w:val="ekvbild"/>
              <w:rPr>
                <w:sz w:val="16"/>
                <w:szCs w:val="14"/>
              </w:rPr>
            </w:pPr>
            <w:r>
              <w:drawing>
                <wp:anchor distT="0" distB="0" distL="114300" distR="114300" simplePos="0" relativeHeight="251758592" behindDoc="0" locked="0" layoutInCell="1" allowOverlap="1" wp14:anchorId="039223BA" wp14:editId="652F1216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-29845</wp:posOffset>
                  </wp:positionV>
                  <wp:extent cx="625475" cy="470535"/>
                  <wp:effectExtent l="0" t="0" r="3175" b="5715"/>
                  <wp:wrapNone/>
                  <wp:docPr id="11" name="Grafik 11" descr="S229006156_KV_73_0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47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C8203" w14:textId="6F62D900" w:rsidR="00C57CED" w:rsidRPr="009D591D" w:rsidRDefault="00C57CED" w:rsidP="00FC4FE1">
            <w:pPr>
              <w:pStyle w:val="ekvbild"/>
              <w:rPr>
                <w:sz w:val="16"/>
                <w:szCs w:val="1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A16" w14:textId="4A286E80" w:rsidR="00C57CED" w:rsidRPr="009D591D" w:rsidRDefault="009D591D" w:rsidP="00FC4FE1">
            <w:pPr>
              <w:pStyle w:val="ekvbild"/>
              <w:rPr>
                <w:sz w:val="16"/>
                <w:szCs w:val="14"/>
              </w:rPr>
            </w:pPr>
            <w:r>
              <w:drawing>
                <wp:anchor distT="0" distB="0" distL="114300" distR="114300" simplePos="0" relativeHeight="251764736" behindDoc="0" locked="0" layoutInCell="1" allowOverlap="1" wp14:anchorId="58FB8F45" wp14:editId="68030485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93345</wp:posOffset>
                  </wp:positionV>
                  <wp:extent cx="534035" cy="353060"/>
                  <wp:effectExtent l="0" t="0" r="0" b="8890"/>
                  <wp:wrapNone/>
                  <wp:docPr id="17" name="Grafik 17" descr="S574300492_64_Deck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035" cy="353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67BEC" w14:textId="7A90EF2F" w:rsidR="00C57CED" w:rsidRPr="009D591D" w:rsidRDefault="00C57CED" w:rsidP="00FC4FE1">
            <w:pPr>
              <w:pStyle w:val="ekvbild"/>
              <w:rPr>
                <w:sz w:val="16"/>
                <w:szCs w:val="1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3D7" w14:textId="4A141F8D" w:rsidR="00C57CED" w:rsidRPr="009D591D" w:rsidRDefault="009D591D">
            <w:pPr>
              <w:pStyle w:val="ekvbild"/>
              <w:rPr>
                <w:sz w:val="16"/>
                <w:szCs w:val="14"/>
              </w:rPr>
            </w:pPr>
            <w:r>
              <w:drawing>
                <wp:anchor distT="0" distB="0" distL="114300" distR="114300" simplePos="0" relativeHeight="251765760" behindDoc="0" locked="0" layoutInCell="1" allowOverlap="1" wp14:anchorId="0D804A11" wp14:editId="6DC67B64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23495</wp:posOffset>
                  </wp:positionV>
                  <wp:extent cx="335915" cy="523875"/>
                  <wp:effectExtent l="0" t="0" r="6985" b="9525"/>
                  <wp:wrapNone/>
                  <wp:docPr id="18" name="Grafik 18" descr="S574300492_Blitz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1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D142026" w14:textId="6C77476D" w:rsidR="00C57CED" w:rsidRPr="00FC4FE1" w:rsidRDefault="00C57CED" w:rsidP="00FC4FE1">
      <w:pPr>
        <w:pStyle w:val="ekvbild"/>
        <w:rPr>
          <w:color w:val="FF0000"/>
          <w:sz w:val="16"/>
          <w:szCs w:val="14"/>
        </w:rPr>
      </w:pPr>
    </w:p>
    <w:p w14:paraId="382251A2" w14:textId="1CCA91CD" w:rsidR="00C57CED" w:rsidRDefault="00C57CED" w:rsidP="00C57CED"/>
    <w:p w14:paraId="571F02A3" w14:textId="5650483D" w:rsidR="00882D5D" w:rsidRPr="00D3427F" w:rsidRDefault="00882D5D" w:rsidP="00882D5D">
      <w:pPr>
        <w:pStyle w:val="ekvnummerierung"/>
        <w:framePr w:wrap="around"/>
      </w:pPr>
      <w:r>
        <w:t>4</w:t>
      </w:r>
    </w:p>
    <w:p w14:paraId="4C38EB9F" w14:textId="77777777" w:rsidR="00882D5D" w:rsidRPr="00287B24" w:rsidRDefault="00882D5D" w:rsidP="00882D5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EB40961" wp14:editId="486FA2EE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A7F18" w14:textId="1B6EB7D7" w:rsidR="00882D5D" w:rsidRDefault="00882D5D" w:rsidP="00C57CED">
      <w:r>
        <w:t xml:space="preserve">Schreibe die Reimwörter </w:t>
      </w:r>
      <w:r w:rsidR="00E86CDE">
        <w:t xml:space="preserve">aus Aufgabe 3 </w:t>
      </w:r>
      <w:r>
        <w:t>paarweise auf.</w:t>
      </w:r>
      <w:r w:rsidR="007437FD">
        <w:t xml:space="preserve"> </w:t>
      </w:r>
    </w:p>
    <w:p w14:paraId="64B80432" w14:textId="77777777" w:rsidR="00882D5D" w:rsidRPr="00287B24" w:rsidRDefault="00882D5D" w:rsidP="00882D5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285E03D" wp14:editId="7DCA5B26">
            <wp:extent cx="288290" cy="285115"/>
            <wp:effectExtent l="0" t="0" r="0" b="635"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F70AE" w14:textId="762E35FD" w:rsidR="009D591D" w:rsidRDefault="007437FD" w:rsidP="001B574B">
      <w:r>
        <w:t>Markiere</w:t>
      </w:r>
      <w:r w:rsidRPr="007437FD">
        <w:rPr>
          <w:rStyle w:val="ekvfett"/>
        </w:rPr>
        <w:t xml:space="preserve"> </w:t>
      </w:r>
      <w:r w:rsidR="00882D5D" w:rsidRPr="007437FD">
        <w:rPr>
          <w:rStyle w:val="ekvfett"/>
        </w:rPr>
        <w:t xml:space="preserve">kurz gesprochene Selbstlaute </w:t>
      </w:r>
      <w:r w:rsidR="00E86CDE" w:rsidRPr="007437FD">
        <w:rPr>
          <w:rStyle w:val="ekvfett"/>
        </w:rPr>
        <w:t>oder</w:t>
      </w:r>
      <w:r w:rsidR="00882D5D" w:rsidRPr="007437FD">
        <w:rPr>
          <w:rStyle w:val="ekvfett"/>
        </w:rPr>
        <w:t xml:space="preserve"> Umlaute</w:t>
      </w:r>
      <w:r w:rsidR="00E86CDE">
        <w:t xml:space="preserve"> in der 1. Silbe</w:t>
      </w:r>
      <w:r w:rsidR="00882D5D">
        <w:t xml:space="preserve">. </w:t>
      </w:r>
      <w:r>
        <w:br/>
      </w:r>
      <w:r w:rsidR="00882D5D">
        <w:t xml:space="preserve">Umkreise </w:t>
      </w:r>
      <w:r w:rsidR="00E86CDE" w:rsidRPr="00E86CDE">
        <w:rPr>
          <w:b/>
          <w:bCs/>
        </w:rPr>
        <w:t>ck</w:t>
      </w:r>
      <w:r w:rsidR="00E86CDE">
        <w:t xml:space="preserve"> und </w:t>
      </w:r>
      <w:r w:rsidR="00E86CDE" w:rsidRPr="00E86CDE">
        <w:rPr>
          <w:b/>
          <w:bCs/>
        </w:rPr>
        <w:t>tz</w:t>
      </w:r>
      <w:r w:rsidR="00882D5D">
        <w:t>.</w:t>
      </w:r>
    </w:p>
    <w:sectPr w:rsidR="009D591D" w:rsidSect="007437FD">
      <w:footerReference w:type="default" r:id="rId21"/>
      <w:type w:val="continuous"/>
      <w:pgSz w:w="11906" w:h="16838" w:code="9"/>
      <w:pgMar w:top="454" w:right="851" w:bottom="1418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25902" w14:textId="77777777" w:rsidR="00BC4657" w:rsidRDefault="00BC4657" w:rsidP="003C599D">
      <w:pPr>
        <w:spacing w:line="240" w:lineRule="auto"/>
      </w:pPr>
      <w:r>
        <w:separator/>
      </w:r>
    </w:p>
  </w:endnote>
  <w:endnote w:type="continuationSeparator" w:id="0">
    <w:p w14:paraId="157F7EB7" w14:textId="77777777" w:rsidR="00BC4657" w:rsidRDefault="00BC4657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3D42258" w14:textId="77777777" w:rsidTr="006B2D23">
      <w:trPr>
        <w:trHeight w:hRule="exact" w:val="680"/>
      </w:trPr>
      <w:tc>
        <w:tcPr>
          <w:tcW w:w="1131" w:type="dxa"/>
          <w:noWrap/>
        </w:tcPr>
        <w:p w14:paraId="72E6B111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5D14EF4" wp14:editId="49CE953F">
                <wp:extent cx="468000" cy="234000"/>
                <wp:effectExtent l="0" t="0" r="8255" b="0"/>
                <wp:docPr id="27" name="Grafik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723C081" w14:textId="0D29C2FB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3A36A3">
            <w:t>2</w:t>
          </w:r>
          <w:r w:rsidR="007437FD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09876335" w14:textId="35AA4F7D" w:rsidR="00F8247C" w:rsidRPr="00F8247C" w:rsidRDefault="00F8247C" w:rsidP="003A36A3">
          <w:pPr>
            <w:pStyle w:val="ekvpagina"/>
            <w:ind w:left="0"/>
            <w:rPr>
              <w:rStyle w:val="ekvfett"/>
            </w:rPr>
          </w:pPr>
        </w:p>
      </w:tc>
      <w:tc>
        <w:tcPr>
          <w:tcW w:w="5823" w:type="dxa"/>
          <w:noWrap/>
        </w:tcPr>
        <w:p w14:paraId="29F5A912" w14:textId="1CB1BC9C" w:rsidR="00193A18" w:rsidRPr="00005AE2" w:rsidRDefault="003A36A3" w:rsidP="00005AE2">
          <w:pPr>
            <w:pStyle w:val="ekvquelle"/>
          </w:pPr>
          <w:r w:rsidRPr="003A36A3">
            <w:rPr>
              <w:b/>
              <w:bCs/>
            </w:rPr>
            <w:t>Abbildung</w:t>
          </w:r>
          <w:r w:rsidR="0065399B">
            <w:rPr>
              <w:b/>
              <w:bCs/>
            </w:rPr>
            <w:t>en</w:t>
          </w:r>
          <w:r w:rsidR="00193A18" w:rsidRPr="00005AE2">
            <w:t>:</w:t>
          </w:r>
          <w:r w:rsidR="00F8247C">
            <w:t xml:space="preserve"> </w:t>
          </w:r>
          <w:r w:rsidR="00193B64">
            <w:t>Liliane Oser, Hamburg</w:t>
          </w:r>
        </w:p>
        <w:p w14:paraId="5063CF96" w14:textId="4DBA016E" w:rsidR="00193A18" w:rsidRPr="00025140" w:rsidRDefault="003A36A3" w:rsidP="00005AE2">
          <w:pPr>
            <w:pStyle w:val="ekvquelle"/>
          </w:pPr>
          <w:r w:rsidRPr="003A36A3">
            <w:rPr>
              <w:b/>
              <w:bCs/>
            </w:rPr>
            <w:t>Text</w:t>
          </w:r>
          <w:r w:rsidR="00F8247C">
            <w:t xml:space="preserve">: </w:t>
          </w:r>
          <w:r>
            <w:t>Redaktion GSV</w:t>
          </w:r>
        </w:p>
      </w:tc>
      <w:tc>
        <w:tcPr>
          <w:tcW w:w="397" w:type="dxa"/>
        </w:tcPr>
        <w:p w14:paraId="201F823D" w14:textId="77777777" w:rsidR="00193A18" w:rsidRPr="00913892" w:rsidRDefault="00193A18" w:rsidP="00913892">
          <w:pPr>
            <w:pStyle w:val="ekvpagina"/>
          </w:pPr>
        </w:p>
      </w:tc>
    </w:tr>
  </w:tbl>
  <w:p w14:paraId="2C366F0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7FD5" w14:textId="77777777" w:rsidR="00BC4657" w:rsidRDefault="00BC4657" w:rsidP="003C599D">
      <w:pPr>
        <w:spacing w:line="240" w:lineRule="auto"/>
      </w:pPr>
      <w:r>
        <w:separator/>
      </w:r>
    </w:p>
  </w:footnote>
  <w:footnote w:type="continuationSeparator" w:id="0">
    <w:p w14:paraId="1B231CA7" w14:textId="77777777" w:rsidR="00BC4657" w:rsidRDefault="00BC4657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A5E"/>
    <w:rsid w:val="000040E2"/>
    <w:rsid w:val="00005A5E"/>
    <w:rsid w:val="00005AE2"/>
    <w:rsid w:val="000101D7"/>
    <w:rsid w:val="0001224A"/>
    <w:rsid w:val="00017D13"/>
    <w:rsid w:val="00020440"/>
    <w:rsid w:val="000206B8"/>
    <w:rsid w:val="00023DA2"/>
    <w:rsid w:val="00025140"/>
    <w:rsid w:val="00035074"/>
    <w:rsid w:val="00037566"/>
    <w:rsid w:val="00043523"/>
    <w:rsid w:val="000523D4"/>
    <w:rsid w:val="00052D80"/>
    <w:rsid w:val="00054678"/>
    <w:rsid w:val="00054A93"/>
    <w:rsid w:val="00056587"/>
    <w:rsid w:val="0006258C"/>
    <w:rsid w:val="00062D31"/>
    <w:rsid w:val="000658D2"/>
    <w:rsid w:val="000670AC"/>
    <w:rsid w:val="0007231B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0839"/>
    <w:rsid w:val="000E343E"/>
    <w:rsid w:val="000F21E8"/>
    <w:rsid w:val="000F7910"/>
    <w:rsid w:val="00103057"/>
    <w:rsid w:val="00103283"/>
    <w:rsid w:val="00106877"/>
    <w:rsid w:val="00107D77"/>
    <w:rsid w:val="00124062"/>
    <w:rsid w:val="00127C41"/>
    <w:rsid w:val="0013113E"/>
    <w:rsid w:val="00131417"/>
    <w:rsid w:val="00136318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64"/>
    <w:rsid w:val="00193BBE"/>
    <w:rsid w:val="001A701A"/>
    <w:rsid w:val="001B574B"/>
    <w:rsid w:val="001C2001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44C3"/>
    <w:rsid w:val="0026581E"/>
    <w:rsid w:val="00271367"/>
    <w:rsid w:val="0028107C"/>
    <w:rsid w:val="002829CD"/>
    <w:rsid w:val="00287B24"/>
    <w:rsid w:val="00287DC0"/>
    <w:rsid w:val="002A25AE"/>
    <w:rsid w:val="002B33E7"/>
    <w:rsid w:val="002B3DF1"/>
    <w:rsid w:val="002B64EA"/>
    <w:rsid w:val="002C50E2"/>
    <w:rsid w:val="002D2A8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9EE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4DBA"/>
    <w:rsid w:val="00362B02"/>
    <w:rsid w:val="0036404C"/>
    <w:rsid w:val="00370A70"/>
    <w:rsid w:val="00372B55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36A3"/>
    <w:rsid w:val="003A5B0C"/>
    <w:rsid w:val="003B59CC"/>
    <w:rsid w:val="003C2407"/>
    <w:rsid w:val="003C39DC"/>
    <w:rsid w:val="003C599D"/>
    <w:rsid w:val="003C77BC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1735B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3121"/>
    <w:rsid w:val="0047471A"/>
    <w:rsid w:val="004763D2"/>
    <w:rsid w:val="00483A7A"/>
    <w:rsid w:val="00483D65"/>
    <w:rsid w:val="00486B3D"/>
    <w:rsid w:val="00490692"/>
    <w:rsid w:val="004925F2"/>
    <w:rsid w:val="004A338C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37143"/>
    <w:rsid w:val="00540FFE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165D"/>
    <w:rsid w:val="00595B36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6CF7"/>
    <w:rsid w:val="006201CB"/>
    <w:rsid w:val="00622F6B"/>
    <w:rsid w:val="00627765"/>
    <w:rsid w:val="0064692C"/>
    <w:rsid w:val="0065399B"/>
    <w:rsid w:val="00653F68"/>
    <w:rsid w:val="0066217C"/>
    <w:rsid w:val="0066479D"/>
    <w:rsid w:val="006802C4"/>
    <w:rsid w:val="006816BC"/>
    <w:rsid w:val="0068429A"/>
    <w:rsid w:val="00685C71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37FD"/>
    <w:rsid w:val="00744D97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737D9"/>
    <w:rsid w:val="00782506"/>
    <w:rsid w:val="00787700"/>
    <w:rsid w:val="00794C12"/>
    <w:rsid w:val="0079636A"/>
    <w:rsid w:val="007A2F5A"/>
    <w:rsid w:val="007A5AA1"/>
    <w:rsid w:val="007B656B"/>
    <w:rsid w:val="007B7D0B"/>
    <w:rsid w:val="007D186F"/>
    <w:rsid w:val="007E026B"/>
    <w:rsid w:val="007E4DDC"/>
    <w:rsid w:val="007E5E71"/>
    <w:rsid w:val="007E68A0"/>
    <w:rsid w:val="00802E02"/>
    <w:rsid w:val="00805C65"/>
    <w:rsid w:val="00812D4E"/>
    <w:rsid w:val="00814B74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4748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82D5D"/>
    <w:rsid w:val="00891508"/>
    <w:rsid w:val="0089395C"/>
    <w:rsid w:val="008942A2"/>
    <w:rsid w:val="00894390"/>
    <w:rsid w:val="0089534A"/>
    <w:rsid w:val="008A0923"/>
    <w:rsid w:val="008A0F4C"/>
    <w:rsid w:val="008A18AF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4DAF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5854"/>
    <w:rsid w:val="009B7E8B"/>
    <w:rsid w:val="009C26DF"/>
    <w:rsid w:val="009C2A7B"/>
    <w:rsid w:val="009C3C75"/>
    <w:rsid w:val="009C5BF4"/>
    <w:rsid w:val="009D591D"/>
    <w:rsid w:val="009E17E1"/>
    <w:rsid w:val="009E45C5"/>
    <w:rsid w:val="009E47B1"/>
    <w:rsid w:val="009F003E"/>
    <w:rsid w:val="009F0109"/>
    <w:rsid w:val="009F1185"/>
    <w:rsid w:val="009F1F9F"/>
    <w:rsid w:val="00A01AD0"/>
    <w:rsid w:val="00A024FF"/>
    <w:rsid w:val="00A05E18"/>
    <w:rsid w:val="00A06EFE"/>
    <w:rsid w:val="00A112B7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975EA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04E1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2DF2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BF3"/>
    <w:rsid w:val="00B90CE1"/>
    <w:rsid w:val="00B915D3"/>
    <w:rsid w:val="00BA1A23"/>
    <w:rsid w:val="00BB7A52"/>
    <w:rsid w:val="00BB7D77"/>
    <w:rsid w:val="00BC2CD2"/>
    <w:rsid w:val="00BC2E4D"/>
    <w:rsid w:val="00BC4657"/>
    <w:rsid w:val="00BC6483"/>
    <w:rsid w:val="00BC69E3"/>
    <w:rsid w:val="00BC7335"/>
    <w:rsid w:val="00BD542D"/>
    <w:rsid w:val="00BD6E66"/>
    <w:rsid w:val="00BD7729"/>
    <w:rsid w:val="00BE1620"/>
    <w:rsid w:val="00BE1962"/>
    <w:rsid w:val="00BE4821"/>
    <w:rsid w:val="00BF17F2"/>
    <w:rsid w:val="00C00404"/>
    <w:rsid w:val="00C07C87"/>
    <w:rsid w:val="00C14972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7CED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2D7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09E9"/>
    <w:rsid w:val="00D5379B"/>
    <w:rsid w:val="00D559DE"/>
    <w:rsid w:val="00D56FEB"/>
    <w:rsid w:val="00D61A7E"/>
    <w:rsid w:val="00D61DD0"/>
    <w:rsid w:val="00D62096"/>
    <w:rsid w:val="00D627E5"/>
    <w:rsid w:val="00D66E63"/>
    <w:rsid w:val="00D71365"/>
    <w:rsid w:val="00D72157"/>
    <w:rsid w:val="00D725A8"/>
    <w:rsid w:val="00D74E3E"/>
    <w:rsid w:val="00D77D4C"/>
    <w:rsid w:val="00D830E8"/>
    <w:rsid w:val="00D85BEE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1CC3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725F9"/>
    <w:rsid w:val="00E77E7F"/>
    <w:rsid w:val="00E86CDE"/>
    <w:rsid w:val="00E95ED3"/>
    <w:rsid w:val="00EA7542"/>
    <w:rsid w:val="00EB0491"/>
    <w:rsid w:val="00EB4C5B"/>
    <w:rsid w:val="00EB7DDA"/>
    <w:rsid w:val="00EC1621"/>
    <w:rsid w:val="00EC662E"/>
    <w:rsid w:val="00EC6804"/>
    <w:rsid w:val="00ED1F6B"/>
    <w:rsid w:val="00ED5019"/>
    <w:rsid w:val="00EE049D"/>
    <w:rsid w:val="00EE25BE"/>
    <w:rsid w:val="00EE2721"/>
    <w:rsid w:val="00EE2A0B"/>
    <w:rsid w:val="00EF6029"/>
    <w:rsid w:val="00F022FD"/>
    <w:rsid w:val="00F06141"/>
    <w:rsid w:val="00F06E49"/>
    <w:rsid w:val="00F15E58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46E55"/>
    <w:rsid w:val="00F50B63"/>
    <w:rsid w:val="00F52C9C"/>
    <w:rsid w:val="00F61FCB"/>
    <w:rsid w:val="00F6336A"/>
    <w:rsid w:val="00F72065"/>
    <w:rsid w:val="00F81CDB"/>
    <w:rsid w:val="00F8247C"/>
    <w:rsid w:val="00F84235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4FE1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FE4C1A"/>
  <w15:chartTrackingRefBased/>
  <w15:docId w15:val="{6BEA4428-8A39-4357-8242-684F96FF1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540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</cp:revision>
  <cp:lastPrinted>2018-06-18T06:48:00Z</cp:lastPrinted>
  <dcterms:created xsi:type="dcterms:W3CDTF">2022-12-09T13:29:00Z</dcterms:created>
  <dcterms:modified xsi:type="dcterms:W3CDTF">2022-12-09T13:29:00Z</dcterms:modified>
</cp:coreProperties>
</file>