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112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4186"/>
        <w:gridCol w:w="1370"/>
        <w:gridCol w:w="2114"/>
        <w:gridCol w:w="732"/>
        <w:gridCol w:w="1355"/>
      </w:tblGrid>
      <w:tr w:rsidR="00FB59FB" w:rsidRPr="00C172AE" w14:paraId="55200B2E" w14:textId="77777777" w:rsidTr="00B92C1D">
        <w:trPr>
          <w:trHeight w:hRule="exact" w:val="510"/>
        </w:trPr>
        <w:tc>
          <w:tcPr>
            <w:tcW w:w="1355" w:type="dxa"/>
            <w:noWrap/>
          </w:tcPr>
          <w:p w14:paraId="7806C3B5" w14:textId="4ACB4FB3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368EE50D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2F5E596" w14:textId="77777777" w:rsidR="00FB59FB" w:rsidRPr="00EA7542" w:rsidRDefault="00FB59FB" w:rsidP="00925A3B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E75785E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0B9795ED" w14:textId="77777777" w:rsidR="00FB59FB" w:rsidRPr="00EA7542" w:rsidRDefault="00FB59FB" w:rsidP="000B105F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15F6E87" w14:textId="33D5DB62" w:rsidR="00FB59FB" w:rsidRPr="00C172AE" w:rsidRDefault="00FB59FB" w:rsidP="00C07775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6A4BE2">
              <w:t>2</w:t>
            </w:r>
            <w:r w:rsidR="00A642DD">
              <w:t>6</w:t>
            </w:r>
          </w:p>
        </w:tc>
      </w:tr>
      <w:tr w:rsidR="00BF17F2" w:rsidRPr="00BF17F2" w14:paraId="25C542D4" w14:textId="77777777" w:rsidTr="00B92C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355" w:type="dxa"/>
            <w:tcBorders>
              <w:bottom w:val="nil"/>
              <w:right w:val="nil"/>
            </w:tcBorders>
            <w:noWrap/>
            <w:vAlign w:val="bottom"/>
          </w:tcPr>
          <w:p w14:paraId="4959D141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5BD99E2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FBD55AA" w14:textId="77777777" w:rsidR="0049781E" w:rsidRPr="00287B24" w:rsidRDefault="0049781E" w:rsidP="0049781E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0D8C1E32" wp14:editId="536F29EC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17CAF" w14:textId="4C1DD691" w:rsidR="000B105F" w:rsidRDefault="0096770B" w:rsidP="00087CE3">
      <w:pPr>
        <w:pStyle w:val="ekvue1arial"/>
      </w:pPr>
      <w:r w:rsidRPr="0096770B">
        <w:t xml:space="preserve">Merkwörter </w:t>
      </w:r>
      <w:r w:rsidR="0049781E">
        <w:t>(1)</w:t>
      </w:r>
    </w:p>
    <w:p w14:paraId="3016B9D6" w14:textId="5D482CA4" w:rsidR="002C0230" w:rsidRDefault="002C0230" w:rsidP="005B4A34"/>
    <w:p w14:paraId="3088B8EF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082B83A4" w14:textId="77777777" w:rsidR="0096770B" w:rsidRPr="00287B24" w:rsidRDefault="0096770B" w:rsidP="0096770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FC51B45" wp14:editId="67B3EBA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5E3C1" w14:textId="726D4A7B" w:rsidR="0096770B" w:rsidRPr="00773890" w:rsidRDefault="00377770" w:rsidP="0096770B">
      <w:pPr>
        <w:rPr>
          <w:b/>
        </w:rPr>
      </w:pPr>
      <w:r>
        <w:t>Markiere</w:t>
      </w:r>
      <w:r w:rsidR="0096770B" w:rsidRPr="0096770B">
        <w:t xml:space="preserve"> im Suchsel alle </w:t>
      </w:r>
      <w:r>
        <w:t>Wörter</w:t>
      </w:r>
      <w:r w:rsidR="0096770B" w:rsidRPr="0096770B">
        <w:t xml:space="preserve"> mit </w:t>
      </w:r>
      <w:r w:rsidR="0096770B" w:rsidRPr="0096770B">
        <w:rPr>
          <w:b/>
        </w:rPr>
        <w:t>aa</w:t>
      </w:r>
      <w:r w:rsidR="0096770B" w:rsidRPr="0096770B">
        <w:t xml:space="preserve">, </w:t>
      </w:r>
      <w:r w:rsidR="0096770B" w:rsidRPr="0096770B">
        <w:rPr>
          <w:b/>
        </w:rPr>
        <w:t>ee</w:t>
      </w:r>
      <w:r w:rsidR="0096770B" w:rsidRPr="0096770B">
        <w:t xml:space="preserve"> und </w:t>
      </w:r>
      <w:r w:rsidR="0096770B" w:rsidRPr="0096770B">
        <w:rPr>
          <w:b/>
        </w:rPr>
        <w:t>oo</w:t>
      </w:r>
      <w:r w:rsidR="00773890">
        <w:rPr>
          <w:b/>
        </w:rPr>
        <w:t xml:space="preserve"> </w:t>
      </w:r>
      <w:r w:rsidR="00773890" w:rsidRPr="00773890">
        <w:rPr>
          <w:bCs/>
        </w:rPr>
        <w:t>ein.</w:t>
      </w:r>
    </w:p>
    <w:p w14:paraId="47DF06EE" w14:textId="06920DB3" w:rsidR="005B4A34" w:rsidRDefault="007B5991" w:rsidP="005B4A34">
      <w:r>
        <w:drawing>
          <wp:anchor distT="0" distB="0" distL="114300" distR="114300" simplePos="0" relativeHeight="251660288" behindDoc="1" locked="0" layoutInCell="1" allowOverlap="1" wp14:anchorId="43744F19" wp14:editId="5541FB14">
            <wp:simplePos x="0" y="0"/>
            <wp:positionH relativeFrom="column">
              <wp:posOffset>3083938</wp:posOffset>
            </wp:positionH>
            <wp:positionV relativeFrom="paragraph">
              <wp:posOffset>693420</wp:posOffset>
            </wp:positionV>
            <wp:extent cx="1637106" cy="1637106"/>
            <wp:effectExtent l="0" t="0" r="1270" b="1270"/>
            <wp:wrapNone/>
            <wp:docPr id="2" name="Grafik 2" descr="S235011362_Fe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7106" cy="1637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E6899C" wp14:editId="0EA04C6A">
                <wp:simplePos x="0" y="0"/>
                <wp:positionH relativeFrom="page">
                  <wp:posOffset>5542795</wp:posOffset>
                </wp:positionH>
                <wp:positionV relativeFrom="paragraph">
                  <wp:posOffset>1157125</wp:posOffset>
                </wp:positionV>
                <wp:extent cx="1543050" cy="302114"/>
                <wp:effectExtent l="209550" t="0" r="19050" b="22225"/>
                <wp:wrapNone/>
                <wp:docPr id="12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02114"/>
                        </a:xfrm>
                        <a:prstGeom prst="wedgeRoundRectCallout">
                          <a:avLst>
                            <a:gd name="adj1" fmla="val -60757"/>
                            <a:gd name="adj2" fmla="val 2254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6B407" w14:textId="6150DCC9" w:rsidR="002C0230" w:rsidRPr="00BB7A52" w:rsidRDefault="002C0230" w:rsidP="00BB7A52">
                            <w:pPr>
                              <w:pStyle w:val="ekvsprechblase"/>
                            </w:pPr>
                            <w:r w:rsidRPr="002C0230">
                              <w:t>Es sind 1</w:t>
                            </w:r>
                            <w:r w:rsidR="006D6D26">
                              <w:t>2</w:t>
                            </w:r>
                            <w:r w:rsidRPr="002C0230">
                              <w:t xml:space="preserve"> Wörter.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6899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436.45pt;margin-top:91.1pt;width:121.5pt;height:23.8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" adj="-2324,15669" fillcolor="white [3212]" strokecolor="#a5a5a5 [2092]">
                <v:textbox>
                  <w:txbxContent>
                    <w:p w14:paraId="5F06B407" w14:textId="6150DCC9" w:rsidR="002C0230" w:rsidRPr="00BB7A52" w:rsidRDefault="002C0230" w:rsidP="00BB7A52">
                      <w:pPr>
                        <w:pStyle w:val="ekvsprechblase"/>
                      </w:pPr>
                      <w:r w:rsidRPr="002C0230">
                        <w:t>Es sind 1</w:t>
                      </w:r>
                      <w:r w:rsidR="006D6D26">
                        <w:t>2</w:t>
                      </w:r>
                      <w:r w:rsidRPr="002C0230">
                        <w:t xml:space="preserve"> Wörter.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 w:rsidR="0096770B" w:rsidRPr="0062316D" w14:paraId="567D7BC6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5219AB8E" w14:textId="708BF3D3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465" w:type="dxa"/>
            <w:vAlign w:val="center"/>
          </w:tcPr>
          <w:p w14:paraId="3DD75149" w14:textId="22DE9467" w:rsidR="0096770B" w:rsidRPr="002C0230" w:rsidRDefault="00377770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08562A2D" w14:textId="225312CC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6C9CACDA" w14:textId="6804DDF8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51A0235A" w14:textId="1DC46656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07790CCA" w14:textId="25CF8649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465" w:type="dxa"/>
            <w:vAlign w:val="center"/>
          </w:tcPr>
          <w:p w14:paraId="49EC53BC" w14:textId="09C23FC4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0A552F8A" w14:textId="4193EC74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465" w:type="dxa"/>
            <w:vAlign w:val="center"/>
          </w:tcPr>
          <w:p w14:paraId="010D6541" w14:textId="23FE3FB2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465" w:type="dxa"/>
            <w:vAlign w:val="center"/>
          </w:tcPr>
          <w:p w14:paraId="79F210DA" w14:textId="49A956D3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</w:tr>
      <w:tr w:rsidR="0096770B" w:rsidRPr="0062316D" w14:paraId="47A90D23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2702349F" w14:textId="1296B2A8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W</w:t>
            </w:r>
          </w:p>
        </w:tc>
        <w:tc>
          <w:tcPr>
            <w:tcW w:w="465" w:type="dxa"/>
            <w:vAlign w:val="center"/>
          </w:tcPr>
          <w:p w14:paraId="1AA97B80" w14:textId="799DF6FB" w:rsidR="0096770B" w:rsidRPr="002C0230" w:rsidRDefault="00377770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72F398C4" w14:textId="14449331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06388B0C" w14:textId="0BBB78FB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465" w:type="dxa"/>
            <w:vAlign w:val="center"/>
          </w:tcPr>
          <w:p w14:paraId="423AF7F1" w14:textId="1819B0CA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6B46B54F" w14:textId="2C9FF1B4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12A692F6" w14:textId="4AE59CB5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465" w:type="dxa"/>
            <w:vAlign w:val="center"/>
          </w:tcPr>
          <w:p w14:paraId="1B609334" w14:textId="62E3010B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62FBEF54" w14:textId="52DED8B9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465" w:type="dxa"/>
            <w:vAlign w:val="center"/>
          </w:tcPr>
          <w:p w14:paraId="7619679E" w14:textId="0FFFCB65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</w:tr>
      <w:tr w:rsidR="0096770B" w:rsidRPr="0062316D" w14:paraId="05128AC0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B69D18E" w14:textId="3A50A076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65990641" w14:textId="43AF0272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465" w:type="dxa"/>
            <w:vAlign w:val="center"/>
          </w:tcPr>
          <w:p w14:paraId="3A91EB5E" w14:textId="4E3657B1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0AFF4361" w14:textId="321CE19E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465" w:type="dxa"/>
            <w:vAlign w:val="center"/>
          </w:tcPr>
          <w:p w14:paraId="7DC885A0" w14:textId="7F5819C9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465" w:type="dxa"/>
            <w:vAlign w:val="center"/>
          </w:tcPr>
          <w:p w14:paraId="10BB3D78" w14:textId="6C3EACC1" w:rsidR="0096770B" w:rsidRPr="002C0230" w:rsidRDefault="006A4BE2" w:rsidP="006A4BE2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W</w:t>
            </w:r>
          </w:p>
        </w:tc>
        <w:tc>
          <w:tcPr>
            <w:tcW w:w="465" w:type="dxa"/>
            <w:vAlign w:val="center"/>
          </w:tcPr>
          <w:p w14:paraId="7A31DF42" w14:textId="2F0DA3D0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F</w:t>
            </w:r>
          </w:p>
        </w:tc>
        <w:tc>
          <w:tcPr>
            <w:tcW w:w="465" w:type="dxa"/>
            <w:vAlign w:val="center"/>
          </w:tcPr>
          <w:p w14:paraId="664EEFCB" w14:textId="39ABFA35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7D5232A8" w14:textId="3DEAF313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556E5728" w14:textId="426B4E0D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</w:tr>
      <w:tr w:rsidR="0096770B" w:rsidRPr="0062316D" w14:paraId="329C77E3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361ACD6" w14:textId="4228A902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4530535A" w14:textId="17877C0F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69FA73B7" w14:textId="3FBF0EAC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48363362" w14:textId="1908393A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465" w:type="dxa"/>
            <w:vAlign w:val="center"/>
          </w:tcPr>
          <w:p w14:paraId="625E12C3" w14:textId="71E227C8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4E02ACB7" w14:textId="68C980DB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57A8B535" w14:textId="4286A550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465" w:type="dxa"/>
            <w:vAlign w:val="center"/>
          </w:tcPr>
          <w:p w14:paraId="7E3C8C17" w14:textId="21229B1A" w:rsidR="0096770B" w:rsidRPr="002C0230" w:rsidRDefault="00377770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F</w:t>
            </w:r>
          </w:p>
        </w:tc>
        <w:tc>
          <w:tcPr>
            <w:tcW w:w="465" w:type="dxa"/>
            <w:vAlign w:val="center"/>
          </w:tcPr>
          <w:p w14:paraId="73D74663" w14:textId="5374B7CA" w:rsidR="0096770B" w:rsidRPr="002C0230" w:rsidRDefault="006A4BE2" w:rsidP="006C3E2A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24B443DF" w14:textId="08D35904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</w:tr>
      <w:tr w:rsidR="0096770B" w:rsidRPr="0062316D" w14:paraId="2E5AD976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7B009F2" w14:textId="2CE878E9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  <w:tc>
          <w:tcPr>
            <w:tcW w:w="465" w:type="dxa"/>
            <w:vAlign w:val="center"/>
          </w:tcPr>
          <w:p w14:paraId="777A5184" w14:textId="544C8B43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2A963588" w14:textId="421799F1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465" w:type="dxa"/>
            <w:vAlign w:val="center"/>
          </w:tcPr>
          <w:p w14:paraId="5F90708E" w14:textId="1E3147AB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465" w:type="dxa"/>
            <w:vAlign w:val="center"/>
          </w:tcPr>
          <w:p w14:paraId="433AE2BC" w14:textId="0C1D15ED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45191665" w14:textId="556AB4B8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6E7D0132" w14:textId="41CE4B5C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4CA3D991" w14:textId="389D1852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465" w:type="dxa"/>
            <w:vAlign w:val="center"/>
          </w:tcPr>
          <w:p w14:paraId="44DE7A00" w14:textId="33FB02FD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465" w:type="dxa"/>
            <w:vAlign w:val="center"/>
          </w:tcPr>
          <w:p w14:paraId="25FB222D" w14:textId="42BC9D77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  <w:tr w:rsidR="0096770B" w:rsidRPr="0062316D" w14:paraId="2B95F764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6E5557C9" w14:textId="6D734B8C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5B15A4A4" w14:textId="5EE2CBFE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465" w:type="dxa"/>
            <w:vAlign w:val="center"/>
          </w:tcPr>
          <w:p w14:paraId="685A13B3" w14:textId="3DB8B686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62B297FC" w14:textId="723F180E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787D9634" w14:textId="798AC812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04F84C2B" w14:textId="05F2B0DE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448ECA17" w14:textId="77ABC74A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34EB9E3C" w14:textId="47667357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4E224162" w14:textId="4D8866D0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465" w:type="dxa"/>
            <w:vAlign w:val="center"/>
          </w:tcPr>
          <w:p w14:paraId="1333216C" w14:textId="6F3AAA3A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</w:tr>
      <w:tr w:rsidR="0096770B" w:rsidRPr="0062316D" w14:paraId="3FCEAAEA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34071EC" w14:textId="358A2868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465" w:type="dxa"/>
            <w:vAlign w:val="center"/>
          </w:tcPr>
          <w:p w14:paraId="4A5F4639" w14:textId="103D0064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4415CA3B" w14:textId="0F44B14E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465" w:type="dxa"/>
            <w:vAlign w:val="center"/>
          </w:tcPr>
          <w:p w14:paraId="12FC04E4" w14:textId="5CB7A17F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69544EEE" w14:textId="5D4EA0A0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465" w:type="dxa"/>
            <w:vAlign w:val="center"/>
          </w:tcPr>
          <w:p w14:paraId="6264F1D3" w14:textId="1EBF5CD0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J</w:t>
            </w:r>
          </w:p>
        </w:tc>
        <w:tc>
          <w:tcPr>
            <w:tcW w:w="465" w:type="dxa"/>
            <w:vAlign w:val="center"/>
          </w:tcPr>
          <w:p w14:paraId="559E2509" w14:textId="5501CFF6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2EFFAE00" w14:textId="5CFAC4A6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465" w:type="dxa"/>
            <w:vAlign w:val="center"/>
          </w:tcPr>
          <w:p w14:paraId="21C306C6" w14:textId="1B56F93C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51E7AC6D" w14:textId="46704B04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</w:tr>
    </w:tbl>
    <w:p w14:paraId="767F9A43" w14:textId="75ED9542" w:rsidR="005B4A34" w:rsidRPr="00D6081D" w:rsidRDefault="005B4A34" w:rsidP="008A7231"/>
    <w:p w14:paraId="25A27BD3" w14:textId="77777777" w:rsidR="007B5991" w:rsidRPr="00D6081D" w:rsidRDefault="007B5991" w:rsidP="005B4A34"/>
    <w:p w14:paraId="015FE386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56A8314B" w14:textId="77777777" w:rsidR="0096770B" w:rsidRPr="00287B24" w:rsidRDefault="0096770B" w:rsidP="0096770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90A17EF" wp14:editId="465BB3E8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A3857" w14:textId="6D6E97BE" w:rsidR="00377770" w:rsidRDefault="0096770B" w:rsidP="005B4A34">
      <w:r w:rsidRPr="0096770B">
        <w:t xml:space="preserve">Schreibe die </w:t>
      </w:r>
      <w:r w:rsidR="00377770">
        <w:t>Wörter auf</w:t>
      </w:r>
      <w:r w:rsidRPr="0096770B">
        <w:t xml:space="preserve">. </w:t>
      </w:r>
      <w:r w:rsidR="00377770">
        <w:t>Achte auf Groß- und Kleinschreibung.</w:t>
      </w:r>
    </w:p>
    <w:p w14:paraId="0D77EB22" w14:textId="6717A283" w:rsidR="005B4A34" w:rsidRDefault="0096770B" w:rsidP="005B4A34">
      <w:r w:rsidRPr="00C723EC">
        <w:t>Markiere</w:t>
      </w:r>
      <w:r w:rsidR="00377770" w:rsidRPr="00C723EC">
        <w:t xml:space="preserve"> </w:t>
      </w:r>
      <w:r w:rsidR="00DC19A2" w:rsidRPr="00C723EC">
        <w:t>in jedem Wort den</w:t>
      </w:r>
      <w:r w:rsidR="00DC19A2">
        <w:t xml:space="preserve"> </w:t>
      </w:r>
      <w:r w:rsidRPr="00DC19A2">
        <w:rPr>
          <w:rStyle w:val="ekvfett"/>
        </w:rPr>
        <w:t>doppelte</w:t>
      </w:r>
      <w:r w:rsidR="00377770" w:rsidRPr="00DC19A2">
        <w:rPr>
          <w:rStyle w:val="ekvfett"/>
        </w:rPr>
        <w:t xml:space="preserve">n </w:t>
      </w:r>
      <w:r w:rsidRPr="00DC19A2">
        <w:rPr>
          <w:rStyle w:val="ekvfett"/>
        </w:rPr>
        <w:t>Selbstlaut</w:t>
      </w:r>
      <w:r w:rsidR="00E90312" w:rsidRPr="00DC19A2">
        <w:rPr>
          <w:rStyle w:val="ekvfett"/>
        </w:rPr>
        <w:t xml:space="preserve"> </w:t>
      </w:r>
      <w:r w:rsidR="00DC19A2" w:rsidRPr="00DC19A2">
        <w:rPr>
          <w:rStyle w:val="ekvfett"/>
        </w:rPr>
        <w:t>(</w:t>
      </w:r>
      <w:r w:rsidR="00E90312" w:rsidRPr="00DC19A2">
        <w:rPr>
          <w:rStyle w:val="ekvfett"/>
        </w:rPr>
        <w:t>aa, ee</w:t>
      </w:r>
      <w:r w:rsidR="00DC19A2" w:rsidRPr="00DC19A2">
        <w:rPr>
          <w:rStyle w:val="ekvfett"/>
        </w:rPr>
        <w:t>,</w:t>
      </w:r>
      <w:r w:rsidR="00E90312" w:rsidRPr="00DC19A2">
        <w:rPr>
          <w:rStyle w:val="ekvfett"/>
        </w:rPr>
        <w:t xml:space="preserve"> oo</w:t>
      </w:r>
      <w:r w:rsidR="00DC19A2">
        <w:rPr>
          <w:b/>
          <w:bCs/>
        </w:rPr>
        <w:t>)</w:t>
      </w:r>
      <w:r w:rsidRPr="0096770B">
        <w:t>.</w:t>
      </w:r>
    </w:p>
    <w:p w14:paraId="20A4D25A" w14:textId="77777777" w:rsidR="008A7231" w:rsidRDefault="008A7231" w:rsidP="008A7231">
      <w:pPr>
        <w:pStyle w:val="ekvgrundtexthalbe"/>
      </w:pPr>
    </w:p>
    <w:p w14:paraId="4C8430F9" w14:textId="77777777" w:rsidR="0096770B" w:rsidRDefault="0096770B" w:rsidP="0096770B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87"/>
      </w:tblGrid>
      <w:tr w:rsidR="0096770B" w:rsidRPr="001F1E3D" w14:paraId="6165625E" w14:textId="77777777" w:rsidTr="0096770B">
        <w:trPr>
          <w:trHeight w:hRule="exact" w:val="17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06578E16" w14:textId="77777777" w:rsidR="0096770B" w:rsidRPr="0096770B" w:rsidRDefault="0096770B" w:rsidP="0096770B">
            <w:pPr>
              <w:rPr>
                <w:b/>
              </w:rPr>
            </w:pPr>
            <w:r>
              <w:rPr>
                <w:b/>
              </w:rPr>
              <w:t>aa:</w:t>
            </w:r>
          </w:p>
        </w:tc>
        <w:tc>
          <w:tcPr>
            <w:tcW w:w="8787" w:type="dxa"/>
            <w:noWrap/>
            <w:vAlign w:val="center"/>
          </w:tcPr>
          <w:p w14:paraId="67F29C5C" w14:textId="0792D60B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2451039E" w14:textId="77777777" w:rsidTr="0096770B">
        <w:trPr>
          <w:trHeight w:hRule="exact" w:val="198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14:paraId="097B8E0A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6404B999" w14:textId="5079D4E4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2A989D2D" w14:textId="77777777" w:rsidTr="0096770B">
        <w:trPr>
          <w:trHeight w:hRule="exact" w:val="170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</w:tcPr>
          <w:p w14:paraId="5304807D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top w:val="single" w:sz="6" w:space="0" w:color="auto"/>
            </w:tcBorders>
            <w:noWrap/>
            <w:vAlign w:val="center"/>
          </w:tcPr>
          <w:p w14:paraId="6EC22F2C" w14:textId="77777777" w:rsidR="0096770B" w:rsidRPr="001F1E3D" w:rsidRDefault="0096770B" w:rsidP="003316C0">
            <w:pPr>
              <w:pStyle w:val="ekvlinie"/>
            </w:pPr>
          </w:p>
        </w:tc>
      </w:tr>
    </w:tbl>
    <w:p w14:paraId="3BD29A4B" w14:textId="3E0D4707" w:rsidR="0096770B" w:rsidRDefault="0096770B" w:rsidP="0096770B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87"/>
      </w:tblGrid>
      <w:tr w:rsidR="0096770B" w:rsidRPr="001F1E3D" w14:paraId="7A5B0EE1" w14:textId="77777777" w:rsidTr="003316C0">
        <w:trPr>
          <w:trHeight w:hRule="exact" w:val="17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19760C03" w14:textId="77777777" w:rsidR="0096770B" w:rsidRPr="0096770B" w:rsidRDefault="0096770B" w:rsidP="003316C0">
            <w:pPr>
              <w:rPr>
                <w:b/>
              </w:rPr>
            </w:pPr>
            <w:r>
              <w:rPr>
                <w:b/>
              </w:rPr>
              <w:t>oo:</w:t>
            </w:r>
          </w:p>
        </w:tc>
        <w:tc>
          <w:tcPr>
            <w:tcW w:w="8787" w:type="dxa"/>
            <w:noWrap/>
            <w:vAlign w:val="center"/>
          </w:tcPr>
          <w:p w14:paraId="60B77D9E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68D99797" w14:textId="77777777" w:rsidTr="003316C0">
        <w:trPr>
          <w:trHeight w:hRule="exact" w:val="198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14:paraId="1256D0F1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79A6320" w14:textId="082BFA5D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185EE4BF" w14:textId="77777777" w:rsidTr="003316C0">
        <w:trPr>
          <w:trHeight w:hRule="exact" w:val="170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</w:tcPr>
          <w:p w14:paraId="7E997B4E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top w:val="single" w:sz="6" w:space="0" w:color="auto"/>
            </w:tcBorders>
            <w:noWrap/>
            <w:vAlign w:val="center"/>
          </w:tcPr>
          <w:p w14:paraId="611C5E6A" w14:textId="77777777" w:rsidR="0096770B" w:rsidRPr="001F1E3D" w:rsidRDefault="0096770B" w:rsidP="003316C0">
            <w:pPr>
              <w:pStyle w:val="ekvlinie"/>
            </w:pPr>
          </w:p>
        </w:tc>
      </w:tr>
    </w:tbl>
    <w:p w14:paraId="543FEFED" w14:textId="58A5A0E0" w:rsidR="0096770B" w:rsidRDefault="0096770B" w:rsidP="0096770B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87"/>
      </w:tblGrid>
      <w:tr w:rsidR="0096770B" w:rsidRPr="001F1E3D" w14:paraId="03B32943" w14:textId="77777777" w:rsidTr="003316C0">
        <w:trPr>
          <w:trHeight w:hRule="exact" w:val="17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33E4416C" w14:textId="77777777" w:rsidR="0096770B" w:rsidRPr="0096770B" w:rsidRDefault="0096770B" w:rsidP="003316C0">
            <w:pPr>
              <w:rPr>
                <w:b/>
              </w:rPr>
            </w:pPr>
            <w:r>
              <w:rPr>
                <w:b/>
              </w:rPr>
              <w:t>ee:</w:t>
            </w:r>
          </w:p>
        </w:tc>
        <w:tc>
          <w:tcPr>
            <w:tcW w:w="8787" w:type="dxa"/>
            <w:noWrap/>
            <w:vAlign w:val="center"/>
          </w:tcPr>
          <w:p w14:paraId="56AE9C68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668F029B" w14:textId="77777777" w:rsidTr="003316C0">
        <w:trPr>
          <w:trHeight w:hRule="exact" w:val="198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14:paraId="0B429CE6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589E7D1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1D1D86E3" w14:textId="77777777" w:rsidTr="003316C0">
        <w:trPr>
          <w:trHeight w:hRule="exact" w:val="170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</w:tcPr>
          <w:p w14:paraId="1763F1AB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top w:val="single" w:sz="6" w:space="0" w:color="auto"/>
            </w:tcBorders>
            <w:noWrap/>
            <w:vAlign w:val="center"/>
          </w:tcPr>
          <w:p w14:paraId="703ADC2C" w14:textId="77777777" w:rsidR="0096770B" w:rsidRPr="001F1E3D" w:rsidRDefault="0096770B" w:rsidP="003316C0">
            <w:pPr>
              <w:pStyle w:val="ekvlinie"/>
            </w:pPr>
          </w:p>
        </w:tc>
      </w:tr>
    </w:tbl>
    <w:p w14:paraId="10CC7288" w14:textId="3F60CDCA" w:rsidR="0096770B" w:rsidRDefault="0096770B" w:rsidP="008A7231"/>
    <w:p w14:paraId="115A0707" w14:textId="2B1522D2" w:rsidR="005B4A34" w:rsidRDefault="005B4A34" w:rsidP="005B4A34"/>
    <w:p w14:paraId="45CC6338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74F93017" w14:textId="77777777" w:rsidR="009F27CD" w:rsidRPr="00287B24" w:rsidRDefault="009F27CD" w:rsidP="009F27C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6B6CB2F" wp14:editId="7D9D820B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746B7" w14:textId="7259AAC5" w:rsidR="0096770B" w:rsidRPr="00287B24" w:rsidRDefault="0096770B" w:rsidP="0096770B">
      <w:pPr>
        <w:pStyle w:val="ekvpicto"/>
        <w:framePr w:wrap="around"/>
      </w:pPr>
    </w:p>
    <w:p w14:paraId="494ACA53" w14:textId="2917C6CA" w:rsidR="000B09C2" w:rsidRDefault="0096770B" w:rsidP="0096770B">
      <w:r w:rsidRPr="0096770B">
        <w:t xml:space="preserve">Löse die Rätsel. </w:t>
      </w:r>
      <w:r w:rsidR="00912914" w:rsidRPr="00DC19A2">
        <w:t>Schreibe</w:t>
      </w:r>
      <w:r w:rsidR="00BF4CD9" w:rsidRPr="00DC19A2">
        <w:t xml:space="preserve"> </w:t>
      </w:r>
      <w:r w:rsidR="00912914" w:rsidRPr="00DC19A2">
        <w:t>die</w:t>
      </w:r>
      <w:r w:rsidR="00912914" w:rsidRPr="00DC19A2">
        <w:rPr>
          <w:rStyle w:val="ekvfett"/>
        </w:rPr>
        <w:t xml:space="preserve"> gesuchten </w:t>
      </w:r>
      <w:r w:rsidR="00BF4CD9" w:rsidRPr="00DC19A2">
        <w:rPr>
          <w:rStyle w:val="ekvfett"/>
        </w:rPr>
        <w:t>Wörter</w:t>
      </w:r>
      <w:r w:rsidRPr="00DC19A2">
        <w:rPr>
          <w:rStyle w:val="ekvfett"/>
        </w:rPr>
        <w:t xml:space="preserve"> </w:t>
      </w:r>
      <w:r w:rsidR="00BF4CD9" w:rsidRPr="00DC19A2">
        <w:rPr>
          <w:rStyle w:val="ekvfett"/>
        </w:rPr>
        <w:t>mit</w:t>
      </w:r>
      <w:r w:rsidRPr="0096770B">
        <w:t xml:space="preserve"> </w:t>
      </w:r>
      <w:r w:rsidRPr="006D6D26">
        <w:rPr>
          <w:rStyle w:val="Fett"/>
        </w:rPr>
        <w:t>doppelte</w:t>
      </w:r>
      <w:r w:rsidR="00524D44" w:rsidRPr="006D6D26">
        <w:rPr>
          <w:rStyle w:val="Fett"/>
        </w:rPr>
        <w:t>m</w:t>
      </w:r>
      <w:r w:rsidRPr="006D6D26">
        <w:rPr>
          <w:rStyle w:val="Fett"/>
        </w:rPr>
        <w:t xml:space="preserve"> Selbstlaut</w:t>
      </w:r>
      <w:r w:rsidR="00BF4CD9">
        <w:t xml:space="preserve"> </w:t>
      </w:r>
      <w:r w:rsidR="00912914">
        <w:t>auf</w:t>
      </w:r>
      <w:r w:rsidR="00BF4CD9">
        <w:t>.</w:t>
      </w:r>
    </w:p>
    <w:p w14:paraId="3FD992D2" w14:textId="2BC4B08C" w:rsidR="006D6D26" w:rsidRDefault="006D6D26" w:rsidP="006D6D26">
      <w:pPr>
        <w:pStyle w:val="ekvgrundtexthalbe"/>
      </w:pPr>
    </w:p>
    <w:p w14:paraId="2A77537D" w14:textId="10AD3EF9" w:rsidR="008A7231" w:rsidRDefault="008A7231" w:rsidP="008A7231">
      <w: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5D0B74" wp14:editId="0413DB41">
                <wp:simplePos x="0" y="0"/>
                <wp:positionH relativeFrom="column">
                  <wp:posOffset>3300730</wp:posOffset>
                </wp:positionH>
                <wp:positionV relativeFrom="paragraph">
                  <wp:posOffset>115570</wp:posOffset>
                </wp:positionV>
                <wp:extent cx="2741930" cy="2814955"/>
                <wp:effectExtent l="0" t="0" r="1270" b="444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281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4A90CDA8" w14:textId="77777777" w:rsidTr="006D6D26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6F02695B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0228E87B" w14:textId="77777777" w:rsidTr="006D6D26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302E7AC7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1383A52C" w14:textId="77777777" w:rsidTr="006D6D26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66B7565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61BF62" w14:textId="01A16285" w:rsidR="0027202E" w:rsidRDefault="0027202E" w:rsidP="005836F8">
                            <w:pPr>
                              <w:pStyle w:val="ekvgrundtexthalbe"/>
                            </w:pPr>
                          </w:p>
                          <w:p w14:paraId="274D39B2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13EDCDF4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47835201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745D623B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502B81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1DBB5FC1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3D8E78C1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9EF5A8" w14:textId="58AB300A" w:rsidR="0027202E" w:rsidRDefault="0027202E" w:rsidP="005836F8">
                            <w:pPr>
                              <w:pStyle w:val="ekvgrundtexthalbe"/>
                            </w:pPr>
                          </w:p>
                          <w:p w14:paraId="3A5ED4D3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13417127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26512D3E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705B37B6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509E9F8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0BF2F18E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675455D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B6DD07" w14:textId="63177512" w:rsidR="008A7231" w:rsidRDefault="008A7231" w:rsidP="005836F8">
                            <w:pPr>
                              <w:pStyle w:val="ekvgrundtexthalbe"/>
                            </w:pPr>
                          </w:p>
                          <w:p w14:paraId="15F32C40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5E16C8AA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1077C6EA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12CD242B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B1D0171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5EA91D67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62F1507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6F3F54" w14:textId="2CF55EA1" w:rsidR="008A7231" w:rsidRDefault="008A7231" w:rsidP="005836F8">
                            <w:pPr>
                              <w:pStyle w:val="ekvgrundtexthalbe"/>
                            </w:pPr>
                          </w:p>
                          <w:p w14:paraId="5C3C15FC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10E3763D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7A1BA05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6B0FFBBF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013BB80A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452231E3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F39BD5B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E0A589" w14:textId="77777777" w:rsidR="006D6D26" w:rsidRPr="006D6D26" w:rsidRDefault="006D6D26" w:rsidP="005836F8">
                            <w:pPr>
                              <w:pStyle w:val="ekvgrundtexthalbe"/>
                            </w:pPr>
                          </w:p>
                          <w:p w14:paraId="72A05EF5" w14:textId="77777777" w:rsidR="006D6D26" w:rsidRPr="006D6D26" w:rsidRDefault="006D6D26" w:rsidP="006D6D26">
                            <w:pPr>
                              <w:pStyle w:val="ekvschreiblinie"/>
                              <w:spacing w:line="312" w:lineRule="exact"/>
                              <w:ind w:left="-142" w:firstLine="142"/>
                              <w:jc w:val="both"/>
                              <w:rPr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D0B74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7" type="#_x0000_t202" style="position:absolute;margin-left:259.9pt;margin-top:9.1pt;width:215.9pt;height:22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" filled="f" stroked="f" strokeweight=".5pt">
                <v:textbox inset="1mm,.5mm,0,0">
                  <w:txbxContent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4A90CDA8" w14:textId="77777777" w:rsidTr="006D6D26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6F02695B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0228E87B" w14:textId="77777777" w:rsidTr="006D6D26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302E7AC7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1383A52C" w14:textId="77777777" w:rsidTr="006D6D26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66B7565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2461BF62" w14:textId="01A16285" w:rsidR="0027202E" w:rsidRDefault="0027202E" w:rsidP="005836F8">
                      <w:pPr>
                        <w:pStyle w:val="ekvgrundtexthalbe"/>
                      </w:pPr>
                    </w:p>
                    <w:p w14:paraId="274D39B2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13EDCDF4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47835201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745D623B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502B81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1DBB5FC1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3D8E78C1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149EF5A8" w14:textId="58AB300A" w:rsidR="0027202E" w:rsidRDefault="0027202E" w:rsidP="005836F8">
                      <w:pPr>
                        <w:pStyle w:val="ekvgrundtexthalbe"/>
                      </w:pPr>
                    </w:p>
                    <w:p w14:paraId="3A5ED4D3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13417127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26512D3E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705B37B6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509E9F8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0BF2F18E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675455D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1BB6DD07" w14:textId="63177512" w:rsidR="008A7231" w:rsidRDefault="008A7231" w:rsidP="005836F8">
                      <w:pPr>
                        <w:pStyle w:val="ekvgrundtexthalbe"/>
                      </w:pPr>
                    </w:p>
                    <w:p w14:paraId="15F32C40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5E16C8AA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1077C6EA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12CD242B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B1D0171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5EA91D67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62F1507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286F3F54" w14:textId="2CF55EA1" w:rsidR="008A7231" w:rsidRDefault="008A7231" w:rsidP="005836F8">
                      <w:pPr>
                        <w:pStyle w:val="ekvgrundtexthalbe"/>
                      </w:pPr>
                    </w:p>
                    <w:p w14:paraId="5C3C15FC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10E3763D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7A1BA05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6B0FFBBF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013BB80A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452231E3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F39BD5B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4BE0A589" w14:textId="77777777" w:rsidR="006D6D26" w:rsidRPr="006D6D26" w:rsidRDefault="006D6D26" w:rsidP="005836F8">
                      <w:pPr>
                        <w:pStyle w:val="ekvgrundtexthalbe"/>
                      </w:pPr>
                    </w:p>
                    <w:p w14:paraId="72A05EF5" w14:textId="77777777" w:rsidR="006D6D26" w:rsidRPr="006D6D26" w:rsidRDefault="006D6D26" w:rsidP="006D6D26">
                      <w:pPr>
                        <w:pStyle w:val="ekvschreiblinie"/>
                        <w:spacing w:line="312" w:lineRule="exact"/>
                        <w:ind w:left="-142" w:firstLine="142"/>
                        <w:jc w:val="both"/>
                        <w:rPr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FA6B4C" w14:textId="0FE55EF8" w:rsidR="006D6D26" w:rsidRDefault="00EE7539" w:rsidP="008A7231">
      <w:r>
        <w:t>Damit schippert man über das Wasser.</w:t>
      </w:r>
    </w:p>
    <w:p w14:paraId="6D78F7A7" w14:textId="77777777" w:rsidR="008A7231" w:rsidRDefault="008A7231" w:rsidP="008A7231"/>
    <w:p w14:paraId="685040D2" w14:textId="54C1BE46" w:rsidR="00880A07" w:rsidRDefault="00EE7539" w:rsidP="008A7231">
      <w:pPr>
        <w:pStyle w:val="ekvschreiblinie"/>
      </w:pPr>
      <w:r>
        <w:t>Du kannst sie waschen, föhnen und kämmen</w:t>
      </w:r>
      <w:r w:rsidR="00595EF9">
        <w:t>.</w:t>
      </w:r>
    </w:p>
    <w:p w14:paraId="27AD5FF8" w14:textId="77777777" w:rsidR="008A7231" w:rsidRDefault="008A7231" w:rsidP="008A7231"/>
    <w:p w14:paraId="23200DFB" w14:textId="41476D15" w:rsidR="00186890" w:rsidRDefault="00880A07" w:rsidP="008A7231">
      <w:pPr>
        <w:pStyle w:val="ekvschreiblinie"/>
      </w:pPr>
      <w:r>
        <w:t>Mit vier Blättern</w:t>
      </w:r>
      <w:r w:rsidR="000B09C2">
        <w:t xml:space="preserve"> bringt </w:t>
      </w:r>
      <w:r>
        <w:t xml:space="preserve">dir diese Pflanze </w:t>
      </w:r>
      <w:r w:rsidR="000B09C2">
        <w:t>Glück.</w:t>
      </w:r>
    </w:p>
    <w:p w14:paraId="6C309D1C" w14:textId="77777777" w:rsidR="008A7231" w:rsidRDefault="008A7231" w:rsidP="008A7231"/>
    <w:p w14:paraId="569AAF89" w14:textId="20083D40" w:rsidR="000079A0" w:rsidRDefault="000079A0" w:rsidP="008A7231">
      <w:pPr>
        <w:pStyle w:val="ekvschreiblinie"/>
      </w:pPr>
      <w:r>
        <w:t xml:space="preserve">Im Winter kannst du </w:t>
      </w:r>
      <w:r w:rsidR="006D6D26" w:rsidRPr="006D6D26">
        <w:t>daraus</w:t>
      </w:r>
      <w:r w:rsidR="006D6D26">
        <w:t xml:space="preserve"> </w:t>
      </w:r>
      <w:r>
        <w:t>prima Figuren bauen.</w:t>
      </w:r>
    </w:p>
    <w:p w14:paraId="77228050" w14:textId="77777777" w:rsidR="008A7231" w:rsidRDefault="008A7231" w:rsidP="008A7231"/>
    <w:p w14:paraId="19D9EC98" w14:textId="77777777" w:rsidR="008A7231" w:rsidRDefault="008A7231" w:rsidP="008A7231">
      <w:r w:rsidRPr="006D6D26">
        <w:t xml:space="preserve">Das Heißgetränk ist dunkelbraun bis schwarz </w:t>
      </w:r>
    </w:p>
    <w:p w14:paraId="0981390F" w14:textId="4112F8F3" w:rsidR="006D6D26" w:rsidRDefault="008A7231" w:rsidP="008A7231">
      <w:r w:rsidRPr="006D6D26">
        <w:t>und schmeckt bitter.</w:t>
      </w:r>
    </w:p>
    <w:sectPr w:rsidR="006D6D26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B8DD" w14:textId="77777777" w:rsidR="009F0AB5" w:rsidRDefault="009F0AB5" w:rsidP="003C599D">
      <w:pPr>
        <w:spacing w:line="240" w:lineRule="auto"/>
      </w:pPr>
      <w:r>
        <w:separator/>
      </w:r>
    </w:p>
  </w:endnote>
  <w:endnote w:type="continuationSeparator" w:id="0">
    <w:p w14:paraId="33729E3D" w14:textId="77777777" w:rsidR="009F0AB5" w:rsidRDefault="009F0AB5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5E566BCE" w14:textId="77777777" w:rsidTr="006B2D23">
      <w:trPr>
        <w:trHeight w:hRule="exact" w:val="680"/>
      </w:trPr>
      <w:tc>
        <w:tcPr>
          <w:tcW w:w="1131" w:type="dxa"/>
          <w:noWrap/>
        </w:tcPr>
        <w:p w14:paraId="7FE7507C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E45F250" wp14:editId="2C6DB238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680793B7" w14:textId="7D318BEF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4F7891">
            <w:t>2</w:t>
          </w:r>
          <w:r w:rsidR="00DC19A2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6C748B7" w14:textId="2FA40E16" w:rsidR="00E90312" w:rsidRDefault="00E90312" w:rsidP="00E90312">
          <w:pPr>
            <w:pStyle w:val="ekvquelle"/>
            <w:rPr>
              <w:b/>
              <w:bCs/>
            </w:rPr>
          </w:pPr>
          <w:r w:rsidRPr="004F7891">
            <w:rPr>
              <w:b/>
              <w:bCs/>
            </w:rPr>
            <w:t xml:space="preserve">Abbildung: </w:t>
          </w:r>
          <w:r>
            <w:t xml:space="preserve">Axel Nicolai, Sönnebüll </w:t>
          </w:r>
        </w:p>
        <w:p w14:paraId="673BA194" w14:textId="0DD5310C" w:rsidR="00193A18" w:rsidRPr="00025140" w:rsidRDefault="0049781E" w:rsidP="00E90312">
          <w:pPr>
            <w:pStyle w:val="ekvquelle"/>
          </w:pPr>
          <w:r w:rsidRPr="0049781E">
            <w:rPr>
              <w:b/>
              <w:bCs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75B2904A" w14:textId="77777777" w:rsidR="00193A18" w:rsidRPr="00913892" w:rsidRDefault="00193A18" w:rsidP="00913892">
          <w:pPr>
            <w:pStyle w:val="ekvpagina"/>
          </w:pPr>
        </w:p>
      </w:tc>
    </w:tr>
  </w:tbl>
  <w:p w14:paraId="3472A0AB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F599" w14:textId="77777777" w:rsidR="009F0AB5" w:rsidRDefault="009F0AB5" w:rsidP="003C599D">
      <w:pPr>
        <w:spacing w:line="240" w:lineRule="auto"/>
      </w:pPr>
      <w:r>
        <w:separator/>
      </w:r>
    </w:p>
  </w:footnote>
  <w:footnote w:type="continuationSeparator" w:id="0">
    <w:p w14:paraId="450349AA" w14:textId="77777777" w:rsidR="009F0AB5" w:rsidRDefault="009F0AB5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AD"/>
    <w:rsid w:val="000040E2"/>
    <w:rsid w:val="00005AE2"/>
    <w:rsid w:val="000079A0"/>
    <w:rsid w:val="000101D7"/>
    <w:rsid w:val="00017D13"/>
    <w:rsid w:val="00020440"/>
    <w:rsid w:val="000206B8"/>
    <w:rsid w:val="00025140"/>
    <w:rsid w:val="00035074"/>
    <w:rsid w:val="00035289"/>
    <w:rsid w:val="00036E6E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B098D"/>
    <w:rsid w:val="000B09C2"/>
    <w:rsid w:val="000B105F"/>
    <w:rsid w:val="000B3D67"/>
    <w:rsid w:val="000B7BD3"/>
    <w:rsid w:val="000C11E0"/>
    <w:rsid w:val="000D1827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24062"/>
    <w:rsid w:val="00127C41"/>
    <w:rsid w:val="0013113E"/>
    <w:rsid w:val="00131417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86890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202E"/>
    <w:rsid w:val="002755E3"/>
    <w:rsid w:val="0028107C"/>
    <w:rsid w:val="00287B24"/>
    <w:rsid w:val="00287DC0"/>
    <w:rsid w:val="00296C88"/>
    <w:rsid w:val="002A25AE"/>
    <w:rsid w:val="002B33E7"/>
    <w:rsid w:val="002B3DF1"/>
    <w:rsid w:val="002B5CE7"/>
    <w:rsid w:val="002B64EA"/>
    <w:rsid w:val="002C0230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54730"/>
    <w:rsid w:val="00362B02"/>
    <w:rsid w:val="0036404C"/>
    <w:rsid w:val="00370A70"/>
    <w:rsid w:val="00376A0A"/>
    <w:rsid w:val="00377770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2EB6"/>
    <w:rsid w:val="003B5839"/>
    <w:rsid w:val="003B59CC"/>
    <w:rsid w:val="003C39DC"/>
    <w:rsid w:val="003C599D"/>
    <w:rsid w:val="003D70F5"/>
    <w:rsid w:val="003E0E1B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471A"/>
    <w:rsid w:val="004763D2"/>
    <w:rsid w:val="004831D2"/>
    <w:rsid w:val="0048352E"/>
    <w:rsid w:val="00483A7A"/>
    <w:rsid w:val="00483D65"/>
    <w:rsid w:val="00486B3D"/>
    <w:rsid w:val="00490692"/>
    <w:rsid w:val="004912A2"/>
    <w:rsid w:val="004925F2"/>
    <w:rsid w:val="0049781E"/>
    <w:rsid w:val="004A66C3"/>
    <w:rsid w:val="004A66CF"/>
    <w:rsid w:val="004B4520"/>
    <w:rsid w:val="004B506F"/>
    <w:rsid w:val="004E21C6"/>
    <w:rsid w:val="004F7891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4D44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36F8"/>
    <w:rsid w:val="00584F88"/>
    <w:rsid w:val="00595EF9"/>
    <w:rsid w:val="00597506"/>
    <w:rsid w:val="00597E2F"/>
    <w:rsid w:val="005A38C4"/>
    <w:rsid w:val="005A5E71"/>
    <w:rsid w:val="005A6D94"/>
    <w:rsid w:val="005B2E46"/>
    <w:rsid w:val="005B3E17"/>
    <w:rsid w:val="005B4A34"/>
    <w:rsid w:val="005B588B"/>
    <w:rsid w:val="005C047C"/>
    <w:rsid w:val="005C0FBD"/>
    <w:rsid w:val="005C1C50"/>
    <w:rsid w:val="005D301F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F68"/>
    <w:rsid w:val="00663F5F"/>
    <w:rsid w:val="0066479D"/>
    <w:rsid w:val="00675142"/>
    <w:rsid w:val="006802C4"/>
    <w:rsid w:val="006816BC"/>
    <w:rsid w:val="0068429A"/>
    <w:rsid w:val="00685FDD"/>
    <w:rsid w:val="00687BAD"/>
    <w:rsid w:val="00693676"/>
    <w:rsid w:val="00695168"/>
    <w:rsid w:val="006A3BA7"/>
    <w:rsid w:val="006A4BE2"/>
    <w:rsid w:val="006A549D"/>
    <w:rsid w:val="006B01F9"/>
    <w:rsid w:val="006B292C"/>
    <w:rsid w:val="006B2D23"/>
    <w:rsid w:val="006B6247"/>
    <w:rsid w:val="006B7F87"/>
    <w:rsid w:val="006C3E2A"/>
    <w:rsid w:val="006C4E52"/>
    <w:rsid w:val="006C563C"/>
    <w:rsid w:val="006C6A77"/>
    <w:rsid w:val="006D49F0"/>
    <w:rsid w:val="006D6D26"/>
    <w:rsid w:val="006E235E"/>
    <w:rsid w:val="006F0D3C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3890"/>
    <w:rsid w:val="00782506"/>
    <w:rsid w:val="00787700"/>
    <w:rsid w:val="00794C12"/>
    <w:rsid w:val="007A2F5A"/>
    <w:rsid w:val="007A5AA1"/>
    <w:rsid w:val="007B599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0A07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7231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914"/>
    <w:rsid w:val="00912A0A"/>
    <w:rsid w:val="00913598"/>
    <w:rsid w:val="00913892"/>
    <w:rsid w:val="009215E3"/>
    <w:rsid w:val="00925A3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70B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0AB5"/>
    <w:rsid w:val="009F1185"/>
    <w:rsid w:val="009F27CD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42DD"/>
    <w:rsid w:val="00A701AF"/>
    <w:rsid w:val="00A75504"/>
    <w:rsid w:val="00A8687B"/>
    <w:rsid w:val="00A92B79"/>
    <w:rsid w:val="00A94757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1647C"/>
    <w:rsid w:val="00B2194E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92C1D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F17F2"/>
    <w:rsid w:val="00BF4CD9"/>
    <w:rsid w:val="00C00404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3EC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19A2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17CA2"/>
    <w:rsid w:val="00E21473"/>
    <w:rsid w:val="00E22935"/>
    <w:rsid w:val="00E22C67"/>
    <w:rsid w:val="00E34F46"/>
    <w:rsid w:val="00E375D2"/>
    <w:rsid w:val="00E43E04"/>
    <w:rsid w:val="00E50799"/>
    <w:rsid w:val="00E62E8A"/>
    <w:rsid w:val="00E63251"/>
    <w:rsid w:val="00E70C40"/>
    <w:rsid w:val="00E710C7"/>
    <w:rsid w:val="00E90312"/>
    <w:rsid w:val="00E95ED3"/>
    <w:rsid w:val="00EA1CAD"/>
    <w:rsid w:val="00EA7542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7539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A220A"/>
    <w:rsid w:val="00FB0917"/>
    <w:rsid w:val="00FB3BCE"/>
    <w:rsid w:val="00FB59FB"/>
    <w:rsid w:val="00FB72A0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F043C1B"/>
  <w15:docId w15:val="{CCAC44C9-9CC4-4AAA-9045-C6128870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styleId="Fett">
    <w:name w:val="Strong"/>
    <w:basedOn w:val="Absatz-Standardschriftart"/>
    <w:uiPriority w:val="9"/>
    <w:qFormat/>
    <w:rsid w:val="006D6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23</cp:revision>
  <cp:lastPrinted>2022-09-07T09:51:00Z</cp:lastPrinted>
  <dcterms:created xsi:type="dcterms:W3CDTF">2019-12-02T11:31:00Z</dcterms:created>
  <dcterms:modified xsi:type="dcterms:W3CDTF">2022-12-09T13:35:00Z</dcterms:modified>
</cp:coreProperties>
</file>